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9AA704" w14:textId="32E33A4A" w:rsidR="00D92F99" w:rsidRPr="00AE7C75" w:rsidRDefault="00D92F99" w:rsidP="0E9E92FB">
      <w:pPr>
        <w:rPr>
          <w:lang w:val="nb-NO" w:eastAsia="nb-NO"/>
        </w:rPr>
      </w:pPr>
    </w:p>
    <w:p w14:paraId="5AA1844D" w14:textId="64AF0294" w:rsidR="006C7D0F" w:rsidRPr="00AE7C75" w:rsidRDefault="006B61D1">
      <w:pPr>
        <w:rPr>
          <w:lang w:val="nb-NO"/>
        </w:rPr>
      </w:pPr>
      <w:r w:rsidRPr="00AE7C75">
        <w:rPr>
          <w:noProof/>
          <w:color w:val="2B579A"/>
          <w:shd w:val="clear" w:color="auto" w:fill="E6E6E6"/>
          <w:lang w:val="nb-NO" w:eastAsia="nb-NO"/>
        </w:rPr>
        <w:drawing>
          <wp:anchor distT="0" distB="0" distL="114300" distR="114300" simplePos="0" relativeHeight="251658240" behindDoc="1" locked="0" layoutInCell="1" allowOverlap="1" wp14:anchorId="1E806E02" wp14:editId="678F8998">
            <wp:simplePos x="0" y="0"/>
            <wp:positionH relativeFrom="column">
              <wp:posOffset>-13970</wp:posOffset>
            </wp:positionH>
            <wp:positionV relativeFrom="paragraph">
              <wp:posOffset>81915</wp:posOffset>
            </wp:positionV>
            <wp:extent cx="1437005" cy="753745"/>
            <wp:effectExtent l="0" t="0" r="0" b="8255"/>
            <wp:wrapTight wrapText="bothSides">
              <wp:wrapPolygon edited="0">
                <wp:start x="0" y="0"/>
                <wp:lineTo x="0" y="21291"/>
                <wp:lineTo x="21190" y="21291"/>
                <wp:lineTo x="21190" y="0"/>
                <wp:lineTo x="0" y="0"/>
              </wp:wrapPolygon>
            </wp:wrapTight>
            <wp:docPr id="2" name="Picture 2" descr="Bilderesultater for oslo kommu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esultater for oslo kommune 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7005" cy="753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5D533F" w14:textId="54E9E731" w:rsidR="006C7D0F" w:rsidRPr="00AE7C75" w:rsidRDefault="006C7D0F">
      <w:pPr>
        <w:rPr>
          <w:lang w:val="nb-NO"/>
        </w:rPr>
      </w:pPr>
    </w:p>
    <w:p w14:paraId="508704CD" w14:textId="15F0C9B7" w:rsidR="6936CD98" w:rsidRDefault="6936CD98" w:rsidP="6936CD98">
      <w:pPr>
        <w:rPr>
          <w:lang w:val="nb-NO"/>
        </w:rPr>
      </w:pPr>
    </w:p>
    <w:p w14:paraId="5433D100" w14:textId="77777777" w:rsidR="006B61D1" w:rsidRDefault="006B61D1" w:rsidP="6936CD98">
      <w:pPr>
        <w:rPr>
          <w:sz w:val="28"/>
          <w:szCs w:val="28"/>
          <w:lang w:val="nb-NO"/>
        </w:rPr>
      </w:pPr>
    </w:p>
    <w:p w14:paraId="27CCEC74" w14:textId="77777777" w:rsidR="006B61D1" w:rsidRDefault="006B61D1" w:rsidP="6936CD98">
      <w:pPr>
        <w:rPr>
          <w:sz w:val="28"/>
          <w:szCs w:val="28"/>
          <w:lang w:val="nb-NO"/>
        </w:rPr>
      </w:pPr>
    </w:p>
    <w:p w14:paraId="101409BB" w14:textId="77777777" w:rsidR="006B61D1" w:rsidRDefault="006B61D1" w:rsidP="6936CD98">
      <w:pPr>
        <w:rPr>
          <w:sz w:val="28"/>
          <w:szCs w:val="28"/>
          <w:lang w:val="nb-NO"/>
        </w:rPr>
      </w:pPr>
    </w:p>
    <w:p w14:paraId="34EF2982" w14:textId="7B97F80D" w:rsidR="4D5FB600" w:rsidRDefault="4D5FB600" w:rsidP="6936CD98">
      <w:pPr>
        <w:rPr>
          <w:sz w:val="28"/>
          <w:szCs w:val="28"/>
          <w:lang w:val="nb-NO"/>
        </w:rPr>
      </w:pPr>
      <w:r w:rsidRPr="6936CD98">
        <w:rPr>
          <w:sz w:val="28"/>
          <w:szCs w:val="28"/>
          <w:lang w:val="nb-NO"/>
        </w:rPr>
        <w:t>Bymiljøetaten</w:t>
      </w:r>
    </w:p>
    <w:p w14:paraId="4795A34F" w14:textId="04D30106" w:rsidR="6936CD98" w:rsidRDefault="6936CD98" w:rsidP="6936CD98">
      <w:pPr>
        <w:rPr>
          <w:sz w:val="28"/>
          <w:szCs w:val="28"/>
          <w:lang w:val="nb-NO"/>
        </w:rPr>
      </w:pPr>
    </w:p>
    <w:p w14:paraId="4E2102C2" w14:textId="5663417F" w:rsidR="4D5FB600" w:rsidRDefault="00A65D7A" w:rsidP="262F5533">
      <w:pPr>
        <w:spacing w:line="259" w:lineRule="auto"/>
        <w:rPr>
          <w:sz w:val="28"/>
          <w:szCs w:val="28"/>
          <w:lang w:val="nb-NO"/>
        </w:rPr>
      </w:pPr>
      <w:r>
        <w:rPr>
          <w:sz w:val="28"/>
          <w:szCs w:val="28"/>
          <w:lang w:val="nb-NO"/>
        </w:rPr>
        <w:t xml:space="preserve">Funksjonsbeskrivelse </w:t>
      </w:r>
    </w:p>
    <w:p w14:paraId="510ED30F" w14:textId="6B433798" w:rsidR="6936CD98" w:rsidRDefault="6936CD98" w:rsidP="6936CD98">
      <w:pPr>
        <w:rPr>
          <w:sz w:val="28"/>
          <w:szCs w:val="28"/>
          <w:lang w:val="nb-NO"/>
        </w:rPr>
      </w:pPr>
    </w:p>
    <w:p w14:paraId="3D1E380E" w14:textId="4218CBDC" w:rsidR="4D5FB600" w:rsidRDefault="00A65D7A" w:rsidP="00A65D7A">
      <w:pPr>
        <w:rPr>
          <w:sz w:val="36"/>
          <w:szCs w:val="36"/>
          <w:lang w:val="nb-NO"/>
        </w:rPr>
      </w:pPr>
      <w:r w:rsidRPr="2754947C">
        <w:rPr>
          <w:sz w:val="36"/>
          <w:szCs w:val="36"/>
          <w:lang w:val="nb-NO"/>
        </w:rPr>
        <w:t xml:space="preserve">Kyrre Grepps gate - fra avstengt </w:t>
      </w:r>
      <w:r w:rsidR="65913678" w:rsidRPr="2754947C">
        <w:rPr>
          <w:sz w:val="36"/>
          <w:szCs w:val="36"/>
          <w:lang w:val="nb-NO"/>
        </w:rPr>
        <w:t>gate</w:t>
      </w:r>
      <w:r w:rsidRPr="2754947C">
        <w:rPr>
          <w:sz w:val="36"/>
          <w:szCs w:val="36"/>
          <w:lang w:val="nb-NO"/>
        </w:rPr>
        <w:t xml:space="preserve"> til opparbeidet gatetun</w:t>
      </w:r>
      <w:r w:rsidR="4564C4C9" w:rsidRPr="2754947C">
        <w:rPr>
          <w:sz w:val="36"/>
          <w:szCs w:val="36"/>
          <w:lang w:val="nb-NO"/>
        </w:rPr>
        <w:t xml:space="preserve"> og friområde</w:t>
      </w:r>
    </w:p>
    <w:p w14:paraId="433A0375" w14:textId="17941F61" w:rsidR="2754947C" w:rsidRDefault="2754947C" w:rsidP="2754947C">
      <w:pPr>
        <w:rPr>
          <w:sz w:val="36"/>
          <w:szCs w:val="36"/>
          <w:lang w:val="nb-NO"/>
        </w:rPr>
      </w:pPr>
    </w:p>
    <w:p w14:paraId="20DB61D6" w14:textId="76EB721F" w:rsidR="006C7D0F" w:rsidRPr="00AE7C75" w:rsidRDefault="40EF4B6B">
      <w:r>
        <w:rPr>
          <w:noProof/>
        </w:rPr>
        <w:drawing>
          <wp:inline distT="0" distB="0" distL="0" distR="0" wp14:anchorId="250F5D2F" wp14:editId="50154514">
            <wp:extent cx="4291508" cy="4473740"/>
            <wp:effectExtent l="0" t="0" r="0" b="0"/>
            <wp:docPr id="613244013" name="Picture 61324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291508" cy="4473740"/>
                    </a:xfrm>
                    <a:prstGeom prst="rect">
                      <a:avLst/>
                    </a:prstGeom>
                  </pic:spPr>
                </pic:pic>
              </a:graphicData>
            </a:graphic>
          </wp:inline>
        </w:drawing>
      </w:r>
    </w:p>
    <w:p w14:paraId="48B82599" w14:textId="3A6FF942" w:rsidR="00A93556" w:rsidRDefault="00A93556" w:rsidP="39515CED">
      <w:pPr>
        <w:rPr>
          <w:lang w:val="nb-NO"/>
        </w:rPr>
      </w:pPr>
      <w:bookmarkStart w:id="0" w:name="_Hlk76737920"/>
      <w:bookmarkEnd w:id="0"/>
    </w:p>
    <w:p w14:paraId="0FD5CB87" w14:textId="53B8AF44" w:rsidR="1EB42C3C" w:rsidRPr="00B77E8E" w:rsidRDefault="00A65D7A" w:rsidP="6936CD98">
      <w:pPr>
        <w:rPr>
          <w:lang w:val="nb-NO"/>
        </w:rPr>
      </w:pPr>
      <w:r w:rsidRPr="00B77E8E">
        <w:rPr>
          <w:lang w:val="nb-NO"/>
        </w:rPr>
        <w:t xml:space="preserve">Kyrre Grepps gate </w:t>
      </w:r>
    </w:p>
    <w:p w14:paraId="5BCA6FF7" w14:textId="5C261C32" w:rsidR="1EB42C3C" w:rsidRPr="00B77E8E" w:rsidRDefault="1EB42C3C" w:rsidP="6936CD98">
      <w:pPr>
        <w:rPr>
          <w:lang w:val="nb-NO"/>
        </w:rPr>
      </w:pPr>
      <w:r w:rsidRPr="00B77E8E">
        <w:rPr>
          <w:lang w:val="nb-NO"/>
        </w:rPr>
        <w:t>Multiconsult AS</w:t>
      </w:r>
    </w:p>
    <w:p w14:paraId="6AB977DF" w14:textId="4561FFE3" w:rsidR="004910DE" w:rsidRDefault="008E091B" w:rsidP="39515CED">
      <w:pPr>
        <w:rPr>
          <w:lang w:val="nb-NO"/>
        </w:rPr>
      </w:pPr>
      <w:r w:rsidRPr="2DDC9044">
        <w:rPr>
          <w:lang w:val="nb-NO"/>
        </w:rPr>
        <w:t>F</w:t>
      </w:r>
      <w:r w:rsidR="1EB42C3C" w:rsidRPr="2DDC9044">
        <w:rPr>
          <w:lang w:val="nb-NO"/>
        </w:rPr>
        <w:t>or</w:t>
      </w:r>
      <w:r w:rsidRPr="2DDC9044">
        <w:rPr>
          <w:lang w:val="nb-NO"/>
        </w:rPr>
        <w:t xml:space="preserve"> </w:t>
      </w:r>
      <w:r w:rsidR="1EB42C3C" w:rsidRPr="2DDC9044">
        <w:rPr>
          <w:lang w:val="nb-NO"/>
        </w:rPr>
        <w:t>Bymiljøetaten</w:t>
      </w:r>
    </w:p>
    <w:p w14:paraId="1C0601FB" w14:textId="24070BE6" w:rsidR="00536498" w:rsidRDefault="00536498">
      <w:pPr>
        <w:rPr>
          <w:lang w:val="nb-NO"/>
        </w:rPr>
      </w:pPr>
      <w:r>
        <w:rPr>
          <w:lang w:val="nb-NO"/>
        </w:rPr>
        <w:br w:type="page"/>
      </w:r>
    </w:p>
    <w:p w14:paraId="3D603738" w14:textId="77777777" w:rsidR="00536498" w:rsidRPr="00D76F98" w:rsidRDefault="00536498" w:rsidP="39515CED">
      <w:pPr>
        <w:rPr>
          <w:lang w:val="nb-NO"/>
        </w:rPr>
      </w:pPr>
    </w:p>
    <w:sdt>
      <w:sdtPr>
        <w:rPr>
          <w:rFonts w:ascii="Arial" w:eastAsia="Times New Roman" w:hAnsi="Arial" w:cs="Times New Roman"/>
          <w:b w:val="0"/>
          <w:bCs w:val="0"/>
          <w:color w:val="auto"/>
          <w:sz w:val="20"/>
          <w:szCs w:val="22"/>
          <w:lang w:val="nb-NO"/>
        </w:rPr>
        <w:id w:val="1527673103"/>
        <w:docPartObj>
          <w:docPartGallery w:val="Table of Contents"/>
          <w:docPartUnique/>
        </w:docPartObj>
      </w:sdtPr>
      <w:sdtEndPr>
        <w:rPr>
          <w:szCs w:val="20"/>
          <w:lang w:val="en-US"/>
        </w:rPr>
      </w:sdtEndPr>
      <w:sdtContent>
        <w:p w14:paraId="6A395F22" w14:textId="61F27534" w:rsidR="00F52B64" w:rsidRPr="00B709E8" w:rsidRDefault="00F52B64">
          <w:pPr>
            <w:pStyle w:val="Overskriftforinnholdsfortegnelse"/>
            <w:rPr>
              <w:lang w:val="nb-NO"/>
            </w:rPr>
          </w:pPr>
          <w:r>
            <w:rPr>
              <w:lang w:val="nb-NO"/>
            </w:rPr>
            <w:t>Innhold</w:t>
          </w:r>
        </w:p>
        <w:p w14:paraId="6D935745" w14:textId="59032333" w:rsidR="00B709E8" w:rsidRDefault="00F52B64">
          <w:pPr>
            <w:pStyle w:val="INNH1"/>
            <w:rPr>
              <w:rFonts w:eastAsiaTheme="minorEastAsia" w:cstheme="minorBidi"/>
              <w:b w:val="0"/>
              <w:bCs w:val="0"/>
              <w:noProof/>
              <w:kern w:val="2"/>
              <w:sz w:val="24"/>
              <w:szCs w:val="24"/>
              <w:lang w:val="nb-NO" w:eastAsia="nb-NO"/>
              <w14:ligatures w14:val="standardContextual"/>
            </w:rPr>
          </w:pPr>
          <w:r>
            <w:fldChar w:fldCharType="begin"/>
          </w:r>
          <w:r>
            <w:instrText xml:space="preserve"> TOC \o "1-3" \h \z \u </w:instrText>
          </w:r>
          <w:r>
            <w:fldChar w:fldCharType="separate"/>
          </w:r>
          <w:hyperlink w:anchor="_Toc232620382" w:history="1">
            <w:r w:rsidR="00B709E8" w:rsidRPr="00795642">
              <w:rPr>
                <w:rStyle w:val="Hyperkobling"/>
                <w:noProof/>
              </w:rPr>
              <w:t>1. GENERELT</w:t>
            </w:r>
            <w:r w:rsidR="00B709E8">
              <w:rPr>
                <w:noProof/>
                <w:webHidden/>
              </w:rPr>
              <w:tab/>
            </w:r>
            <w:r w:rsidR="00B709E8">
              <w:rPr>
                <w:noProof/>
                <w:webHidden/>
              </w:rPr>
              <w:fldChar w:fldCharType="begin"/>
            </w:r>
            <w:r w:rsidR="00B709E8">
              <w:rPr>
                <w:noProof/>
                <w:webHidden/>
              </w:rPr>
              <w:instrText xml:space="preserve"> PAGEREF _Toc232620382 \h </w:instrText>
            </w:r>
            <w:r w:rsidR="00B709E8">
              <w:rPr>
                <w:noProof/>
                <w:webHidden/>
              </w:rPr>
            </w:r>
            <w:r w:rsidR="00B709E8">
              <w:rPr>
                <w:noProof/>
                <w:webHidden/>
              </w:rPr>
              <w:fldChar w:fldCharType="separate"/>
            </w:r>
            <w:r w:rsidR="003074AF">
              <w:rPr>
                <w:noProof/>
                <w:webHidden/>
              </w:rPr>
              <w:t>3</w:t>
            </w:r>
            <w:r w:rsidR="00B709E8">
              <w:rPr>
                <w:noProof/>
                <w:webHidden/>
              </w:rPr>
              <w:fldChar w:fldCharType="end"/>
            </w:r>
          </w:hyperlink>
        </w:p>
        <w:p w14:paraId="1E192446" w14:textId="51CF97CE" w:rsidR="00B709E8" w:rsidRDefault="00B709E8">
          <w:pPr>
            <w:pStyle w:val="INNH1"/>
            <w:rPr>
              <w:rFonts w:eastAsiaTheme="minorEastAsia" w:cstheme="minorBidi"/>
              <w:b w:val="0"/>
              <w:bCs w:val="0"/>
              <w:noProof/>
              <w:kern w:val="2"/>
              <w:sz w:val="24"/>
              <w:szCs w:val="24"/>
              <w:lang w:val="nb-NO" w:eastAsia="nb-NO"/>
              <w14:ligatures w14:val="standardContextual"/>
            </w:rPr>
          </w:pPr>
          <w:hyperlink w:anchor="_Toc232620384" w:history="1">
            <w:r w:rsidRPr="00795642">
              <w:rPr>
                <w:rStyle w:val="Hyperkobling"/>
                <w:noProof/>
              </w:rPr>
              <w:t>7. UTENDØRS</w:t>
            </w:r>
            <w:r>
              <w:rPr>
                <w:noProof/>
                <w:webHidden/>
              </w:rPr>
              <w:tab/>
            </w:r>
            <w:r>
              <w:rPr>
                <w:noProof/>
                <w:webHidden/>
              </w:rPr>
              <w:fldChar w:fldCharType="begin"/>
            </w:r>
            <w:r>
              <w:rPr>
                <w:noProof/>
                <w:webHidden/>
              </w:rPr>
              <w:instrText xml:space="preserve"> PAGEREF _Toc232620384 \h </w:instrText>
            </w:r>
            <w:r>
              <w:rPr>
                <w:noProof/>
                <w:webHidden/>
              </w:rPr>
            </w:r>
            <w:r>
              <w:rPr>
                <w:noProof/>
                <w:webHidden/>
              </w:rPr>
              <w:fldChar w:fldCharType="separate"/>
            </w:r>
            <w:r w:rsidR="003074AF">
              <w:rPr>
                <w:noProof/>
                <w:webHidden/>
              </w:rPr>
              <w:t>4</w:t>
            </w:r>
            <w:r>
              <w:rPr>
                <w:noProof/>
                <w:webHidden/>
              </w:rPr>
              <w:fldChar w:fldCharType="end"/>
            </w:r>
          </w:hyperlink>
        </w:p>
        <w:p w14:paraId="459149ED" w14:textId="20667349" w:rsidR="00B709E8" w:rsidRDefault="00B709E8">
          <w:pPr>
            <w:pStyle w:val="INNH2"/>
            <w:rPr>
              <w:rFonts w:eastAsiaTheme="minorEastAsia" w:cstheme="minorBidi"/>
              <w:i w:val="0"/>
              <w:iCs w:val="0"/>
              <w:noProof/>
              <w:kern w:val="2"/>
              <w:sz w:val="24"/>
              <w:szCs w:val="24"/>
              <w:lang w:val="nb-NO" w:eastAsia="nb-NO"/>
              <w14:ligatures w14:val="standardContextual"/>
            </w:rPr>
          </w:pPr>
          <w:hyperlink w:anchor="_Toc232620385" w:history="1">
            <w:r w:rsidRPr="00795642">
              <w:rPr>
                <w:rStyle w:val="Hyperkobling"/>
                <w:noProof/>
              </w:rPr>
              <w:t>70 Utendørs, generelt</w:t>
            </w:r>
            <w:r>
              <w:rPr>
                <w:noProof/>
                <w:webHidden/>
              </w:rPr>
              <w:tab/>
            </w:r>
            <w:r>
              <w:rPr>
                <w:noProof/>
                <w:webHidden/>
              </w:rPr>
              <w:fldChar w:fldCharType="begin"/>
            </w:r>
            <w:r>
              <w:rPr>
                <w:noProof/>
                <w:webHidden/>
              </w:rPr>
              <w:instrText xml:space="preserve"> PAGEREF _Toc232620385 \h </w:instrText>
            </w:r>
            <w:r>
              <w:rPr>
                <w:noProof/>
                <w:webHidden/>
              </w:rPr>
            </w:r>
            <w:r>
              <w:rPr>
                <w:noProof/>
                <w:webHidden/>
              </w:rPr>
              <w:fldChar w:fldCharType="separate"/>
            </w:r>
            <w:r w:rsidR="003074AF">
              <w:rPr>
                <w:noProof/>
                <w:webHidden/>
              </w:rPr>
              <w:t>4</w:t>
            </w:r>
            <w:r>
              <w:rPr>
                <w:noProof/>
                <w:webHidden/>
              </w:rPr>
              <w:fldChar w:fldCharType="end"/>
            </w:r>
          </w:hyperlink>
        </w:p>
        <w:p w14:paraId="0248A5B5" w14:textId="5A297291" w:rsidR="00B709E8" w:rsidRDefault="00B709E8">
          <w:pPr>
            <w:pStyle w:val="INNH2"/>
            <w:rPr>
              <w:rFonts w:eastAsiaTheme="minorEastAsia" w:cstheme="minorBidi"/>
              <w:i w:val="0"/>
              <w:iCs w:val="0"/>
              <w:noProof/>
              <w:kern w:val="2"/>
              <w:sz w:val="24"/>
              <w:szCs w:val="24"/>
              <w:lang w:val="nb-NO" w:eastAsia="nb-NO"/>
              <w14:ligatures w14:val="standardContextual"/>
            </w:rPr>
          </w:pPr>
          <w:hyperlink w:anchor="_Toc232620387" w:history="1">
            <w:r w:rsidRPr="00795642">
              <w:rPr>
                <w:rStyle w:val="Hyperkobling"/>
                <w:noProof/>
              </w:rPr>
              <w:t>71 Bearbeiding av terreng</w:t>
            </w:r>
            <w:r>
              <w:rPr>
                <w:noProof/>
                <w:webHidden/>
              </w:rPr>
              <w:tab/>
            </w:r>
            <w:r>
              <w:rPr>
                <w:noProof/>
                <w:webHidden/>
              </w:rPr>
              <w:fldChar w:fldCharType="begin"/>
            </w:r>
            <w:r>
              <w:rPr>
                <w:noProof/>
                <w:webHidden/>
              </w:rPr>
              <w:instrText xml:space="preserve"> PAGEREF _Toc232620387 \h </w:instrText>
            </w:r>
            <w:r>
              <w:rPr>
                <w:noProof/>
                <w:webHidden/>
              </w:rPr>
            </w:r>
            <w:r>
              <w:rPr>
                <w:noProof/>
                <w:webHidden/>
              </w:rPr>
              <w:fldChar w:fldCharType="separate"/>
            </w:r>
            <w:r w:rsidR="003074AF">
              <w:rPr>
                <w:noProof/>
                <w:webHidden/>
              </w:rPr>
              <w:t>5</w:t>
            </w:r>
            <w:r>
              <w:rPr>
                <w:noProof/>
                <w:webHidden/>
              </w:rPr>
              <w:fldChar w:fldCharType="end"/>
            </w:r>
          </w:hyperlink>
        </w:p>
        <w:p w14:paraId="23E6B986" w14:textId="0E5391FA" w:rsidR="00B709E8" w:rsidRDefault="00B709E8">
          <w:pPr>
            <w:pStyle w:val="INNH2"/>
            <w:rPr>
              <w:rFonts w:eastAsiaTheme="minorEastAsia" w:cstheme="minorBidi"/>
              <w:i w:val="0"/>
              <w:iCs w:val="0"/>
              <w:noProof/>
              <w:kern w:val="2"/>
              <w:sz w:val="24"/>
              <w:szCs w:val="24"/>
              <w:lang w:val="nb-NO" w:eastAsia="nb-NO"/>
              <w14:ligatures w14:val="standardContextual"/>
            </w:rPr>
          </w:pPr>
          <w:hyperlink w:anchor="_Toc232620390" w:history="1">
            <w:r w:rsidRPr="00795642">
              <w:rPr>
                <w:rStyle w:val="Hyperkobling"/>
                <w:noProof/>
              </w:rPr>
              <w:t>73 Overvannshåndtering</w:t>
            </w:r>
            <w:r>
              <w:rPr>
                <w:noProof/>
                <w:webHidden/>
              </w:rPr>
              <w:tab/>
            </w:r>
            <w:r>
              <w:rPr>
                <w:noProof/>
                <w:webHidden/>
              </w:rPr>
              <w:fldChar w:fldCharType="begin"/>
            </w:r>
            <w:r>
              <w:rPr>
                <w:noProof/>
                <w:webHidden/>
              </w:rPr>
              <w:instrText xml:space="preserve"> PAGEREF _Toc232620390 \h </w:instrText>
            </w:r>
            <w:r>
              <w:rPr>
                <w:noProof/>
                <w:webHidden/>
              </w:rPr>
            </w:r>
            <w:r>
              <w:rPr>
                <w:noProof/>
                <w:webHidden/>
              </w:rPr>
              <w:fldChar w:fldCharType="separate"/>
            </w:r>
            <w:r w:rsidR="003074AF">
              <w:rPr>
                <w:noProof/>
                <w:webHidden/>
              </w:rPr>
              <w:t>7</w:t>
            </w:r>
            <w:r>
              <w:rPr>
                <w:noProof/>
                <w:webHidden/>
              </w:rPr>
              <w:fldChar w:fldCharType="end"/>
            </w:r>
          </w:hyperlink>
        </w:p>
        <w:p w14:paraId="6568058C" w14:textId="0F9C02C3" w:rsidR="00B709E8" w:rsidRDefault="00B709E8">
          <w:pPr>
            <w:pStyle w:val="INNH2"/>
            <w:rPr>
              <w:rFonts w:eastAsiaTheme="minorEastAsia" w:cstheme="minorBidi"/>
              <w:i w:val="0"/>
              <w:iCs w:val="0"/>
              <w:noProof/>
              <w:kern w:val="2"/>
              <w:sz w:val="24"/>
              <w:szCs w:val="24"/>
              <w:lang w:val="nb-NO" w:eastAsia="nb-NO"/>
              <w14:ligatures w14:val="standardContextual"/>
            </w:rPr>
          </w:pPr>
          <w:hyperlink w:anchor="_Toc232620391" w:history="1">
            <w:r w:rsidRPr="00795642">
              <w:rPr>
                <w:rStyle w:val="Hyperkobling"/>
                <w:noProof/>
              </w:rPr>
              <w:t>74 Utendørs EL</w:t>
            </w:r>
            <w:r>
              <w:rPr>
                <w:noProof/>
                <w:webHidden/>
              </w:rPr>
              <w:tab/>
            </w:r>
            <w:r>
              <w:rPr>
                <w:noProof/>
                <w:webHidden/>
              </w:rPr>
              <w:fldChar w:fldCharType="begin"/>
            </w:r>
            <w:r>
              <w:rPr>
                <w:noProof/>
                <w:webHidden/>
              </w:rPr>
              <w:instrText xml:space="preserve"> PAGEREF _Toc232620391 \h </w:instrText>
            </w:r>
            <w:r>
              <w:rPr>
                <w:noProof/>
                <w:webHidden/>
              </w:rPr>
            </w:r>
            <w:r>
              <w:rPr>
                <w:noProof/>
                <w:webHidden/>
              </w:rPr>
              <w:fldChar w:fldCharType="separate"/>
            </w:r>
            <w:r w:rsidR="003074AF">
              <w:rPr>
                <w:noProof/>
                <w:webHidden/>
              </w:rPr>
              <w:t>8</w:t>
            </w:r>
            <w:r>
              <w:rPr>
                <w:noProof/>
                <w:webHidden/>
              </w:rPr>
              <w:fldChar w:fldCharType="end"/>
            </w:r>
          </w:hyperlink>
        </w:p>
        <w:p w14:paraId="08578418" w14:textId="1F47C39E" w:rsidR="00B709E8" w:rsidRPr="00B709E8" w:rsidRDefault="00B709E8" w:rsidP="00B709E8">
          <w:pPr>
            <w:pStyle w:val="INNH2"/>
            <w:rPr>
              <w:rFonts w:eastAsiaTheme="minorEastAsia" w:cstheme="minorBidi"/>
              <w:i w:val="0"/>
              <w:iCs w:val="0"/>
              <w:noProof/>
              <w:kern w:val="2"/>
              <w:sz w:val="24"/>
              <w:szCs w:val="24"/>
              <w:lang w:val="nb-NO" w:eastAsia="nb-NO"/>
              <w14:ligatures w14:val="standardContextual"/>
            </w:rPr>
          </w:pPr>
          <w:hyperlink w:anchor="_Toc232620392" w:history="1">
            <w:r w:rsidRPr="00795642">
              <w:rPr>
                <w:rStyle w:val="Hyperkobling"/>
                <w:noProof/>
              </w:rPr>
              <w:t>76 Veger og plasser</w:t>
            </w:r>
            <w:r>
              <w:rPr>
                <w:noProof/>
                <w:webHidden/>
              </w:rPr>
              <w:tab/>
            </w:r>
            <w:r>
              <w:rPr>
                <w:noProof/>
                <w:webHidden/>
              </w:rPr>
              <w:fldChar w:fldCharType="begin"/>
            </w:r>
            <w:r>
              <w:rPr>
                <w:noProof/>
                <w:webHidden/>
              </w:rPr>
              <w:instrText xml:space="preserve"> PAGEREF _Toc232620392 \h </w:instrText>
            </w:r>
            <w:r>
              <w:rPr>
                <w:noProof/>
                <w:webHidden/>
              </w:rPr>
            </w:r>
            <w:r>
              <w:rPr>
                <w:noProof/>
                <w:webHidden/>
              </w:rPr>
              <w:fldChar w:fldCharType="separate"/>
            </w:r>
            <w:r w:rsidR="003074AF">
              <w:rPr>
                <w:noProof/>
                <w:webHidden/>
              </w:rPr>
              <w:t>8</w:t>
            </w:r>
            <w:r>
              <w:rPr>
                <w:noProof/>
                <w:webHidden/>
              </w:rPr>
              <w:fldChar w:fldCharType="end"/>
            </w:r>
          </w:hyperlink>
        </w:p>
        <w:p w14:paraId="20734DAF" w14:textId="6761421C" w:rsidR="00B709E8" w:rsidRDefault="00B709E8">
          <w:pPr>
            <w:pStyle w:val="INNH2"/>
            <w:rPr>
              <w:rFonts w:eastAsiaTheme="minorEastAsia" w:cstheme="minorBidi"/>
              <w:i w:val="0"/>
              <w:iCs w:val="0"/>
              <w:noProof/>
              <w:kern w:val="2"/>
              <w:sz w:val="24"/>
              <w:szCs w:val="24"/>
              <w:lang w:val="nb-NO" w:eastAsia="nb-NO"/>
              <w14:ligatures w14:val="standardContextual"/>
            </w:rPr>
          </w:pPr>
          <w:hyperlink w:anchor="_Toc232620395" w:history="1">
            <w:r w:rsidRPr="00795642">
              <w:rPr>
                <w:rStyle w:val="Hyperkobling"/>
                <w:noProof/>
              </w:rPr>
              <w:t>77 Park og grøntanlegg</w:t>
            </w:r>
            <w:r>
              <w:rPr>
                <w:noProof/>
                <w:webHidden/>
              </w:rPr>
              <w:tab/>
            </w:r>
            <w:r>
              <w:rPr>
                <w:noProof/>
                <w:webHidden/>
              </w:rPr>
              <w:fldChar w:fldCharType="begin"/>
            </w:r>
            <w:r>
              <w:rPr>
                <w:noProof/>
                <w:webHidden/>
              </w:rPr>
              <w:instrText xml:space="preserve"> PAGEREF _Toc232620395 \h </w:instrText>
            </w:r>
            <w:r>
              <w:rPr>
                <w:noProof/>
                <w:webHidden/>
              </w:rPr>
            </w:r>
            <w:r>
              <w:rPr>
                <w:noProof/>
                <w:webHidden/>
              </w:rPr>
              <w:fldChar w:fldCharType="separate"/>
            </w:r>
            <w:r w:rsidR="003074AF">
              <w:rPr>
                <w:noProof/>
                <w:webHidden/>
              </w:rPr>
              <w:t>11</w:t>
            </w:r>
            <w:r>
              <w:rPr>
                <w:noProof/>
                <w:webHidden/>
              </w:rPr>
              <w:fldChar w:fldCharType="end"/>
            </w:r>
          </w:hyperlink>
        </w:p>
        <w:p w14:paraId="75975AF0" w14:textId="33A0FEC6" w:rsidR="00B709E8" w:rsidRDefault="00B709E8">
          <w:pPr>
            <w:pStyle w:val="INNH1"/>
            <w:rPr>
              <w:rFonts w:eastAsiaTheme="minorEastAsia" w:cstheme="minorBidi"/>
              <w:b w:val="0"/>
              <w:bCs w:val="0"/>
              <w:noProof/>
              <w:kern w:val="2"/>
              <w:sz w:val="24"/>
              <w:szCs w:val="24"/>
              <w:lang w:val="nb-NO" w:eastAsia="nb-NO"/>
              <w14:ligatures w14:val="standardContextual"/>
            </w:rPr>
          </w:pPr>
          <w:hyperlink w:anchor="_Toc232620399" w:history="1">
            <w:r w:rsidRPr="00795642">
              <w:rPr>
                <w:rStyle w:val="Hyperkobling"/>
                <w:noProof/>
              </w:rPr>
              <w:t>8. SKJØTSEL OG VEDLIKEHOLD</w:t>
            </w:r>
            <w:r>
              <w:rPr>
                <w:noProof/>
                <w:webHidden/>
              </w:rPr>
              <w:tab/>
            </w:r>
            <w:r>
              <w:rPr>
                <w:noProof/>
                <w:webHidden/>
              </w:rPr>
              <w:fldChar w:fldCharType="begin"/>
            </w:r>
            <w:r>
              <w:rPr>
                <w:noProof/>
                <w:webHidden/>
              </w:rPr>
              <w:instrText xml:space="preserve"> PAGEREF _Toc232620399 \h </w:instrText>
            </w:r>
            <w:r>
              <w:rPr>
                <w:noProof/>
                <w:webHidden/>
              </w:rPr>
            </w:r>
            <w:r>
              <w:rPr>
                <w:noProof/>
                <w:webHidden/>
              </w:rPr>
              <w:fldChar w:fldCharType="separate"/>
            </w:r>
            <w:r w:rsidR="003074AF">
              <w:rPr>
                <w:noProof/>
                <w:webHidden/>
              </w:rPr>
              <w:t>12</w:t>
            </w:r>
            <w:r>
              <w:rPr>
                <w:noProof/>
                <w:webHidden/>
              </w:rPr>
              <w:fldChar w:fldCharType="end"/>
            </w:r>
          </w:hyperlink>
        </w:p>
        <w:p w14:paraId="36038C32" w14:textId="4A889EC0" w:rsidR="00F52B64" w:rsidRDefault="00F52B64">
          <w:r>
            <w:rPr>
              <w:b/>
              <w:bCs/>
            </w:rPr>
            <w:fldChar w:fldCharType="end"/>
          </w:r>
        </w:p>
      </w:sdtContent>
    </w:sdt>
    <w:p w14:paraId="0FF0A8C9" w14:textId="208E8473" w:rsidR="2DDC9044" w:rsidRDefault="2DDC9044" w:rsidP="2DDC9044">
      <w:pPr>
        <w:rPr>
          <w:lang w:val="nb-NO"/>
        </w:rPr>
      </w:pPr>
    </w:p>
    <w:p w14:paraId="00F10BB6" w14:textId="22E1F0AF" w:rsidR="2DDC9044" w:rsidRDefault="2DDC9044" w:rsidP="2DDC9044">
      <w:pPr>
        <w:rPr>
          <w:lang w:val="nb-NO"/>
        </w:rPr>
      </w:pPr>
    </w:p>
    <w:p w14:paraId="39151D6B" w14:textId="3BAA55B4" w:rsidR="2DDC9044" w:rsidRDefault="2DDC9044" w:rsidP="2DDC9044">
      <w:pPr>
        <w:rPr>
          <w:lang w:val="nb-NO"/>
        </w:rPr>
      </w:pPr>
    </w:p>
    <w:p w14:paraId="76D8B233" w14:textId="72D35D91" w:rsidR="2DDC9044" w:rsidRDefault="2DDC9044" w:rsidP="2DDC9044">
      <w:pPr>
        <w:rPr>
          <w:lang w:val="nb-NO"/>
        </w:rPr>
      </w:pPr>
    </w:p>
    <w:p w14:paraId="1B1A682D" w14:textId="457BD869" w:rsidR="2754947C" w:rsidRDefault="2754947C" w:rsidP="2754947C">
      <w:pPr>
        <w:rPr>
          <w:lang w:val="nb-NO"/>
        </w:rPr>
      </w:pPr>
    </w:p>
    <w:p w14:paraId="40463736" w14:textId="537E7A54" w:rsidR="2DDC9044" w:rsidRDefault="2DDC9044" w:rsidP="2DDC9044">
      <w:pPr>
        <w:rPr>
          <w:lang w:val="nb-NO"/>
        </w:rPr>
      </w:pPr>
    </w:p>
    <w:p w14:paraId="1425D3C0" w14:textId="77777777" w:rsidR="008B1F8D" w:rsidRDefault="008B1F8D" w:rsidP="76192EE7">
      <w:pPr>
        <w:pStyle w:val="Overskrift1"/>
      </w:pPr>
      <w:bookmarkStart w:id="1" w:name="_Toc2114610926"/>
      <w:bookmarkStart w:id="2" w:name="_Toc192763189"/>
      <w:r>
        <w:br/>
      </w:r>
      <w:r>
        <w:br/>
      </w:r>
    </w:p>
    <w:p w14:paraId="4F7EA13F" w14:textId="77777777" w:rsidR="008B1F8D" w:rsidRDefault="008B1F8D">
      <w:pPr>
        <w:rPr>
          <w:rFonts w:eastAsiaTheme="minorEastAsia" w:cs="Arial"/>
          <w:b/>
          <w:bCs/>
          <w:sz w:val="28"/>
          <w:szCs w:val="32"/>
          <w:lang w:val="nb-NO" w:eastAsia="nb-NO"/>
        </w:rPr>
      </w:pPr>
      <w:r>
        <w:br w:type="page"/>
      </w:r>
    </w:p>
    <w:p w14:paraId="3FD56F03" w14:textId="47FCCE18" w:rsidR="00D81522" w:rsidRPr="00516BCB" w:rsidRDefault="31745F06" w:rsidP="76192EE7">
      <w:pPr>
        <w:pStyle w:val="Overskrift1"/>
      </w:pPr>
      <w:bookmarkStart w:id="3" w:name="_Toc201552325"/>
      <w:bookmarkStart w:id="4" w:name="_Toc230874578"/>
      <w:bookmarkStart w:id="5" w:name="_Toc232620382"/>
      <w:r>
        <w:lastRenderedPageBreak/>
        <w:t xml:space="preserve">1. </w:t>
      </w:r>
      <w:r w:rsidR="76F4A8F8">
        <w:t>GENER</w:t>
      </w:r>
      <w:r w:rsidR="379D8E6D">
        <w:t>ELT</w:t>
      </w:r>
      <w:bookmarkEnd w:id="3"/>
      <w:bookmarkEnd w:id="4"/>
      <w:bookmarkEnd w:id="5"/>
    </w:p>
    <w:p w14:paraId="0F7C3F91" w14:textId="56F9917D" w:rsidR="00152624" w:rsidRDefault="7FFEEA59" w:rsidP="00741147">
      <w:pPr>
        <w:pStyle w:val="Overskrift2"/>
      </w:pPr>
      <w:bookmarkStart w:id="6" w:name="_Toc230874579"/>
      <w:bookmarkStart w:id="7" w:name="_Toc232406721"/>
      <w:bookmarkStart w:id="8" w:name="_Toc94875754"/>
      <w:bookmarkStart w:id="9" w:name="_Toc1531722805"/>
      <w:bookmarkStart w:id="10" w:name="_Toc2133781210"/>
      <w:bookmarkStart w:id="11" w:name="_Toc1107426272"/>
      <w:bookmarkStart w:id="12" w:name="_Toc232620383"/>
      <w:bookmarkEnd w:id="1"/>
      <w:bookmarkEnd w:id="2"/>
      <w:r>
        <w:t>1.1 Orientering om prosjektet</w:t>
      </w:r>
      <w:bookmarkEnd w:id="6"/>
      <w:bookmarkEnd w:id="7"/>
      <w:bookmarkEnd w:id="12"/>
      <w:r>
        <w:t xml:space="preserve"> </w:t>
      </w:r>
    </w:p>
    <w:p w14:paraId="052B7B64" w14:textId="7C7B22AC" w:rsidR="009D3F27" w:rsidRDefault="00C741CE" w:rsidP="009E2075">
      <w:pPr>
        <w:rPr>
          <w:lang w:val="nb-NO"/>
        </w:rPr>
      </w:pPr>
      <w:r w:rsidRPr="49DF76FC">
        <w:rPr>
          <w:lang w:val="nb-NO"/>
        </w:rPr>
        <w:t>Multiconsult</w:t>
      </w:r>
      <w:r w:rsidRPr="49DF76FC" w:rsidDel="00394EBF">
        <w:rPr>
          <w:lang w:val="nb-NO"/>
        </w:rPr>
        <w:t xml:space="preserve"> </w:t>
      </w:r>
      <w:r w:rsidR="00394EBF">
        <w:rPr>
          <w:lang w:val="nb-NO"/>
        </w:rPr>
        <w:t>har vært</w:t>
      </w:r>
      <w:r w:rsidR="00394EBF" w:rsidRPr="49DF76FC">
        <w:rPr>
          <w:lang w:val="nb-NO"/>
        </w:rPr>
        <w:t xml:space="preserve"> </w:t>
      </w:r>
      <w:r w:rsidRPr="49DF76FC">
        <w:rPr>
          <w:lang w:val="nb-NO"/>
        </w:rPr>
        <w:t>engasjert av Bymiljøetaten</w:t>
      </w:r>
      <w:r w:rsidR="00DF7808">
        <w:rPr>
          <w:lang w:val="nb-NO"/>
        </w:rPr>
        <w:t xml:space="preserve"> (</w:t>
      </w:r>
      <w:r w:rsidR="00DF42B9">
        <w:rPr>
          <w:lang w:val="nb-NO"/>
        </w:rPr>
        <w:t>heretter Byggherren</w:t>
      </w:r>
      <w:r w:rsidR="00DF7808">
        <w:rPr>
          <w:lang w:val="nb-NO"/>
        </w:rPr>
        <w:t>)</w:t>
      </w:r>
      <w:r w:rsidRPr="49DF76FC">
        <w:rPr>
          <w:lang w:val="nb-NO"/>
        </w:rPr>
        <w:t xml:space="preserve"> for å utarbeide en </w:t>
      </w:r>
      <w:r w:rsidR="78AF5CA6" w:rsidRPr="49DF76FC">
        <w:rPr>
          <w:lang w:val="nb-NO"/>
        </w:rPr>
        <w:t>funksjonsbeskrivelse</w:t>
      </w:r>
      <w:r w:rsidRPr="49DF76FC">
        <w:rPr>
          <w:lang w:val="nb-NO"/>
        </w:rPr>
        <w:t xml:space="preserve"> </w:t>
      </w:r>
      <w:r w:rsidR="00893251">
        <w:rPr>
          <w:lang w:val="nb-NO"/>
        </w:rPr>
        <w:t xml:space="preserve">organisert etter NS 3451 </w:t>
      </w:r>
      <w:r w:rsidRPr="49DF76FC">
        <w:rPr>
          <w:lang w:val="nb-NO"/>
        </w:rPr>
        <w:t>for</w:t>
      </w:r>
      <w:r w:rsidR="008E091B" w:rsidRPr="49DF76FC">
        <w:rPr>
          <w:lang w:val="nb-NO"/>
        </w:rPr>
        <w:t xml:space="preserve"> </w:t>
      </w:r>
      <w:r w:rsidR="00F643A4" w:rsidRPr="49DF76FC">
        <w:rPr>
          <w:lang w:val="nb-NO"/>
        </w:rPr>
        <w:t xml:space="preserve">oppbygning av </w:t>
      </w:r>
      <w:r w:rsidR="00A65D7A" w:rsidRPr="49DF76FC">
        <w:rPr>
          <w:lang w:val="nb-NO"/>
        </w:rPr>
        <w:t>nytt gatetun</w:t>
      </w:r>
      <w:r w:rsidR="298C05CB" w:rsidRPr="49DF76FC">
        <w:rPr>
          <w:lang w:val="nb-NO"/>
        </w:rPr>
        <w:t xml:space="preserve"> og friområde</w:t>
      </w:r>
      <w:r w:rsidR="00A65D7A" w:rsidRPr="49DF76FC">
        <w:rPr>
          <w:lang w:val="nb-NO"/>
        </w:rPr>
        <w:t xml:space="preserve"> i Kyrre Grepps gate. </w:t>
      </w:r>
    </w:p>
    <w:p w14:paraId="33723F85" w14:textId="4264822A" w:rsidR="008D3990" w:rsidRDefault="00394EBF" w:rsidP="009E2075">
      <w:pPr>
        <w:rPr>
          <w:lang w:val="nb-NO"/>
        </w:rPr>
      </w:pPr>
      <w:r>
        <w:rPr>
          <w:lang w:val="nb-NO"/>
        </w:rPr>
        <w:t>I etterkant har funk</w:t>
      </w:r>
      <w:r w:rsidR="00691E79">
        <w:rPr>
          <w:lang w:val="nb-NO"/>
        </w:rPr>
        <w:t>s</w:t>
      </w:r>
      <w:r>
        <w:rPr>
          <w:lang w:val="nb-NO"/>
        </w:rPr>
        <w:t>jonsbeskrivelsen blitt revidert av B</w:t>
      </w:r>
      <w:r w:rsidR="00DF42B9">
        <w:rPr>
          <w:lang w:val="nb-NO"/>
        </w:rPr>
        <w:t>yggherre</w:t>
      </w:r>
      <w:r>
        <w:rPr>
          <w:lang w:val="nb-NO"/>
        </w:rPr>
        <w:t xml:space="preserve"> </w:t>
      </w:r>
      <w:r w:rsidR="00AB5A69">
        <w:rPr>
          <w:lang w:val="nb-NO"/>
        </w:rPr>
        <w:t xml:space="preserve">på bakgrunn av justeringer i prosjektet. </w:t>
      </w:r>
      <w:r w:rsidR="0053158B" w:rsidRPr="47DEA9A5">
        <w:rPr>
          <w:lang w:val="nb-NO"/>
        </w:rPr>
        <w:t>Funksjonsbeskrivelse</w:t>
      </w:r>
      <w:r w:rsidR="02EF1BFD" w:rsidRPr="47DEA9A5">
        <w:rPr>
          <w:lang w:val="nb-NO"/>
        </w:rPr>
        <w:t>n</w:t>
      </w:r>
      <w:r w:rsidR="0053158B" w:rsidRPr="47DEA9A5">
        <w:rPr>
          <w:lang w:val="nb-NO"/>
        </w:rPr>
        <w:t xml:space="preserve"> </w:t>
      </w:r>
      <w:r w:rsidR="001D55A1">
        <w:rPr>
          <w:lang w:val="nb-NO"/>
        </w:rPr>
        <w:t>med vedlegg</w:t>
      </w:r>
      <w:r w:rsidR="0053158B">
        <w:rPr>
          <w:lang w:val="nb-NO"/>
        </w:rPr>
        <w:t xml:space="preserve"> </w:t>
      </w:r>
      <w:r w:rsidR="00482836">
        <w:rPr>
          <w:lang w:val="nb-NO"/>
        </w:rPr>
        <w:t xml:space="preserve">beskriver hvilke funksjons- og ytelseskrav Byggherren stiller i prosjektet. </w:t>
      </w:r>
    </w:p>
    <w:p w14:paraId="3DE8D89F" w14:textId="77777777" w:rsidR="008B1F8D" w:rsidRDefault="008B1F8D" w:rsidP="008B1F8D">
      <w:pPr>
        <w:rPr>
          <w:lang w:val="nb-NO"/>
        </w:rPr>
      </w:pPr>
    </w:p>
    <w:p w14:paraId="10C3BECB" w14:textId="3BCD98AB" w:rsidR="00B66D8F" w:rsidRDefault="008D3990" w:rsidP="009E2075">
      <w:pPr>
        <w:rPr>
          <w:lang w:val="nb-NO"/>
        </w:rPr>
      </w:pPr>
      <w:r w:rsidRPr="49DF76FC">
        <w:rPr>
          <w:lang w:val="nb-NO"/>
        </w:rPr>
        <w:t>Planområdet omfatter Kyrre Grepps gate</w:t>
      </w:r>
      <w:r w:rsidR="49506C08" w:rsidRPr="49DF76FC">
        <w:rPr>
          <w:lang w:val="nb-NO"/>
        </w:rPr>
        <w:t>,</w:t>
      </w:r>
      <w:r w:rsidRPr="49DF76FC">
        <w:rPr>
          <w:lang w:val="nb-NO"/>
        </w:rPr>
        <w:t xml:space="preserve"> som ligger på Torshov i bydel Sagene</w:t>
      </w:r>
      <w:r w:rsidR="3A4886DE" w:rsidRPr="49DF76FC">
        <w:rPr>
          <w:lang w:val="nb-NO"/>
        </w:rPr>
        <w:t>, figur 1.</w:t>
      </w:r>
      <w:r w:rsidR="7AE6BC67" w:rsidRPr="49DF76FC">
        <w:rPr>
          <w:lang w:val="nb-NO"/>
        </w:rPr>
        <w:t xml:space="preserve"> </w:t>
      </w:r>
      <w:r w:rsidR="63CA6B7C" w:rsidRPr="49DF76FC">
        <w:rPr>
          <w:lang w:val="nb-NO"/>
        </w:rPr>
        <w:t xml:space="preserve">Gata </w:t>
      </w:r>
      <w:r w:rsidR="1AD110FC" w:rsidRPr="49DF76FC">
        <w:rPr>
          <w:lang w:val="nb-NO"/>
        </w:rPr>
        <w:t>krysser</w:t>
      </w:r>
      <w:r w:rsidR="63CA6B7C" w:rsidRPr="49DF76FC">
        <w:rPr>
          <w:lang w:val="nb-NO"/>
        </w:rPr>
        <w:t xml:space="preserve"> et p</w:t>
      </w:r>
      <w:r w:rsidRPr="49DF76FC">
        <w:rPr>
          <w:lang w:val="nb-NO"/>
        </w:rPr>
        <w:t>arkdra</w:t>
      </w:r>
      <w:r w:rsidR="55205615" w:rsidRPr="49DF76FC">
        <w:rPr>
          <w:lang w:val="nb-NO"/>
        </w:rPr>
        <w:t>g, og skiller østre og vestre del av Haarklous plass. Parken</w:t>
      </w:r>
      <w:r w:rsidRPr="49DF76FC">
        <w:rPr>
          <w:lang w:val="nb-NO"/>
        </w:rPr>
        <w:t xml:space="preserve"> er omkranset av eksisterende boligbebyggelse</w:t>
      </w:r>
      <w:r w:rsidR="02C1998E" w:rsidRPr="49DF76FC">
        <w:rPr>
          <w:lang w:val="nb-NO"/>
        </w:rPr>
        <w:t>, og består</w:t>
      </w:r>
      <w:r w:rsidR="00921589" w:rsidRPr="49DF76FC">
        <w:rPr>
          <w:lang w:val="nb-NO"/>
        </w:rPr>
        <w:t xml:space="preserve"> </w:t>
      </w:r>
      <w:r w:rsidR="02C1998E" w:rsidRPr="49DF76FC">
        <w:rPr>
          <w:lang w:val="nb-NO"/>
        </w:rPr>
        <w:t>av</w:t>
      </w:r>
      <w:r w:rsidR="2AD94ADD" w:rsidRPr="49DF76FC">
        <w:rPr>
          <w:lang w:val="nb-NO"/>
        </w:rPr>
        <w:t xml:space="preserve"> eldre trær,</w:t>
      </w:r>
      <w:r w:rsidR="00921589" w:rsidRPr="49DF76FC">
        <w:rPr>
          <w:lang w:val="nb-NO"/>
        </w:rPr>
        <w:t xml:space="preserve"> </w:t>
      </w:r>
      <w:r w:rsidR="2AD94ADD" w:rsidRPr="49DF76FC">
        <w:rPr>
          <w:lang w:val="nb-NO"/>
        </w:rPr>
        <w:t>opparbeidede stier</w:t>
      </w:r>
      <w:r w:rsidR="48490795" w:rsidRPr="49DF76FC">
        <w:rPr>
          <w:lang w:val="nb-NO"/>
        </w:rPr>
        <w:t xml:space="preserve">, </w:t>
      </w:r>
      <w:r w:rsidR="2AD94ADD" w:rsidRPr="49DF76FC">
        <w:rPr>
          <w:lang w:val="nb-NO"/>
        </w:rPr>
        <w:t>lekeapparater</w:t>
      </w:r>
      <w:r w:rsidR="5AA1968D" w:rsidRPr="49DF76FC">
        <w:rPr>
          <w:lang w:val="nb-NO"/>
        </w:rPr>
        <w:t xml:space="preserve"> og benker</w:t>
      </w:r>
      <w:r w:rsidRPr="49DF76FC">
        <w:rPr>
          <w:lang w:val="nb-NO"/>
        </w:rPr>
        <w:t xml:space="preserve">. </w:t>
      </w:r>
      <w:r w:rsidR="47D6F55E" w:rsidRPr="49DF76FC">
        <w:rPr>
          <w:lang w:val="nb-NO"/>
        </w:rPr>
        <w:t>Gate</w:t>
      </w:r>
      <w:r w:rsidR="065E2DD9" w:rsidRPr="49DF76FC">
        <w:rPr>
          <w:lang w:val="nb-NO"/>
        </w:rPr>
        <w:t>stubben som går gjennom parkdraget</w:t>
      </w:r>
      <w:r w:rsidR="47D6F55E" w:rsidRPr="49DF76FC">
        <w:rPr>
          <w:lang w:val="nb-NO"/>
        </w:rPr>
        <w:t xml:space="preserve"> </w:t>
      </w:r>
      <w:r w:rsidRPr="49DF76FC">
        <w:rPr>
          <w:lang w:val="nb-NO"/>
        </w:rPr>
        <w:t>har vært stengt som et prøveprosjekt</w:t>
      </w:r>
      <w:r w:rsidR="26B04F39" w:rsidRPr="49DF76FC">
        <w:rPr>
          <w:lang w:val="nb-NO"/>
        </w:rPr>
        <w:t xml:space="preserve"> siden 2018</w:t>
      </w:r>
      <w:r w:rsidRPr="49DF76FC">
        <w:rPr>
          <w:lang w:val="nb-NO"/>
        </w:rPr>
        <w:t xml:space="preserve">. </w:t>
      </w:r>
      <w:r w:rsidR="11C273AE" w:rsidRPr="49DF76FC">
        <w:rPr>
          <w:lang w:val="nb-NO"/>
        </w:rPr>
        <w:t>Gaten er nå omregulert til friområde</w:t>
      </w:r>
      <w:r w:rsidR="00B709E8">
        <w:rPr>
          <w:lang w:val="nb-NO"/>
        </w:rPr>
        <w:t>,</w:t>
      </w:r>
      <w:r w:rsidR="11C273AE" w:rsidRPr="49DF76FC">
        <w:rPr>
          <w:lang w:val="nb-NO"/>
        </w:rPr>
        <w:t xml:space="preserve"> og</w:t>
      </w:r>
      <w:r w:rsidR="044007E5" w:rsidRPr="49DF76FC">
        <w:rPr>
          <w:lang w:val="nb-NO"/>
        </w:rPr>
        <w:t xml:space="preserve"> </w:t>
      </w:r>
      <w:r w:rsidR="11D371E3" w:rsidRPr="49DF76FC">
        <w:rPr>
          <w:lang w:val="nb-NO"/>
        </w:rPr>
        <w:t xml:space="preserve">skal </w:t>
      </w:r>
      <w:r w:rsidR="00921589" w:rsidRPr="49DF76FC">
        <w:rPr>
          <w:lang w:val="nb-NO"/>
        </w:rPr>
        <w:t>stenges permanent</w:t>
      </w:r>
      <w:r w:rsidR="00D84C24" w:rsidRPr="49DF76FC">
        <w:rPr>
          <w:lang w:val="nb-NO"/>
        </w:rPr>
        <w:t xml:space="preserve"> for å skape et sammenhengende </w:t>
      </w:r>
      <w:proofErr w:type="spellStart"/>
      <w:r w:rsidR="00D84C24" w:rsidRPr="49DF76FC">
        <w:rPr>
          <w:lang w:val="nb-NO"/>
        </w:rPr>
        <w:t>grøntdrag</w:t>
      </w:r>
      <w:proofErr w:type="spellEnd"/>
      <w:r w:rsidR="00D84C24" w:rsidRPr="49DF76FC">
        <w:rPr>
          <w:lang w:val="nb-NO"/>
        </w:rPr>
        <w:t xml:space="preserve"> gjennom Haarklous plass. </w:t>
      </w:r>
      <w:r w:rsidR="00921589" w:rsidRPr="49DF76FC">
        <w:rPr>
          <w:lang w:val="nb-NO"/>
        </w:rPr>
        <w:t>Tiltaket omfatter opparbeidelse av nytt gatetun</w:t>
      </w:r>
      <w:r w:rsidR="2001EB49" w:rsidRPr="49DF76FC">
        <w:rPr>
          <w:lang w:val="nb-NO"/>
        </w:rPr>
        <w:t xml:space="preserve"> med </w:t>
      </w:r>
      <w:r w:rsidR="00B66D8F" w:rsidRPr="49DF76FC">
        <w:rPr>
          <w:lang w:val="nb-NO"/>
        </w:rPr>
        <w:t>steinbelegg</w:t>
      </w:r>
      <w:r w:rsidR="00797123" w:rsidRPr="49DF76FC">
        <w:rPr>
          <w:lang w:val="nb-NO"/>
        </w:rPr>
        <w:t>,</w:t>
      </w:r>
      <w:r w:rsidR="00B66D8F" w:rsidRPr="49DF76FC">
        <w:rPr>
          <w:lang w:val="nb-NO"/>
        </w:rPr>
        <w:t xml:space="preserve"> regnbed</w:t>
      </w:r>
      <w:r w:rsidR="00D84C24" w:rsidRPr="49DF76FC">
        <w:rPr>
          <w:lang w:val="nb-NO"/>
        </w:rPr>
        <w:t>, beplantning</w:t>
      </w:r>
      <w:r w:rsidR="00797123" w:rsidRPr="49DF76FC">
        <w:rPr>
          <w:lang w:val="nb-NO"/>
        </w:rPr>
        <w:t xml:space="preserve"> og </w:t>
      </w:r>
      <w:r w:rsidR="5917BDBC" w:rsidRPr="49DF76FC">
        <w:rPr>
          <w:lang w:val="nb-NO"/>
        </w:rPr>
        <w:t>møblering</w:t>
      </w:r>
      <w:r w:rsidR="00797123" w:rsidRPr="49DF76FC">
        <w:rPr>
          <w:lang w:val="nb-NO"/>
        </w:rPr>
        <w:t>.</w:t>
      </w:r>
      <w:r w:rsidR="00921589" w:rsidRPr="49DF76FC">
        <w:rPr>
          <w:lang w:val="nb-NO"/>
        </w:rPr>
        <w:t xml:space="preserve"> </w:t>
      </w:r>
      <w:r w:rsidR="009B3F5D">
        <w:rPr>
          <w:lang w:val="nb-NO"/>
        </w:rPr>
        <w:t xml:space="preserve">For mer informasjon om ny regulering </w:t>
      </w:r>
      <w:r w:rsidR="00756862">
        <w:rPr>
          <w:lang w:val="nb-NO"/>
        </w:rPr>
        <w:t>se saksnummer 202016694 – Kyrre Grepps gate – vedtatt plan</w:t>
      </w:r>
      <w:r w:rsidR="00B709E8">
        <w:rPr>
          <w:lang w:val="nb-NO"/>
        </w:rPr>
        <w:t xml:space="preserve"> </w:t>
      </w:r>
      <w:r w:rsidR="00756862">
        <w:rPr>
          <w:lang w:val="nb-NO"/>
        </w:rPr>
        <w:t xml:space="preserve">S-5226. </w:t>
      </w:r>
    </w:p>
    <w:p w14:paraId="79E1381A" w14:textId="77777777" w:rsidR="008B1F8D" w:rsidRDefault="008B1F8D" w:rsidP="001C6D00">
      <w:pPr>
        <w:rPr>
          <w:lang w:val="nb-NO"/>
        </w:rPr>
      </w:pPr>
    </w:p>
    <w:p w14:paraId="24EEA6CF" w14:textId="77777777" w:rsidR="001F0ACC" w:rsidRDefault="06EDF3FF" w:rsidP="001F0ACC">
      <w:pPr>
        <w:keepNext/>
      </w:pPr>
      <w:r w:rsidRPr="00867145">
        <w:rPr>
          <w:i/>
          <w:iCs/>
          <w:noProof/>
        </w:rPr>
        <w:drawing>
          <wp:inline distT="0" distB="0" distL="0" distR="0" wp14:anchorId="288EBE2C" wp14:editId="4ED13912">
            <wp:extent cx="4483100" cy="3058426"/>
            <wp:effectExtent l="0" t="0" r="0" b="8890"/>
            <wp:docPr id="1166469420" name="Picture 1" descr="An aerial view of a pa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469420" name="Picture 1" descr="An aerial view of a park&#10;&#10;AI-generated content may be incorrect."/>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495404" cy="3066820"/>
                    </a:xfrm>
                    <a:prstGeom prst="rect">
                      <a:avLst/>
                    </a:prstGeom>
                    <a:noFill/>
                  </pic:spPr>
                </pic:pic>
              </a:graphicData>
            </a:graphic>
          </wp:inline>
        </w:drawing>
      </w:r>
    </w:p>
    <w:p w14:paraId="3090F0C8" w14:textId="7DD7FA0E" w:rsidR="008B1F8D" w:rsidRPr="001F0ACC" w:rsidRDefault="001F0ACC" w:rsidP="001F0ACC">
      <w:pPr>
        <w:pStyle w:val="Bildetekst"/>
        <w:rPr>
          <w:lang w:val="nb-NO"/>
        </w:rPr>
      </w:pPr>
      <w:r w:rsidRPr="001F0ACC">
        <w:rPr>
          <w:lang w:val="nb-NO"/>
        </w:rPr>
        <w:t xml:space="preserve">Figur </w:t>
      </w:r>
      <w:r>
        <w:fldChar w:fldCharType="begin"/>
      </w:r>
      <w:r w:rsidRPr="001F0ACC">
        <w:rPr>
          <w:lang w:val="nb-NO"/>
        </w:rPr>
        <w:instrText xml:space="preserve"> SEQ Figur \* ARABIC </w:instrText>
      </w:r>
      <w:r>
        <w:fldChar w:fldCharType="separate"/>
      </w:r>
      <w:r w:rsidR="00D22E41">
        <w:rPr>
          <w:noProof/>
          <w:lang w:val="nb-NO"/>
        </w:rPr>
        <w:t>1</w:t>
      </w:r>
      <w:r>
        <w:fldChar w:fldCharType="end"/>
      </w:r>
      <w:r w:rsidRPr="001F0ACC">
        <w:rPr>
          <w:lang w:val="nb-NO"/>
        </w:rPr>
        <w:t>: Området som beskrives er markert i gult.</w:t>
      </w:r>
    </w:p>
    <w:p w14:paraId="5C2831E6" w14:textId="6EB19F88" w:rsidR="00964B44" w:rsidRDefault="7B071D63" w:rsidP="009E2075">
      <w:pPr>
        <w:rPr>
          <w:rFonts w:eastAsia="Arial"/>
          <w:lang w:val="nb-NO"/>
        </w:rPr>
      </w:pPr>
      <w:r w:rsidRPr="49DF76FC">
        <w:rPr>
          <w:rFonts w:eastAsia="Arial"/>
          <w:lang w:val="nb-NO"/>
        </w:rPr>
        <w:t xml:space="preserve">Målet med </w:t>
      </w:r>
      <w:r w:rsidRPr="00D72CA7">
        <w:rPr>
          <w:rFonts w:eastAsia="Arial"/>
          <w:lang w:val="nb-NO"/>
        </w:rPr>
        <w:t xml:space="preserve">prosjektet </w:t>
      </w:r>
      <w:r w:rsidR="00D72CA7" w:rsidRPr="00D72CA7">
        <w:rPr>
          <w:rFonts w:eastAsia="Arial"/>
          <w:lang w:val="nb-NO"/>
        </w:rPr>
        <w:t>er at</w:t>
      </w:r>
      <w:r w:rsidR="007C7B60" w:rsidRPr="00D72CA7">
        <w:rPr>
          <w:lang w:val="nb-NO"/>
        </w:rPr>
        <w:t xml:space="preserve"> Haarklous plass oppleves som et sammenhengende grøntområde og stilles til disposisjon for rekreasjon. </w:t>
      </w:r>
      <w:r w:rsidR="00D94D44">
        <w:rPr>
          <w:lang w:val="nb-NO"/>
        </w:rPr>
        <w:t xml:space="preserve">Samtidig skal det sikre at østre og vestre del av Haarklous plass opprettholder sin særegenhet som to separate parker. </w:t>
      </w:r>
      <w:r w:rsidR="00D72CA7" w:rsidRPr="00D72CA7">
        <w:rPr>
          <w:lang w:val="nb-NO"/>
        </w:rPr>
        <w:t xml:space="preserve">Prosjektområdet </w:t>
      </w:r>
      <w:r w:rsidRPr="00D72CA7">
        <w:rPr>
          <w:rFonts w:eastAsia="Arial"/>
          <w:lang w:val="nb-NO"/>
        </w:rPr>
        <w:t>skal opparbeides med møbleringssone og steindekke for myke trafikanter med</w:t>
      </w:r>
      <w:r w:rsidRPr="49DF76FC">
        <w:rPr>
          <w:rFonts w:eastAsia="Arial"/>
          <w:lang w:val="nb-NO"/>
        </w:rPr>
        <w:t xml:space="preserve"> universell utforming. </w:t>
      </w:r>
      <w:r w:rsidR="00C9678E" w:rsidRPr="00C9678E">
        <w:rPr>
          <w:rFonts w:eastAsia="Arial"/>
          <w:lang w:val="nb-NO"/>
        </w:rPr>
        <w:t xml:space="preserve">Det skal plantes busker </w:t>
      </w:r>
      <w:r w:rsidR="00E76BFA">
        <w:rPr>
          <w:rFonts w:eastAsia="Arial"/>
          <w:lang w:val="nb-NO"/>
        </w:rPr>
        <w:t>med noe skjermende effekt</w:t>
      </w:r>
      <w:r w:rsidR="00B709E8">
        <w:rPr>
          <w:rFonts w:eastAsia="Arial"/>
          <w:lang w:val="nb-NO"/>
        </w:rPr>
        <w:t xml:space="preserve"> i tilknytning til møbleringssonene</w:t>
      </w:r>
      <w:r w:rsidR="00C9678E" w:rsidRPr="00C9678E">
        <w:rPr>
          <w:rFonts w:eastAsia="Arial"/>
          <w:lang w:val="nb-NO"/>
        </w:rPr>
        <w:t>. På vestsiden av tiltaksområdet anlegges et regnbed med tilpasset beplantning for å hindre vannoppsamling i tilgrensende områder og forbedre overvannshåndteringen i området.</w:t>
      </w:r>
    </w:p>
    <w:p w14:paraId="7B5C71B6" w14:textId="39A70B88" w:rsidR="00323D3A" w:rsidRPr="00A9358C" w:rsidRDefault="00AC234A" w:rsidP="76192EE7">
      <w:pPr>
        <w:rPr>
          <w:b/>
          <w:bCs/>
          <w:lang w:val="nb-NO"/>
        </w:rPr>
      </w:pPr>
      <w:r w:rsidRPr="00A9358C">
        <w:rPr>
          <w:lang w:val="nb-NO"/>
        </w:rPr>
        <w:br/>
      </w:r>
      <w:r w:rsidR="00C54E6A">
        <w:rPr>
          <w:b/>
          <w:bCs/>
          <w:lang w:val="nb-NO"/>
        </w:rPr>
        <w:t>Tegningsunderlag</w:t>
      </w:r>
    </w:p>
    <w:p w14:paraId="2278F3A8" w14:textId="2114A038" w:rsidR="00323D3A" w:rsidRPr="00690CBA" w:rsidRDefault="6A1EC2C1" w:rsidP="76192EE7">
      <w:pPr>
        <w:rPr>
          <w:rFonts w:cs="Arial"/>
          <w:lang w:val="nb-NO"/>
        </w:rPr>
      </w:pPr>
      <w:r w:rsidRPr="49DF76FC">
        <w:rPr>
          <w:rFonts w:cs="Arial"/>
          <w:lang w:val="nb-NO"/>
        </w:rPr>
        <w:t>LARK, RIE, RIVA</w:t>
      </w:r>
      <w:r w:rsidR="10E4AFB3" w:rsidRPr="49DF76FC">
        <w:rPr>
          <w:rFonts w:cs="Arial"/>
          <w:lang w:val="nb-NO"/>
        </w:rPr>
        <w:t>, RIVEI</w:t>
      </w:r>
      <w:r w:rsidR="00D42B6C">
        <w:rPr>
          <w:rFonts w:cs="Arial"/>
          <w:lang w:val="nb-NO"/>
        </w:rPr>
        <w:t xml:space="preserve"> hos Multiconsult</w:t>
      </w:r>
      <w:r w:rsidRPr="49DF76FC">
        <w:rPr>
          <w:rFonts w:cs="Arial"/>
          <w:lang w:val="nb-NO"/>
        </w:rPr>
        <w:t xml:space="preserve"> har vært delaktige i utarbeidelsen av </w:t>
      </w:r>
      <w:r w:rsidR="629B23FF" w:rsidRPr="49DF76FC">
        <w:rPr>
          <w:rFonts w:cs="Arial"/>
          <w:lang w:val="nb-NO"/>
        </w:rPr>
        <w:t>prinsippskisse</w:t>
      </w:r>
      <w:r w:rsidR="669361EC" w:rsidRPr="49DF76FC">
        <w:rPr>
          <w:rFonts w:cs="Arial"/>
          <w:lang w:val="nb-NO"/>
        </w:rPr>
        <w:t xml:space="preserve"> og </w:t>
      </w:r>
      <w:r w:rsidRPr="49DF76FC">
        <w:rPr>
          <w:rFonts w:cs="Arial"/>
          <w:lang w:val="nb-NO"/>
        </w:rPr>
        <w:t>f</w:t>
      </w:r>
      <w:r w:rsidR="100B7555" w:rsidRPr="49DF76FC">
        <w:rPr>
          <w:rFonts w:cs="Arial"/>
          <w:lang w:val="nb-NO"/>
        </w:rPr>
        <w:t>unksjons</w:t>
      </w:r>
      <w:r w:rsidRPr="49DF76FC">
        <w:rPr>
          <w:rFonts w:cs="Arial"/>
          <w:lang w:val="nb-NO"/>
        </w:rPr>
        <w:t>beskrivel</w:t>
      </w:r>
      <w:r w:rsidR="002C116E">
        <w:rPr>
          <w:rFonts w:cs="Arial"/>
          <w:lang w:val="nb-NO"/>
        </w:rPr>
        <w:t>se</w:t>
      </w:r>
      <w:r w:rsidR="46187DD1" w:rsidRPr="49DF76FC">
        <w:rPr>
          <w:rFonts w:cs="Arial"/>
          <w:lang w:val="nb-NO"/>
        </w:rPr>
        <w:t>,</w:t>
      </w:r>
      <w:r w:rsidRPr="49DF76FC">
        <w:rPr>
          <w:rFonts w:cs="Arial"/>
          <w:lang w:val="nb-NO"/>
        </w:rPr>
        <w:t xml:space="preserve"> som danner grunnlag for videre detaljprosjektering</w:t>
      </w:r>
      <w:r w:rsidR="55AC8A0B" w:rsidRPr="49DF76FC">
        <w:rPr>
          <w:rFonts w:cs="Arial"/>
          <w:lang w:val="nb-NO"/>
        </w:rPr>
        <w:t>:</w:t>
      </w:r>
    </w:p>
    <w:p w14:paraId="2B9E8F86" w14:textId="1101B234" w:rsidR="00323D3A" w:rsidRPr="00690CBA" w:rsidRDefault="0E708D04" w:rsidP="49DF76FC">
      <w:pPr>
        <w:pStyle w:val="Listeavsnitt"/>
        <w:numPr>
          <w:ilvl w:val="0"/>
          <w:numId w:val="12"/>
        </w:numPr>
        <w:rPr>
          <w:rFonts w:eastAsia="Arial" w:cs="Arial"/>
          <w:color w:val="000000" w:themeColor="text1"/>
          <w:szCs w:val="20"/>
          <w:lang w:val="nb-NO"/>
        </w:rPr>
      </w:pPr>
      <w:r w:rsidRPr="49DF76FC">
        <w:rPr>
          <w:rFonts w:eastAsia="Arial" w:cs="Arial"/>
          <w:color w:val="000000" w:themeColor="text1"/>
          <w:szCs w:val="20"/>
          <w:lang w:val="nb-NO"/>
        </w:rPr>
        <w:t>LA01</w:t>
      </w:r>
      <w:r w:rsidR="74B4ABFE" w:rsidRPr="49DF76FC">
        <w:rPr>
          <w:rFonts w:eastAsia="Arial" w:cs="Arial"/>
          <w:color w:val="000000" w:themeColor="text1"/>
          <w:szCs w:val="20"/>
          <w:lang w:val="nb-NO"/>
        </w:rPr>
        <w:t xml:space="preserve"> P</w:t>
      </w:r>
      <w:r w:rsidRPr="49DF76FC">
        <w:rPr>
          <w:rFonts w:eastAsia="Arial" w:cs="Arial"/>
          <w:color w:val="000000" w:themeColor="text1"/>
          <w:szCs w:val="20"/>
          <w:lang w:val="nb-NO"/>
        </w:rPr>
        <w:t>rinsippskisse</w:t>
      </w:r>
    </w:p>
    <w:p w14:paraId="051C9DCC" w14:textId="77777777" w:rsidR="00AC281A" w:rsidRPr="00AC281A" w:rsidRDefault="1EDAB115" w:rsidP="49DF76FC">
      <w:pPr>
        <w:pStyle w:val="Listeavsnitt"/>
        <w:numPr>
          <w:ilvl w:val="0"/>
          <w:numId w:val="12"/>
        </w:numPr>
        <w:rPr>
          <w:rFonts w:cs="Arial"/>
          <w:szCs w:val="20"/>
          <w:lang w:val="nb-NO"/>
        </w:rPr>
      </w:pPr>
      <w:r w:rsidRPr="49DF76FC">
        <w:rPr>
          <w:rFonts w:eastAsia="Arial" w:cs="Arial"/>
          <w:color w:val="000000" w:themeColor="text1"/>
          <w:szCs w:val="20"/>
          <w:lang w:val="nb-NO"/>
        </w:rPr>
        <w:t>LA0</w:t>
      </w:r>
      <w:r w:rsidR="794210C9" w:rsidRPr="49DF76FC">
        <w:rPr>
          <w:rFonts w:eastAsia="Arial" w:cs="Arial"/>
          <w:color w:val="000000" w:themeColor="text1"/>
          <w:szCs w:val="20"/>
          <w:lang w:val="nb-NO"/>
        </w:rPr>
        <w:t>2 P</w:t>
      </w:r>
      <w:r w:rsidRPr="49DF76FC">
        <w:rPr>
          <w:rFonts w:eastAsia="Arial" w:cs="Arial"/>
          <w:color w:val="000000" w:themeColor="text1"/>
          <w:szCs w:val="20"/>
          <w:lang w:val="nb-NO"/>
        </w:rPr>
        <w:t>rinsippskisse</w:t>
      </w:r>
      <w:r w:rsidR="5CA9DD11" w:rsidRPr="49DF76FC">
        <w:rPr>
          <w:rFonts w:eastAsia="Arial" w:cs="Arial"/>
          <w:color w:val="000000" w:themeColor="text1"/>
          <w:szCs w:val="20"/>
          <w:lang w:val="nb-NO"/>
        </w:rPr>
        <w:t xml:space="preserve"> </w:t>
      </w:r>
      <w:r w:rsidRPr="49DF76FC">
        <w:rPr>
          <w:rFonts w:eastAsia="Arial" w:cs="Arial"/>
          <w:color w:val="000000" w:themeColor="text1"/>
          <w:szCs w:val="20"/>
          <w:lang w:val="nb-NO"/>
        </w:rPr>
        <w:t>med grunnlagsdata</w:t>
      </w:r>
    </w:p>
    <w:p w14:paraId="7D371F46" w14:textId="08E3C001" w:rsidR="49DF76FC" w:rsidRPr="00AC281A" w:rsidRDefault="00AC281A" w:rsidP="00AC281A">
      <w:pPr>
        <w:ind w:left="360"/>
        <w:rPr>
          <w:rFonts w:cs="Arial"/>
          <w:szCs w:val="20"/>
          <w:lang w:val="nb-NO"/>
        </w:rPr>
      </w:pPr>
      <w:r>
        <w:rPr>
          <w:rFonts w:eastAsia="Arial" w:cs="Arial"/>
          <w:lang w:val="nb-NO"/>
        </w:rPr>
        <w:t>(</w:t>
      </w:r>
      <w:r w:rsidRPr="00AC281A">
        <w:rPr>
          <w:rFonts w:eastAsia="Arial" w:cs="Arial"/>
          <w:lang w:val="nb-NO"/>
        </w:rPr>
        <w:t xml:space="preserve">Dimensjoner </w:t>
      </w:r>
      <w:r w:rsidR="137BD22C" w:rsidRPr="00AC281A">
        <w:rPr>
          <w:rFonts w:eastAsia="Arial" w:cs="Arial"/>
          <w:lang w:val="nb-NO"/>
        </w:rPr>
        <w:t>er kun visualiserende, og er ikke nødvendigvis dimensjonsriktig</w:t>
      </w:r>
      <w:r w:rsidR="008B1F8D">
        <w:rPr>
          <w:rFonts w:eastAsia="Arial" w:cs="Arial"/>
          <w:lang w:val="nb-NO"/>
        </w:rPr>
        <w:t>).</w:t>
      </w:r>
    </w:p>
    <w:p w14:paraId="58E63DD1" w14:textId="3A4B7B9A" w:rsidR="00543A92" w:rsidRPr="00A9358C" w:rsidRDefault="00543A92" w:rsidP="49DF76FC">
      <w:pPr>
        <w:contextualSpacing/>
        <w:rPr>
          <w:color w:val="000000" w:themeColor="text1"/>
          <w:lang w:val="nb-NO"/>
        </w:rPr>
      </w:pPr>
    </w:p>
    <w:p w14:paraId="4A40B07C" w14:textId="1C90FC2C" w:rsidR="7A478562" w:rsidRPr="001F0ACC" w:rsidRDefault="00CF6904" w:rsidP="00EB4F13">
      <w:pPr>
        <w:rPr>
          <w:color w:val="000000" w:themeColor="text1"/>
          <w:lang w:val="nb-NO"/>
        </w:rPr>
      </w:pPr>
      <w:r>
        <w:rPr>
          <w:color w:val="000000" w:themeColor="text1"/>
          <w:lang w:val="nb-NO"/>
        </w:rPr>
        <w:t>Byggherre (</w:t>
      </w:r>
      <w:r w:rsidR="5FF28D1B" w:rsidRPr="00A9358C">
        <w:rPr>
          <w:color w:val="000000" w:themeColor="text1"/>
          <w:lang w:val="nb-NO"/>
        </w:rPr>
        <w:t>BH</w:t>
      </w:r>
      <w:r>
        <w:rPr>
          <w:color w:val="000000" w:themeColor="text1"/>
          <w:lang w:val="nb-NO"/>
        </w:rPr>
        <w:t>)</w:t>
      </w:r>
      <w:r w:rsidR="5FF28D1B" w:rsidRPr="00A9358C">
        <w:rPr>
          <w:color w:val="000000" w:themeColor="text1"/>
          <w:lang w:val="nb-NO"/>
        </w:rPr>
        <w:t xml:space="preserve"> oppfordrer at </w:t>
      </w:r>
      <w:r>
        <w:rPr>
          <w:color w:val="000000" w:themeColor="text1"/>
          <w:lang w:val="nb-NO"/>
        </w:rPr>
        <w:t>totalentreprenør (</w:t>
      </w:r>
      <w:r w:rsidR="5FF28D1B" w:rsidRPr="00A9358C">
        <w:rPr>
          <w:color w:val="000000" w:themeColor="text1"/>
          <w:lang w:val="nb-NO"/>
        </w:rPr>
        <w:t>TE</w:t>
      </w:r>
      <w:r>
        <w:rPr>
          <w:color w:val="000000" w:themeColor="text1"/>
          <w:lang w:val="nb-NO"/>
        </w:rPr>
        <w:t>)</w:t>
      </w:r>
      <w:r w:rsidR="641B240E" w:rsidRPr="00A9358C">
        <w:rPr>
          <w:color w:val="000000" w:themeColor="text1"/>
          <w:lang w:val="nb-NO"/>
        </w:rPr>
        <w:t xml:space="preserve"> </w:t>
      </w:r>
      <w:r w:rsidR="5FF28D1B" w:rsidRPr="00A9358C">
        <w:rPr>
          <w:color w:val="000000" w:themeColor="text1"/>
          <w:lang w:val="nb-NO"/>
        </w:rPr>
        <w:t xml:space="preserve">gjennomfører selvstendige befaringer/kartlegginger for å kunne vurdere sitt tilbud som komplett. </w:t>
      </w:r>
      <w:r w:rsidR="5FF28D1B" w:rsidRPr="00A9358C">
        <w:rPr>
          <w:rFonts w:eastAsia="Arial" w:cs="Arial"/>
          <w:lang w:val="nb-NO"/>
        </w:rPr>
        <w:t>TE må foreta en selvstendig vurdering av de beskrevne løsningene gjennom sin detaljprosjektering.</w:t>
      </w:r>
      <w:r w:rsidR="00B46037" w:rsidRPr="14848D85">
        <w:rPr>
          <w:lang w:val="nb-NO"/>
        </w:rPr>
        <w:t xml:space="preserve"> </w:t>
      </w:r>
    </w:p>
    <w:p w14:paraId="094DC660" w14:textId="4DB3AE54" w:rsidR="00542FD5" w:rsidRPr="00516BCB" w:rsidRDefault="6A2457C2" w:rsidP="76192EE7">
      <w:pPr>
        <w:pStyle w:val="Overskrift1"/>
      </w:pPr>
      <w:bookmarkStart w:id="13" w:name="_Toc230874580"/>
      <w:bookmarkStart w:id="14" w:name="_Toc232620384"/>
      <w:bookmarkEnd w:id="8"/>
      <w:bookmarkEnd w:id="9"/>
      <w:bookmarkEnd w:id="10"/>
      <w:bookmarkEnd w:id="11"/>
      <w:r>
        <w:lastRenderedPageBreak/>
        <w:t xml:space="preserve">7. </w:t>
      </w:r>
      <w:r w:rsidR="0640DCF0">
        <w:t>UTENDØR</w:t>
      </w:r>
      <w:r w:rsidR="58ED0588">
        <w:t>S</w:t>
      </w:r>
      <w:bookmarkEnd w:id="13"/>
      <w:bookmarkEnd w:id="14"/>
    </w:p>
    <w:p w14:paraId="6AE14E28" w14:textId="7D017166" w:rsidR="17A8A6A3" w:rsidRDefault="17A8A6A3" w:rsidP="17A8A6A3">
      <w:pPr>
        <w:rPr>
          <w:rFonts w:eastAsia="Arial" w:cs="Arial"/>
          <w:color w:val="FF0000"/>
          <w:lang w:val="nb-NO"/>
        </w:rPr>
      </w:pPr>
    </w:p>
    <w:p w14:paraId="6B256A83" w14:textId="53476D7B" w:rsidR="7B6CBCCA" w:rsidRDefault="7B6CBCCA" w:rsidP="00741147">
      <w:pPr>
        <w:pStyle w:val="Overskrift2"/>
        <w:ind w:left="0"/>
      </w:pPr>
      <w:bookmarkStart w:id="15" w:name="_Toc230874581"/>
      <w:bookmarkStart w:id="16" w:name="_Toc232620385"/>
      <w:r>
        <w:t xml:space="preserve">70 </w:t>
      </w:r>
      <w:r w:rsidR="0025748C">
        <w:t>Utendørs</w:t>
      </w:r>
      <w:r w:rsidR="006D2ED8">
        <w:t>,</w:t>
      </w:r>
      <w:r w:rsidR="0025748C">
        <w:t xml:space="preserve"> g</w:t>
      </w:r>
      <w:r>
        <w:t>enerelt</w:t>
      </w:r>
      <w:bookmarkEnd w:id="15"/>
      <w:bookmarkEnd w:id="16"/>
    </w:p>
    <w:p w14:paraId="3A2AA78F" w14:textId="17E9DC2C" w:rsidR="00741147" w:rsidRDefault="00741147" w:rsidP="00741147">
      <w:pPr>
        <w:pStyle w:val="Overskrift3"/>
      </w:pPr>
      <w:bookmarkStart w:id="17" w:name="_Toc232406280"/>
      <w:bookmarkStart w:id="18" w:name="_Toc232406724"/>
      <w:bookmarkStart w:id="19" w:name="_Toc232620386"/>
      <w:r>
        <w:t xml:space="preserve">701 </w:t>
      </w:r>
      <w:r w:rsidRPr="00A9358C">
        <w:t>Rigg og drift</w:t>
      </w:r>
      <w:bookmarkEnd w:id="17"/>
      <w:bookmarkEnd w:id="18"/>
      <w:bookmarkEnd w:id="19"/>
    </w:p>
    <w:p w14:paraId="1CA9D5CF" w14:textId="31CF785A" w:rsidR="001A6315" w:rsidRDefault="00741147" w:rsidP="001A6315">
      <w:pPr>
        <w:rPr>
          <w:rFonts w:eastAsia="Arial" w:cs="Arial"/>
          <w:lang w:val="nb-NO"/>
        </w:rPr>
      </w:pPr>
      <w:r w:rsidRPr="4886E59C">
        <w:rPr>
          <w:rFonts w:eastAsia="Arial" w:cs="Arial"/>
          <w:lang w:val="nb-NO"/>
        </w:rPr>
        <w:t>TE skal medta kostnad for rigg og drift for egne arbeider, fjerning og opprydning etter endt arbei</w:t>
      </w:r>
      <w:r w:rsidR="00435F90">
        <w:rPr>
          <w:rFonts w:eastAsia="Arial" w:cs="Arial"/>
          <w:lang w:val="nb-NO"/>
        </w:rPr>
        <w:t xml:space="preserve">d (inkluderer også </w:t>
      </w:r>
      <w:r w:rsidR="001A6315" w:rsidRPr="4886E59C">
        <w:rPr>
          <w:rFonts w:eastAsia="Arial" w:cs="Arial"/>
          <w:lang w:val="nb-NO"/>
        </w:rPr>
        <w:t>nødvendige tillatelser for rigg</w:t>
      </w:r>
      <w:r w:rsidR="00435F90">
        <w:rPr>
          <w:rFonts w:eastAsia="Arial" w:cs="Arial"/>
          <w:lang w:val="nb-NO"/>
        </w:rPr>
        <w:t xml:space="preserve">). </w:t>
      </w:r>
    </w:p>
    <w:p w14:paraId="209B02B2" w14:textId="6118CCD8" w:rsidR="00741147" w:rsidRPr="00A9358C" w:rsidRDefault="00741147" w:rsidP="00741147">
      <w:pPr>
        <w:rPr>
          <w:lang w:val="nb-NO"/>
        </w:rPr>
      </w:pPr>
      <w:r w:rsidRPr="00A9358C">
        <w:rPr>
          <w:rFonts w:eastAsia="Arial" w:cs="Arial"/>
          <w:szCs w:val="20"/>
          <w:lang w:val="nb-NO"/>
        </w:rPr>
        <w:t>Tilkobling til vann, avløp og strøm</w:t>
      </w:r>
      <w:r w:rsidRPr="4886E59C">
        <w:rPr>
          <w:rFonts w:eastAsia="Arial" w:cs="Arial"/>
          <w:szCs w:val="20"/>
          <w:lang w:val="nb-NO"/>
        </w:rPr>
        <w:t>,</w:t>
      </w:r>
      <w:r w:rsidRPr="00A9358C">
        <w:rPr>
          <w:rFonts w:eastAsia="Arial" w:cs="Arial"/>
          <w:szCs w:val="20"/>
          <w:lang w:val="nb-NO"/>
        </w:rPr>
        <w:t xml:space="preserve"> samt drift av rigg tas hånd om og bekostes av TE</w:t>
      </w:r>
      <w:r w:rsidRPr="4886E59C">
        <w:rPr>
          <w:rFonts w:eastAsia="Arial" w:cs="Arial"/>
          <w:szCs w:val="20"/>
          <w:lang w:val="nb-NO"/>
        </w:rPr>
        <w:t>.</w:t>
      </w:r>
      <w:r w:rsidR="00826333">
        <w:rPr>
          <w:rFonts w:eastAsia="Arial" w:cs="Arial"/>
          <w:szCs w:val="20"/>
          <w:lang w:val="nb-NO"/>
        </w:rPr>
        <w:t xml:space="preserve"> </w:t>
      </w:r>
      <w:r w:rsidRPr="00A9358C">
        <w:rPr>
          <w:lang w:val="nb-NO" w:eastAsia="nb-NO"/>
        </w:rPr>
        <w:t>TE er an</w:t>
      </w:r>
      <w:r w:rsidRPr="4886E59C">
        <w:rPr>
          <w:lang w:val="nb-NO" w:eastAsia="nb-NO"/>
        </w:rPr>
        <w:t>s</w:t>
      </w:r>
      <w:r w:rsidRPr="00A9358C">
        <w:rPr>
          <w:lang w:val="nb-NO" w:eastAsia="nb-NO"/>
        </w:rPr>
        <w:t>varlig for kabelpåvisning og påvisning av installasjoner i grunnen. TE plikter å gjøre seg kjent med alle forhold på anleggsområdet som kan være av betydning for arbeidene eller som kan medføre ansvar. All skade som TE påfører tiltakshavers eiendom, skal istandsettes til opprinnelig stand</w:t>
      </w:r>
      <w:r>
        <w:rPr>
          <w:lang w:val="nb-NO" w:eastAsia="nb-NO"/>
        </w:rPr>
        <w:t>.</w:t>
      </w:r>
    </w:p>
    <w:p w14:paraId="2C99D244" w14:textId="77777777" w:rsidR="00741147" w:rsidRDefault="00741147" w:rsidP="00741147">
      <w:pPr>
        <w:rPr>
          <w:lang w:val="nb-NO" w:eastAsia="nb-NO"/>
        </w:rPr>
      </w:pPr>
    </w:p>
    <w:p w14:paraId="242433A7" w14:textId="3618A1BB" w:rsidR="00741147" w:rsidRDefault="00741147" w:rsidP="00741147">
      <w:pPr>
        <w:rPr>
          <w:rFonts w:eastAsia="Arial" w:cs="Arial"/>
          <w:lang w:val="nb-NO"/>
        </w:rPr>
      </w:pPr>
      <w:r w:rsidRPr="4886E59C">
        <w:rPr>
          <w:rFonts w:eastAsia="Arial" w:cs="Arial"/>
          <w:lang w:val="nb-NO"/>
        </w:rPr>
        <w:t xml:space="preserve">TE er ansvarlig for å holde byggeplassen inngjerdet og lukket, samt å sikre at uvedkommende ikke har tilgang. Nødvendig avskjerming mot publikum må være tilfredsstillende ift. drift og sikkerhet. </w:t>
      </w:r>
      <w:r w:rsidR="00433F8B">
        <w:rPr>
          <w:rFonts w:eastAsia="Arial" w:cs="Arial"/>
          <w:lang w:val="nb-NO"/>
        </w:rPr>
        <w:t>TE</w:t>
      </w:r>
      <w:r w:rsidR="00350D77">
        <w:rPr>
          <w:rFonts w:eastAsia="Arial" w:cs="Arial"/>
          <w:lang w:val="nb-NO"/>
        </w:rPr>
        <w:t xml:space="preserve"> er ansvarlig for å sikre at utrykningskjøretøy </w:t>
      </w:r>
      <w:r w:rsidR="00073A3C">
        <w:rPr>
          <w:rFonts w:eastAsia="Arial" w:cs="Arial"/>
          <w:lang w:val="nb-NO"/>
        </w:rPr>
        <w:t xml:space="preserve">(eksempelvis </w:t>
      </w:r>
      <w:r w:rsidR="009C200D">
        <w:rPr>
          <w:rFonts w:eastAsia="Arial" w:cs="Arial"/>
          <w:lang w:val="nb-NO"/>
        </w:rPr>
        <w:t xml:space="preserve">stigebiler) og </w:t>
      </w:r>
      <w:r w:rsidR="00B731C8">
        <w:rPr>
          <w:rFonts w:eastAsia="Arial" w:cs="Arial"/>
          <w:lang w:val="nb-NO"/>
        </w:rPr>
        <w:t xml:space="preserve">renovasjonsbiler </w:t>
      </w:r>
      <w:r w:rsidR="00C80E84">
        <w:rPr>
          <w:rFonts w:eastAsia="Arial" w:cs="Arial"/>
          <w:lang w:val="nb-NO"/>
        </w:rPr>
        <w:t xml:space="preserve">har fremkommelighet </w:t>
      </w:r>
      <w:r w:rsidR="00355548">
        <w:rPr>
          <w:rFonts w:eastAsia="Arial" w:cs="Arial"/>
          <w:lang w:val="nb-NO"/>
        </w:rPr>
        <w:t xml:space="preserve">både i anleggsfasen og i det ferdig opparbeidede området. </w:t>
      </w:r>
    </w:p>
    <w:p w14:paraId="1A4EF687" w14:textId="77777777" w:rsidR="00111775" w:rsidRDefault="00111775" w:rsidP="00741147">
      <w:pPr>
        <w:rPr>
          <w:rFonts w:eastAsia="Arial" w:cs="Arial"/>
          <w:lang w:val="nb-NO"/>
        </w:rPr>
      </w:pPr>
    </w:p>
    <w:p w14:paraId="69C20704" w14:textId="77777777" w:rsidR="00111775" w:rsidRPr="00740FBF" w:rsidRDefault="00111775" w:rsidP="00111775">
      <w:pPr>
        <w:spacing w:before="45"/>
        <w:rPr>
          <w:rFonts w:eastAsia="Arial" w:cs="Arial"/>
          <w:b/>
          <w:bCs/>
          <w:lang w:val="nb-NO"/>
        </w:rPr>
      </w:pPr>
      <w:r w:rsidRPr="3A6CD041">
        <w:rPr>
          <w:rFonts w:eastAsia="Arial" w:cs="Arial"/>
          <w:b/>
          <w:bCs/>
          <w:lang w:val="nb-NO"/>
        </w:rPr>
        <w:t>Prosjektering</w:t>
      </w:r>
      <w:r>
        <w:rPr>
          <w:rFonts w:eastAsia="Arial" w:cs="Arial"/>
          <w:b/>
          <w:bCs/>
          <w:lang w:val="nb-NO"/>
        </w:rPr>
        <w:t xml:space="preserve"> og søknader</w:t>
      </w:r>
    </w:p>
    <w:p w14:paraId="53940808" w14:textId="6609B0FA" w:rsidR="00111775" w:rsidRPr="00D64746" w:rsidRDefault="00111775" w:rsidP="00111775">
      <w:pPr>
        <w:rPr>
          <w:rFonts w:eastAsia="Arial" w:cs="Arial"/>
          <w:lang w:val="nb-NO"/>
        </w:rPr>
      </w:pPr>
      <w:r w:rsidRPr="49DF76FC">
        <w:rPr>
          <w:rFonts w:eastAsia="Arial" w:cs="Arial"/>
          <w:lang w:val="nb-NO"/>
        </w:rPr>
        <w:t xml:space="preserve">TE </w:t>
      </w:r>
      <w:r>
        <w:rPr>
          <w:rFonts w:eastAsia="Arial" w:cs="Arial"/>
          <w:lang w:val="nb-NO"/>
        </w:rPr>
        <w:t xml:space="preserve">har </w:t>
      </w:r>
      <w:r w:rsidRPr="49DF76FC">
        <w:rPr>
          <w:rFonts w:eastAsia="Arial" w:cs="Arial"/>
          <w:lang w:val="nb-NO"/>
        </w:rPr>
        <w:t>ansvar for</w:t>
      </w:r>
      <w:r>
        <w:rPr>
          <w:rFonts w:eastAsia="Arial" w:cs="Arial"/>
          <w:lang w:val="nb-NO"/>
        </w:rPr>
        <w:t xml:space="preserve"> </w:t>
      </w:r>
      <w:r w:rsidRPr="49DF76FC">
        <w:rPr>
          <w:rFonts w:eastAsia="Arial" w:cs="Arial"/>
          <w:lang w:val="nb-NO"/>
        </w:rPr>
        <w:t>detaljprosjektering og bygging, og at valgte løsninger er i overensstemmelse med</w:t>
      </w:r>
      <w:r>
        <w:rPr>
          <w:rFonts w:eastAsia="Arial" w:cs="Arial"/>
          <w:lang w:val="nb-NO"/>
        </w:rPr>
        <w:t xml:space="preserve"> alle gjeldende lover og forskrifter. </w:t>
      </w:r>
      <w:r w:rsidRPr="00446C76">
        <w:rPr>
          <w:rFonts w:eastAsia="Arial" w:cs="Arial"/>
          <w:lang w:val="nb-NO"/>
        </w:rPr>
        <w:t xml:space="preserve">Foreliggende tegninger fra Multiconsult </w:t>
      </w:r>
      <w:r>
        <w:rPr>
          <w:rFonts w:eastAsia="Arial" w:cs="Arial"/>
          <w:lang w:val="nb-NO"/>
        </w:rPr>
        <w:t xml:space="preserve">ligger til grunn for prosjektering. </w:t>
      </w:r>
      <w:r w:rsidR="006E7CD5">
        <w:rPr>
          <w:rFonts w:eastAsia="Arial" w:cs="Arial"/>
          <w:lang w:val="nb-NO"/>
        </w:rPr>
        <w:t>Vi</w:t>
      </w:r>
      <w:r w:rsidR="000F0A39">
        <w:rPr>
          <w:rFonts w:eastAsia="Arial" w:cs="Arial"/>
          <w:lang w:val="nb-NO"/>
        </w:rPr>
        <w:t>dere prosjektering og bygging skal være i tråd med gjeldende reguleringsplan S-5226.</w:t>
      </w:r>
      <w:r w:rsidR="73EDFDAB" w:rsidRPr="62E316F7">
        <w:rPr>
          <w:rFonts w:eastAsia="Arial" w:cs="Arial"/>
          <w:lang w:val="nb-NO"/>
        </w:rPr>
        <w:t xml:space="preserve"> </w:t>
      </w:r>
      <w:r w:rsidRPr="3A6CD041">
        <w:rPr>
          <w:rFonts w:eastAsia="Arial"/>
          <w:lang w:val="nb-NO"/>
        </w:rPr>
        <w:t xml:space="preserve">Alle beregninger etc. skal utføres og dokumenteres. Detaljerte løsninger for konstruksjoner, oppbygning av dekker skal utarbeides i skala 1:50. </w:t>
      </w:r>
      <w:r w:rsidRPr="3A6CD041">
        <w:rPr>
          <w:lang w:val="nb-NO"/>
        </w:rPr>
        <w:t xml:space="preserve">Tegninger skal leveres i </w:t>
      </w:r>
      <w:proofErr w:type="spellStart"/>
      <w:r w:rsidRPr="3A6CD041">
        <w:rPr>
          <w:lang w:val="nb-NO"/>
        </w:rPr>
        <w:t>pdf</w:t>
      </w:r>
      <w:proofErr w:type="spellEnd"/>
      <w:r w:rsidRPr="3A6CD041">
        <w:rPr>
          <w:lang w:val="nb-NO"/>
        </w:rPr>
        <w:t xml:space="preserve">- og </w:t>
      </w:r>
      <w:proofErr w:type="spellStart"/>
      <w:r w:rsidRPr="3A6CD041">
        <w:rPr>
          <w:lang w:val="nb-NO"/>
        </w:rPr>
        <w:t>dwg</w:t>
      </w:r>
      <w:proofErr w:type="spellEnd"/>
      <w:r w:rsidRPr="3A6CD041">
        <w:rPr>
          <w:lang w:val="nb-NO"/>
        </w:rPr>
        <w:t xml:space="preserve">-format og skal i </w:t>
      </w:r>
      <w:r w:rsidRPr="3A6CD041">
        <w:rPr>
          <w:rFonts w:eastAsia="Arial"/>
          <w:lang w:val="nb-NO"/>
        </w:rPr>
        <w:t xml:space="preserve">god tid før utførelse fremvises for BH for </w:t>
      </w:r>
      <w:r w:rsidR="7B70E1F1" w:rsidRPr="4538CBF7">
        <w:rPr>
          <w:rFonts w:eastAsia="Arial"/>
          <w:lang w:val="nb-NO"/>
        </w:rPr>
        <w:t>g</w:t>
      </w:r>
      <w:r w:rsidR="128330E6" w:rsidRPr="4538CBF7">
        <w:rPr>
          <w:rFonts w:eastAsia="Arial"/>
          <w:lang w:val="nb-NO"/>
        </w:rPr>
        <w:t>jennomsyn</w:t>
      </w:r>
      <w:r w:rsidR="7B70E1F1" w:rsidRPr="4538CBF7">
        <w:rPr>
          <w:rFonts w:eastAsia="Arial"/>
          <w:lang w:val="nb-NO"/>
        </w:rPr>
        <w:t xml:space="preserve">. </w:t>
      </w:r>
    </w:p>
    <w:p w14:paraId="7105041A" w14:textId="77777777" w:rsidR="00111775" w:rsidRDefault="00111775" w:rsidP="00111775">
      <w:pPr>
        <w:spacing w:before="45"/>
        <w:rPr>
          <w:rFonts w:eastAsia="Arial" w:cs="Arial"/>
          <w:lang w:val="nb-NO"/>
        </w:rPr>
      </w:pPr>
      <w:r>
        <w:rPr>
          <w:rFonts w:eastAsia="Arial" w:cs="Arial"/>
          <w:lang w:val="nb-NO"/>
        </w:rPr>
        <w:t>Ytterligere innmålinger utføres av TE.</w:t>
      </w:r>
    </w:p>
    <w:p w14:paraId="687B5A8B" w14:textId="77777777" w:rsidR="00111775" w:rsidRPr="00C741CE" w:rsidRDefault="00111775" w:rsidP="00111775">
      <w:pPr>
        <w:spacing w:before="45"/>
        <w:rPr>
          <w:rFonts w:eastAsia="Arial" w:cs="Arial"/>
          <w:lang w:val="nb-NO"/>
        </w:rPr>
      </w:pPr>
    </w:p>
    <w:p w14:paraId="5F4D857F" w14:textId="1855B1F9" w:rsidR="00111775" w:rsidRDefault="003B577A" w:rsidP="00111775">
      <w:pPr>
        <w:rPr>
          <w:rFonts w:eastAsia="Arial" w:cs="Arial"/>
          <w:lang w:val="nb-NO"/>
        </w:rPr>
      </w:pPr>
      <w:r>
        <w:rPr>
          <w:rFonts w:eastAsia="Arial" w:cs="Arial"/>
          <w:lang w:val="nb-NO"/>
        </w:rPr>
        <w:t xml:space="preserve">Prosjektet er </w:t>
      </w:r>
      <w:r w:rsidR="00902C61">
        <w:rPr>
          <w:rFonts w:eastAsia="Arial" w:cs="Arial"/>
          <w:lang w:val="nb-NO"/>
        </w:rPr>
        <w:t xml:space="preserve">søknadspliktig, og </w:t>
      </w:r>
      <w:r w:rsidR="00111775" w:rsidRPr="4886E59C">
        <w:rPr>
          <w:rFonts w:eastAsia="Arial" w:cs="Arial"/>
          <w:lang w:val="nb-NO"/>
        </w:rPr>
        <w:t xml:space="preserve">TE har ansvaret for </w:t>
      </w:r>
      <w:r w:rsidR="00AD49C2">
        <w:rPr>
          <w:rFonts w:eastAsia="Arial" w:cs="Arial"/>
          <w:lang w:val="nb-NO"/>
        </w:rPr>
        <w:t>a</w:t>
      </w:r>
      <w:r w:rsidR="00902C61">
        <w:rPr>
          <w:rFonts w:eastAsia="Arial" w:cs="Arial"/>
          <w:lang w:val="nb-NO"/>
        </w:rPr>
        <w:t>ktuelle søknader</w:t>
      </w:r>
      <w:r w:rsidR="00111775" w:rsidRPr="4886E59C">
        <w:rPr>
          <w:rFonts w:eastAsia="Arial" w:cs="Arial"/>
          <w:lang w:val="nb-NO"/>
        </w:rPr>
        <w:t xml:space="preserve">. TE skal benytte </w:t>
      </w:r>
      <w:proofErr w:type="spellStart"/>
      <w:r w:rsidR="00111775" w:rsidRPr="4886E59C">
        <w:rPr>
          <w:rFonts w:eastAsia="Arial" w:cs="Arial"/>
          <w:lang w:val="nb-NO"/>
        </w:rPr>
        <w:t>Søksys</w:t>
      </w:r>
      <w:proofErr w:type="spellEnd"/>
      <w:r w:rsidR="00111775" w:rsidRPr="4886E59C">
        <w:rPr>
          <w:rFonts w:eastAsia="Arial" w:cs="Arial"/>
          <w:lang w:val="nb-NO"/>
        </w:rPr>
        <w:t>.</w:t>
      </w:r>
      <w:r w:rsidR="00111775">
        <w:rPr>
          <w:rFonts w:eastAsia="Arial" w:cs="Arial"/>
          <w:lang w:val="nb-NO"/>
        </w:rPr>
        <w:t xml:space="preserve"> </w:t>
      </w:r>
      <w:r w:rsidR="00111775" w:rsidRPr="00A9358C">
        <w:rPr>
          <w:rFonts w:eastAsia="Arial" w:cs="Arial"/>
          <w:lang w:val="nb-NO"/>
        </w:rPr>
        <w:t>Gravearbeider skal koordineres med aktuelle ledningseier</w:t>
      </w:r>
      <w:r w:rsidR="00111775">
        <w:rPr>
          <w:rFonts w:eastAsia="Arial" w:cs="Arial"/>
          <w:lang w:val="nb-NO"/>
        </w:rPr>
        <w:t>e.</w:t>
      </w:r>
    </w:p>
    <w:p w14:paraId="4A94F94D" w14:textId="2B2FFF44" w:rsidR="008E2D3A" w:rsidRDefault="008E2D3A" w:rsidP="00111775">
      <w:pPr>
        <w:rPr>
          <w:rFonts w:eastAsia="Arial" w:cs="Arial"/>
          <w:lang w:val="nb-NO"/>
        </w:rPr>
      </w:pPr>
    </w:p>
    <w:p w14:paraId="45E5861B" w14:textId="5C353844" w:rsidR="00C727EF" w:rsidRPr="006C3650" w:rsidRDefault="00C01A18" w:rsidP="00111775">
      <w:pPr>
        <w:rPr>
          <w:rFonts w:eastAsia="Arial" w:cs="Arial"/>
          <w:lang w:val="nb-NO"/>
        </w:rPr>
      </w:pPr>
      <w:r>
        <w:rPr>
          <w:rFonts w:eastAsia="Arial" w:cs="Arial"/>
          <w:lang w:val="nb-NO"/>
        </w:rPr>
        <w:t xml:space="preserve">Dersom det blir </w:t>
      </w:r>
      <w:r w:rsidR="00C727EF" w:rsidRPr="00C727EF">
        <w:rPr>
          <w:rFonts w:eastAsia="Arial" w:cs="Arial"/>
          <w:lang w:val="nb-NO"/>
        </w:rPr>
        <w:t xml:space="preserve">vesentlige endringer i graveomfang </w:t>
      </w:r>
      <w:r>
        <w:rPr>
          <w:rFonts w:eastAsia="Arial" w:cs="Arial"/>
          <w:lang w:val="nb-NO"/>
        </w:rPr>
        <w:t>skal</w:t>
      </w:r>
      <w:r w:rsidR="00C727EF" w:rsidRPr="00C727EF">
        <w:rPr>
          <w:rFonts w:eastAsia="Arial" w:cs="Arial"/>
          <w:lang w:val="nb-NO"/>
        </w:rPr>
        <w:t xml:space="preserve"> VAV </w:t>
      </w:r>
      <w:r>
        <w:rPr>
          <w:rFonts w:eastAsia="Arial" w:cs="Arial"/>
          <w:lang w:val="nb-NO"/>
        </w:rPr>
        <w:t>kontaktes</w:t>
      </w:r>
      <w:r w:rsidR="007A7C4E">
        <w:rPr>
          <w:rFonts w:eastAsia="Arial" w:cs="Arial"/>
          <w:lang w:val="nb-NO"/>
        </w:rPr>
        <w:t xml:space="preserve">, via </w:t>
      </w:r>
      <w:r w:rsidR="00C727EF" w:rsidRPr="00C727EF">
        <w:rPr>
          <w:rFonts w:eastAsia="Arial" w:cs="Arial"/>
          <w:lang w:val="nb-NO"/>
        </w:rPr>
        <w:t>søknadsskjemaet for forhåndsuttalelse til rammetillatelse</w:t>
      </w:r>
      <w:r w:rsidR="00C727EF">
        <w:rPr>
          <w:rFonts w:eastAsia="Arial" w:cs="Arial"/>
          <w:lang w:val="nb-NO"/>
        </w:rPr>
        <w:t>.</w:t>
      </w:r>
    </w:p>
    <w:p w14:paraId="3C0754C5" w14:textId="77777777" w:rsidR="00111775" w:rsidRDefault="00111775" w:rsidP="00111775">
      <w:pPr>
        <w:rPr>
          <w:rFonts w:eastAsia="Arial" w:cs="Arial"/>
          <w:lang w:val="nb-NO"/>
        </w:rPr>
      </w:pPr>
    </w:p>
    <w:p w14:paraId="004BD82C" w14:textId="22CE4BF0" w:rsidR="00111775" w:rsidRDefault="00111775" w:rsidP="00111775">
      <w:pPr>
        <w:rPr>
          <w:rFonts w:eastAsia="Arial" w:cs="Arial"/>
          <w:lang w:val="nb-NO"/>
        </w:rPr>
      </w:pPr>
      <w:r w:rsidRPr="1D21B5CC">
        <w:rPr>
          <w:rFonts w:eastAsia="Arial" w:cs="Arial"/>
          <w:lang w:val="nb-NO"/>
        </w:rPr>
        <w:t xml:space="preserve">Alt prosjekteringsmateriale skal forelegges BH til gjennomgang før </w:t>
      </w:r>
      <w:r w:rsidR="003B577A">
        <w:rPr>
          <w:rFonts w:eastAsia="Arial" w:cs="Arial"/>
          <w:lang w:val="nb-NO"/>
        </w:rPr>
        <w:t>søknader sendes</w:t>
      </w:r>
      <w:r w:rsidRPr="1D21B5CC">
        <w:rPr>
          <w:rFonts w:eastAsia="Arial" w:cs="Arial"/>
          <w:lang w:val="nb-NO"/>
        </w:rPr>
        <w:t>.</w:t>
      </w:r>
      <w:r>
        <w:rPr>
          <w:rFonts w:eastAsia="Arial" w:cs="Arial"/>
          <w:lang w:val="nb-NO"/>
        </w:rPr>
        <w:t xml:space="preserve"> Eventuelle </w:t>
      </w:r>
      <w:r w:rsidRPr="1D21B5CC">
        <w:rPr>
          <w:rFonts w:eastAsia="Arial" w:cs="Arial"/>
          <w:lang w:val="nb-NO"/>
        </w:rPr>
        <w:t>godkjennelse</w:t>
      </w:r>
      <w:r>
        <w:rPr>
          <w:rFonts w:eastAsia="Arial" w:cs="Arial"/>
          <w:lang w:val="nb-NO"/>
        </w:rPr>
        <w:t>r</w:t>
      </w:r>
      <w:r w:rsidRPr="1D21B5CC">
        <w:rPr>
          <w:rFonts w:eastAsia="Arial" w:cs="Arial"/>
          <w:lang w:val="nb-NO"/>
        </w:rPr>
        <w:t xml:space="preserve"> eller manglende tilbakemelding</w:t>
      </w:r>
      <w:r>
        <w:rPr>
          <w:rFonts w:eastAsia="Arial" w:cs="Arial"/>
          <w:lang w:val="nb-NO"/>
        </w:rPr>
        <w:t xml:space="preserve"> fra BH</w:t>
      </w:r>
      <w:r w:rsidRPr="1D21B5CC">
        <w:rPr>
          <w:rFonts w:eastAsia="Arial" w:cs="Arial"/>
          <w:lang w:val="nb-NO"/>
        </w:rPr>
        <w:t xml:space="preserve"> fratar ikke TE ansvaret for det utførte arbeidet.</w:t>
      </w:r>
      <w:bookmarkStart w:id="20" w:name="_Toc145326354"/>
      <w:bookmarkStart w:id="21" w:name="_Toc192763199"/>
    </w:p>
    <w:p w14:paraId="78B0B1D9" w14:textId="77777777" w:rsidR="00111775" w:rsidRDefault="00111775" w:rsidP="00111775">
      <w:pPr>
        <w:rPr>
          <w:rFonts w:eastAsia="Arial" w:cs="Arial"/>
          <w:lang w:val="nb-NO"/>
        </w:rPr>
      </w:pPr>
    </w:p>
    <w:p w14:paraId="2DA3D5EF" w14:textId="77777777" w:rsidR="00111775" w:rsidRPr="00740FBF" w:rsidRDefault="00111775" w:rsidP="00111775">
      <w:pPr>
        <w:rPr>
          <w:rFonts w:eastAsia="Arial" w:cs="Arial"/>
          <w:b/>
          <w:bCs/>
          <w:lang w:val="nb-NO"/>
        </w:rPr>
      </w:pPr>
      <w:r w:rsidRPr="00740FBF">
        <w:rPr>
          <w:rFonts w:eastAsia="Arial" w:cs="Arial"/>
          <w:b/>
          <w:bCs/>
          <w:lang w:val="nb-NO"/>
        </w:rPr>
        <w:t>Kvalitetssikring</w:t>
      </w:r>
    </w:p>
    <w:p w14:paraId="0152FCAF" w14:textId="77777777" w:rsidR="00111775" w:rsidRDefault="00111775" w:rsidP="00111775">
      <w:pPr>
        <w:rPr>
          <w:rFonts w:eastAsia="Arial" w:cs="Arial"/>
          <w:lang w:val="nb-NO"/>
        </w:rPr>
      </w:pPr>
      <w:r w:rsidRPr="4886E59C">
        <w:rPr>
          <w:rFonts w:eastAsia="Arial" w:cs="Arial"/>
          <w:lang w:val="nb-NO"/>
        </w:rPr>
        <w:t>TE skal dokumentere sitt KS- og internkontrollsystem før oppstart.</w:t>
      </w:r>
      <w:bookmarkEnd w:id="20"/>
      <w:bookmarkEnd w:id="21"/>
    </w:p>
    <w:p w14:paraId="6014CFBE" w14:textId="77777777" w:rsidR="00EA3038" w:rsidRDefault="00EA3038" w:rsidP="00741147">
      <w:pPr>
        <w:rPr>
          <w:rFonts w:eastAsia="Arial" w:cs="Arial"/>
          <w:lang w:val="nb-NO"/>
        </w:rPr>
      </w:pPr>
    </w:p>
    <w:p w14:paraId="1D8ED3CD" w14:textId="77777777" w:rsidR="00EA3038" w:rsidRPr="00740FBF" w:rsidRDefault="00EA3038" w:rsidP="00EA3038">
      <w:pPr>
        <w:rPr>
          <w:rFonts w:eastAsia="Arial" w:cs="Arial"/>
          <w:b/>
          <w:bCs/>
          <w:lang w:val="nb-NO"/>
        </w:rPr>
      </w:pPr>
      <w:r>
        <w:rPr>
          <w:rFonts w:eastAsia="Arial" w:cs="Arial"/>
          <w:b/>
          <w:bCs/>
          <w:lang w:val="nb-NO"/>
        </w:rPr>
        <w:t>SHA</w:t>
      </w:r>
    </w:p>
    <w:p w14:paraId="0B60187F" w14:textId="7C1EE204" w:rsidR="00EA3038" w:rsidRDefault="00D67DD3" w:rsidP="00EA3038">
      <w:pPr>
        <w:rPr>
          <w:rFonts w:eastAsia="Arial" w:cs="Arial"/>
          <w:color w:val="000000" w:themeColor="text1"/>
          <w:szCs w:val="20"/>
          <w:lang w:val="nb-NO"/>
        </w:rPr>
      </w:pPr>
      <w:r>
        <w:rPr>
          <w:rFonts w:eastAsia="Arial" w:cs="Arial"/>
          <w:color w:val="000000" w:themeColor="text1"/>
          <w:szCs w:val="20"/>
          <w:lang w:val="nb-NO"/>
        </w:rPr>
        <w:t>TE</w:t>
      </w:r>
      <w:r w:rsidR="00EA3038" w:rsidRPr="236B9E29">
        <w:rPr>
          <w:rFonts w:eastAsia="Arial" w:cs="Arial"/>
          <w:color w:val="000000" w:themeColor="text1"/>
          <w:szCs w:val="20"/>
          <w:lang w:val="nb-NO"/>
        </w:rPr>
        <w:t xml:space="preserve"> skal ha et system for internkontroll og tilfredsstille alle krav til SHA for kontraktens arbeider som er gitt i </w:t>
      </w:r>
      <w:r w:rsidR="007067A5">
        <w:rPr>
          <w:rFonts w:eastAsia="Arial" w:cs="Arial"/>
          <w:color w:val="000000" w:themeColor="text1"/>
          <w:szCs w:val="20"/>
          <w:lang w:val="nb-NO"/>
        </w:rPr>
        <w:t>BHs</w:t>
      </w:r>
      <w:r w:rsidR="00EA3038" w:rsidRPr="236B9E29">
        <w:rPr>
          <w:rFonts w:eastAsia="Arial" w:cs="Arial"/>
          <w:color w:val="000000" w:themeColor="text1"/>
          <w:szCs w:val="20"/>
          <w:lang w:val="nb-NO"/>
        </w:rPr>
        <w:t xml:space="preserve"> SHA</w:t>
      </w:r>
      <w:r w:rsidR="00EA3038" w:rsidRPr="236B9E29">
        <w:rPr>
          <w:rFonts w:ascii="Cambria Math" w:eastAsia="Arial" w:hAnsi="Cambria Math" w:cs="Cambria Math"/>
          <w:color w:val="000000" w:themeColor="text1"/>
          <w:szCs w:val="20"/>
          <w:lang w:val="nb-NO"/>
        </w:rPr>
        <w:t>‐</w:t>
      </w:r>
      <w:r w:rsidR="00EA3038" w:rsidRPr="236B9E29">
        <w:rPr>
          <w:rFonts w:eastAsia="Arial" w:cs="Arial"/>
          <w:color w:val="000000" w:themeColor="text1"/>
          <w:szCs w:val="20"/>
          <w:lang w:val="nb-NO"/>
        </w:rPr>
        <w:t>plan og SHA</w:t>
      </w:r>
      <w:r w:rsidR="00EA3038" w:rsidRPr="236B9E29">
        <w:rPr>
          <w:rFonts w:ascii="Cambria Math" w:eastAsia="Arial" w:hAnsi="Cambria Math" w:cs="Cambria Math"/>
          <w:color w:val="000000" w:themeColor="text1"/>
          <w:szCs w:val="20"/>
          <w:lang w:val="nb-NO"/>
        </w:rPr>
        <w:t>‐</w:t>
      </w:r>
      <w:r w:rsidR="00EA3038" w:rsidRPr="236B9E29">
        <w:rPr>
          <w:rFonts w:eastAsia="Arial" w:cs="Arial"/>
          <w:color w:val="000000" w:themeColor="text1"/>
          <w:szCs w:val="20"/>
          <w:lang w:val="nb-NO"/>
        </w:rPr>
        <w:t>håndbok.</w:t>
      </w:r>
    </w:p>
    <w:p w14:paraId="00987C62" w14:textId="77777777" w:rsidR="00EA3038" w:rsidRDefault="00EA3038" w:rsidP="00EA3038">
      <w:pPr>
        <w:rPr>
          <w:rFonts w:eastAsia="Arial" w:cs="Arial"/>
          <w:color w:val="000000" w:themeColor="text1"/>
          <w:szCs w:val="20"/>
          <w:lang w:val="nb-NO"/>
        </w:rPr>
      </w:pPr>
    </w:p>
    <w:p w14:paraId="74E87093" w14:textId="4145DD5E" w:rsidR="00EA3038" w:rsidRDefault="00EA3038" w:rsidP="00EA3038">
      <w:pPr>
        <w:rPr>
          <w:rFonts w:eastAsia="Arial" w:cs="Arial"/>
          <w:color w:val="000000" w:themeColor="text1"/>
          <w:szCs w:val="20"/>
          <w:lang w:val="nb-NO"/>
        </w:rPr>
      </w:pPr>
      <w:r>
        <w:rPr>
          <w:rFonts w:eastAsia="Arial" w:cs="Arial"/>
          <w:color w:val="000000" w:themeColor="text1"/>
          <w:szCs w:val="20"/>
          <w:lang w:val="nb-NO"/>
        </w:rPr>
        <w:t>BYM</w:t>
      </w:r>
      <w:r w:rsidRPr="236B9E29">
        <w:rPr>
          <w:rFonts w:eastAsia="Arial" w:cs="Arial"/>
          <w:color w:val="000000" w:themeColor="text1"/>
          <w:szCs w:val="20"/>
          <w:lang w:val="nb-NO"/>
        </w:rPr>
        <w:t xml:space="preserve"> har laget utkast til SHA</w:t>
      </w:r>
      <w:r w:rsidRPr="236B9E29">
        <w:rPr>
          <w:rFonts w:ascii="Cambria Math" w:eastAsia="Arial" w:hAnsi="Cambria Math" w:cs="Cambria Math"/>
          <w:color w:val="000000" w:themeColor="text1"/>
          <w:szCs w:val="20"/>
          <w:lang w:val="nb-NO"/>
        </w:rPr>
        <w:t>‐</w:t>
      </w:r>
      <w:r w:rsidRPr="236B9E29">
        <w:rPr>
          <w:rFonts w:eastAsia="Arial" w:cs="Arial"/>
          <w:color w:val="000000" w:themeColor="text1"/>
          <w:szCs w:val="20"/>
          <w:lang w:val="nb-NO"/>
        </w:rPr>
        <w:t xml:space="preserve">plan versjon </w:t>
      </w:r>
      <w:r>
        <w:rPr>
          <w:rFonts w:eastAsia="Arial" w:cs="Arial"/>
          <w:color w:val="000000" w:themeColor="text1"/>
          <w:szCs w:val="20"/>
          <w:lang w:val="nb-NO"/>
        </w:rPr>
        <w:t>00 (vedlagt).</w:t>
      </w:r>
      <w:r w:rsidR="00284498">
        <w:rPr>
          <w:rFonts w:eastAsia="Arial" w:cs="Arial"/>
          <w:color w:val="000000" w:themeColor="text1"/>
          <w:szCs w:val="20"/>
          <w:lang w:val="nb-NO"/>
        </w:rPr>
        <w:t xml:space="preserve"> Koordin</w:t>
      </w:r>
      <w:r w:rsidR="005F588A">
        <w:rPr>
          <w:rFonts w:eastAsia="Arial" w:cs="Arial"/>
          <w:color w:val="000000" w:themeColor="text1"/>
          <w:szCs w:val="20"/>
          <w:lang w:val="nb-NO"/>
        </w:rPr>
        <w:t>ator</w:t>
      </w:r>
      <w:r w:rsidR="00284498">
        <w:rPr>
          <w:rFonts w:eastAsia="Arial" w:cs="Arial"/>
          <w:color w:val="000000" w:themeColor="text1"/>
          <w:szCs w:val="20"/>
          <w:lang w:val="nb-NO"/>
        </w:rPr>
        <w:t xml:space="preserve"> prosjektering</w:t>
      </w:r>
      <w:r w:rsidRPr="236B9E29">
        <w:rPr>
          <w:rFonts w:eastAsia="Arial" w:cs="Arial"/>
          <w:color w:val="000000" w:themeColor="text1"/>
          <w:szCs w:val="20"/>
          <w:lang w:val="nb-NO"/>
        </w:rPr>
        <w:t xml:space="preserve"> (KP) har ansvar for SHA-planen frem til oppstart av anleggsfasen. Til anleggsfasen utarbeider </w:t>
      </w:r>
      <w:r w:rsidR="00B530DA">
        <w:rPr>
          <w:rFonts w:eastAsia="Arial" w:cs="Arial"/>
          <w:color w:val="000000" w:themeColor="text1"/>
          <w:szCs w:val="20"/>
          <w:lang w:val="nb-NO"/>
        </w:rPr>
        <w:t>koordinator utførelse (</w:t>
      </w:r>
      <w:r w:rsidRPr="236B9E29">
        <w:rPr>
          <w:rFonts w:eastAsia="Arial" w:cs="Arial"/>
          <w:color w:val="000000" w:themeColor="text1"/>
          <w:szCs w:val="20"/>
          <w:lang w:val="nb-NO"/>
        </w:rPr>
        <w:t>KU</w:t>
      </w:r>
      <w:r w:rsidR="00B530DA">
        <w:rPr>
          <w:rFonts w:eastAsia="Arial" w:cs="Arial"/>
          <w:color w:val="000000" w:themeColor="text1"/>
          <w:szCs w:val="20"/>
          <w:lang w:val="nb-NO"/>
        </w:rPr>
        <w:t>)</w:t>
      </w:r>
      <w:r w:rsidRPr="236B9E29">
        <w:rPr>
          <w:rFonts w:eastAsia="Arial" w:cs="Arial"/>
          <w:color w:val="000000" w:themeColor="text1"/>
          <w:szCs w:val="20"/>
          <w:lang w:val="nb-NO"/>
        </w:rPr>
        <w:t xml:space="preserve"> versjon 01 og har ansvaret for denne gjennom utførelsesfasen. </w:t>
      </w:r>
      <w:r w:rsidR="00AD61F8" w:rsidRPr="00AD61F8">
        <w:rPr>
          <w:rFonts w:eastAsia="Arial" w:cs="Arial"/>
          <w:color w:val="000000" w:themeColor="text1"/>
          <w:szCs w:val="20"/>
          <w:lang w:val="nb-NO"/>
        </w:rPr>
        <w:t>Hovedentreprenøren utarbeider sin HMS-plan hvor det skal kunne identifiseres bestemmelser fra byggherrens SHA-plan</w:t>
      </w:r>
      <w:r w:rsidRPr="236B9E29">
        <w:rPr>
          <w:rFonts w:eastAsia="Arial" w:cs="Arial"/>
          <w:color w:val="000000" w:themeColor="text1"/>
          <w:szCs w:val="20"/>
          <w:lang w:val="nb-NO"/>
        </w:rPr>
        <w:t>. Ytterligere risikovurderinger og planlegging av arbeider gjennomføres av totalentreprenør før gjennomføring av arbeider.</w:t>
      </w:r>
    </w:p>
    <w:p w14:paraId="1BDE42F2" w14:textId="77777777" w:rsidR="00741147" w:rsidRDefault="00741147" w:rsidP="00741147">
      <w:pPr>
        <w:rPr>
          <w:rFonts w:eastAsia="Arial" w:cs="Arial"/>
          <w:lang w:val="nb-NO"/>
        </w:rPr>
      </w:pPr>
    </w:p>
    <w:p w14:paraId="1B955A41" w14:textId="77777777" w:rsidR="14848D85" w:rsidRDefault="14848D85" w:rsidP="14848D85">
      <w:pPr>
        <w:rPr>
          <w:rFonts w:eastAsia="Arial" w:cs="Arial"/>
          <w:lang w:val="nb-NO"/>
        </w:rPr>
      </w:pPr>
    </w:p>
    <w:p w14:paraId="27D32CDE" w14:textId="166808C0" w:rsidR="26AAC0C0" w:rsidRDefault="26AAC0C0" w:rsidP="14848D85">
      <w:pPr>
        <w:rPr>
          <w:b/>
          <w:bCs/>
          <w:color w:val="000000" w:themeColor="text1"/>
          <w:lang w:val="nb-NO"/>
        </w:rPr>
      </w:pPr>
      <w:r w:rsidRPr="14848D85">
        <w:rPr>
          <w:rFonts w:eastAsia="Arial" w:cs="Arial"/>
          <w:b/>
          <w:bCs/>
          <w:lang w:val="nb-NO"/>
        </w:rPr>
        <w:t>P</w:t>
      </w:r>
      <w:r w:rsidRPr="14848D85">
        <w:rPr>
          <w:b/>
          <w:bCs/>
          <w:color w:val="000000" w:themeColor="text1"/>
          <w:lang w:val="nb-NO"/>
        </w:rPr>
        <w:t>rosjektadministrative bestemmelser</w:t>
      </w:r>
    </w:p>
    <w:p w14:paraId="41B7C7D9" w14:textId="58698BD4" w:rsidR="26AAC0C0" w:rsidRDefault="26AAC0C0" w:rsidP="14848D85">
      <w:pPr>
        <w:rPr>
          <w:color w:val="000000" w:themeColor="text1"/>
          <w:lang w:val="nb-NO"/>
        </w:rPr>
      </w:pPr>
      <w:r w:rsidRPr="14848D85">
        <w:rPr>
          <w:color w:val="000000" w:themeColor="text1"/>
          <w:lang w:val="nb-NO"/>
        </w:rPr>
        <w:t xml:space="preserve">Prosjektadministrative bestemmelser (PAB), som angir hvordan TE og BH skal samarbeide, skal brukes aktivt av alle parter i prosjektet. </w:t>
      </w:r>
    </w:p>
    <w:p w14:paraId="635A9622" w14:textId="77777777" w:rsidR="14848D85" w:rsidRDefault="14848D85" w:rsidP="14848D85">
      <w:pPr>
        <w:rPr>
          <w:color w:val="000000" w:themeColor="text1"/>
          <w:lang w:val="nb-NO"/>
        </w:rPr>
      </w:pPr>
    </w:p>
    <w:p w14:paraId="03D22113" w14:textId="67D1771A" w:rsidR="26AAC0C0" w:rsidRDefault="26AAC0C0" w:rsidP="14848D85">
      <w:pPr>
        <w:rPr>
          <w:color w:val="000000" w:themeColor="text1"/>
          <w:lang w:val="nb-NO"/>
        </w:rPr>
      </w:pPr>
      <w:r w:rsidRPr="14848D85">
        <w:rPr>
          <w:b/>
          <w:bCs/>
          <w:color w:val="000000" w:themeColor="text1"/>
          <w:lang w:val="nb-NO"/>
        </w:rPr>
        <w:t>Miljøoppfølgingsplan</w:t>
      </w:r>
    </w:p>
    <w:p w14:paraId="7E86157E" w14:textId="3BA19805" w:rsidR="26AAC0C0" w:rsidRDefault="26AAC0C0" w:rsidP="14848D85">
      <w:pPr>
        <w:rPr>
          <w:lang w:val="nb-NO"/>
        </w:rPr>
      </w:pPr>
      <w:r w:rsidRPr="14848D85">
        <w:rPr>
          <w:lang w:val="nb-NO"/>
        </w:rPr>
        <w:t xml:space="preserve">BH har utarbeidet en miljøoppfølgingsplan (MOP), vedlagt denne konkurransen, som beskriver miljømål og -krav for prosjektet. TE skal som del av oppdraget bygge videre på denne for gjeldende faser, og prosjekteringen skal svare ut ambisjonsnivået og føringer på miljø som står i den. Den skal </w:t>
      </w:r>
      <w:r w:rsidRPr="14848D85">
        <w:rPr>
          <w:lang w:val="nb-NO"/>
        </w:rPr>
        <w:lastRenderedPageBreak/>
        <w:t xml:space="preserve">sikre at prosjektets negative miljøpåvirkning blir minimal og innenfor gjeldende lover og forskrifter, og at prosjektet aktivt jobber med å ha positiv miljøpåvirkning. MOP skal omhandle alle relevante miljøaspekter for prosjektet, listen i MOP-malen er ikke uttømmende og må gjøres prosjektspesifikk. Leverandøren skal komme med forslag til hvordan å imøtekomme Oslo kommunes krav på klima og miljø. Versjon 2 av </w:t>
      </w:r>
      <w:proofErr w:type="spellStart"/>
      <w:r w:rsidRPr="14848D85">
        <w:rPr>
          <w:lang w:val="nb-NO"/>
        </w:rPr>
        <w:t>MOPen</w:t>
      </w:r>
      <w:proofErr w:type="spellEnd"/>
      <w:r w:rsidRPr="14848D85">
        <w:rPr>
          <w:lang w:val="nb-NO"/>
        </w:rPr>
        <w:t xml:space="preserve"> skal leveres som del av prosjektert løsning, minst 1 uke før byggestart, og så skal den svares ut i byggefase.</w:t>
      </w:r>
    </w:p>
    <w:p w14:paraId="4FE8FB68" w14:textId="3D412682" w:rsidR="14848D85" w:rsidRDefault="14848D85" w:rsidP="14848D85">
      <w:pPr>
        <w:rPr>
          <w:lang w:val="nb-NO"/>
        </w:rPr>
      </w:pPr>
    </w:p>
    <w:p w14:paraId="1C99EC23" w14:textId="77777777" w:rsidR="001B2650" w:rsidRPr="00740FBF" w:rsidRDefault="001B2650" w:rsidP="001B2650">
      <w:pPr>
        <w:rPr>
          <w:rFonts w:eastAsia="Arial" w:cs="Arial"/>
          <w:b/>
          <w:bCs/>
          <w:szCs w:val="20"/>
          <w:lang w:val="nb-NO"/>
        </w:rPr>
      </w:pPr>
      <w:r>
        <w:rPr>
          <w:rFonts w:eastAsia="Arial" w:cs="Arial"/>
          <w:b/>
          <w:bCs/>
          <w:color w:val="000000" w:themeColor="text1"/>
          <w:szCs w:val="20"/>
          <w:lang w:val="nb-NO"/>
        </w:rPr>
        <w:t>Sluttdokumentasjon</w:t>
      </w:r>
    </w:p>
    <w:p w14:paraId="6D15BE8F" w14:textId="7A2D9970" w:rsidR="00B94B93" w:rsidRDefault="00D80520" w:rsidP="001B2650">
      <w:pPr>
        <w:rPr>
          <w:lang w:val="nb-NO"/>
        </w:rPr>
      </w:pPr>
      <w:r>
        <w:rPr>
          <w:lang w:val="nb-NO"/>
        </w:rPr>
        <w:t xml:space="preserve">I tråd med </w:t>
      </w:r>
      <w:r w:rsidR="006067C2">
        <w:rPr>
          <w:lang w:val="nb-NO"/>
        </w:rPr>
        <w:t>PAB (vedlegg</w:t>
      </w:r>
      <w:r w:rsidR="00B94B93">
        <w:rPr>
          <w:lang w:val="nb-NO"/>
        </w:rPr>
        <w:t xml:space="preserve"> 5</w:t>
      </w:r>
      <w:r w:rsidR="006067C2">
        <w:rPr>
          <w:lang w:val="nb-NO"/>
        </w:rPr>
        <w:t>)</w:t>
      </w:r>
      <w:r w:rsidR="00B94B93">
        <w:rPr>
          <w:lang w:val="nb-NO"/>
        </w:rPr>
        <w:t xml:space="preserve">. </w:t>
      </w:r>
      <w:r w:rsidR="00AE47DE" w:rsidRPr="4886E59C">
        <w:rPr>
          <w:lang w:val="nb-NO"/>
        </w:rPr>
        <w:t>FD</w:t>
      </w:r>
      <w:r w:rsidR="00AC7AD1">
        <w:rPr>
          <w:lang w:val="nb-NO"/>
        </w:rPr>
        <w:t>V</w:t>
      </w:r>
      <w:r w:rsidR="00AE47DE" w:rsidRPr="4886E59C">
        <w:rPr>
          <w:lang w:val="nb-NO"/>
        </w:rPr>
        <w:t>-dokumentasjonen skal inneholde prosjektinformasjon, prosjekteringsunderlag, detaljer,</w:t>
      </w:r>
      <w:r w:rsidR="00AC7AD1">
        <w:rPr>
          <w:lang w:val="nb-NO"/>
        </w:rPr>
        <w:t xml:space="preserve"> bilder,</w:t>
      </w:r>
      <w:r w:rsidR="00AE47DE" w:rsidRPr="4886E59C">
        <w:rPr>
          <w:lang w:val="nb-NO"/>
        </w:rPr>
        <w:t xml:space="preserve"> produktdatablader og -garantier på levert utstyr, bruksanvisninger og «som bygget»-tegninger</w:t>
      </w:r>
      <w:r w:rsidR="004F6834">
        <w:rPr>
          <w:lang w:val="nb-NO"/>
        </w:rPr>
        <w:t xml:space="preserve"> og skal leveres</w:t>
      </w:r>
      <w:r w:rsidR="00AE47DE">
        <w:rPr>
          <w:lang w:val="nb-NO"/>
        </w:rPr>
        <w:t xml:space="preserve"> en uke før overtakelsesforretning. </w:t>
      </w:r>
    </w:p>
    <w:p w14:paraId="127062C9" w14:textId="506C3468" w:rsidR="00B94B93" w:rsidRDefault="00B94B93" w:rsidP="001B2650">
      <w:pPr>
        <w:rPr>
          <w:lang w:val="nb-NO"/>
        </w:rPr>
      </w:pPr>
      <w:r>
        <w:rPr>
          <w:lang w:val="nb-NO"/>
        </w:rPr>
        <w:t xml:space="preserve">Format: </w:t>
      </w:r>
      <w:r w:rsidR="00AE47DE">
        <w:rPr>
          <w:lang w:val="nb-NO"/>
        </w:rPr>
        <w:t>PDF</w:t>
      </w:r>
      <w:r w:rsidR="00AE47DE" w:rsidRPr="4886E59C">
        <w:rPr>
          <w:lang w:val="nb-NO"/>
        </w:rPr>
        <w:t xml:space="preserve">- og </w:t>
      </w:r>
      <w:r w:rsidR="00AE47DE">
        <w:rPr>
          <w:lang w:val="nb-NO"/>
        </w:rPr>
        <w:t>DWG</w:t>
      </w:r>
      <w:r w:rsidR="00AE47DE" w:rsidRPr="4886E59C">
        <w:rPr>
          <w:lang w:val="nb-NO"/>
        </w:rPr>
        <w:t>-file</w:t>
      </w:r>
      <w:r w:rsidR="00AE47DE">
        <w:rPr>
          <w:lang w:val="nb-NO"/>
        </w:rPr>
        <w:t>r</w:t>
      </w:r>
    </w:p>
    <w:p w14:paraId="1FC67C43" w14:textId="77777777" w:rsidR="001B2650" w:rsidRDefault="001B2650" w:rsidP="17A8A6A3">
      <w:pPr>
        <w:rPr>
          <w:rFonts w:eastAsia="Arial" w:cs="Arial"/>
          <w:lang w:val="nb-NO"/>
        </w:rPr>
      </w:pPr>
    </w:p>
    <w:p w14:paraId="0FC0EBE2" w14:textId="38C87A4C" w:rsidR="00164C51" w:rsidRDefault="53A06CEA" w:rsidP="00741147">
      <w:pPr>
        <w:pStyle w:val="Overskrift2"/>
      </w:pPr>
      <w:bookmarkStart w:id="22" w:name="_Toc230874582"/>
      <w:bookmarkStart w:id="23" w:name="_Toc232620387"/>
      <w:r>
        <w:t xml:space="preserve">71 </w:t>
      </w:r>
      <w:r w:rsidR="0E827281">
        <w:t>Bearbeiding av terreng</w:t>
      </w:r>
      <w:bookmarkEnd w:id="22"/>
      <w:bookmarkEnd w:id="23"/>
    </w:p>
    <w:p w14:paraId="549ED2F5" w14:textId="55ED1B8C" w:rsidR="00F72189" w:rsidRPr="00C30007" w:rsidRDefault="00B27103" w:rsidP="00C30007">
      <w:pPr>
        <w:contextualSpacing/>
        <w:rPr>
          <w:rFonts w:eastAsia="Arial" w:cs="Arial"/>
          <w:lang w:val="nb-NO" w:eastAsia="nb-NO"/>
        </w:rPr>
      </w:pPr>
      <w:r w:rsidRPr="4886E59C">
        <w:rPr>
          <w:rFonts w:eastAsia="Arial"/>
          <w:lang w:val="nb-NO" w:eastAsia="nb-NO"/>
        </w:rPr>
        <w:t xml:space="preserve">Omfatter </w:t>
      </w:r>
      <w:r w:rsidR="00440A5A" w:rsidRPr="4886E59C">
        <w:rPr>
          <w:rFonts w:eastAsia="Arial" w:cs="Arial"/>
          <w:lang w:val="nb-NO" w:eastAsia="nb-NO"/>
        </w:rPr>
        <w:t>alle arbeider med klargjøring av tomt</w:t>
      </w:r>
      <w:r w:rsidR="001B5B0D">
        <w:rPr>
          <w:rFonts w:eastAsia="Arial" w:cs="Arial"/>
          <w:lang w:val="nb-NO" w:eastAsia="nb-NO"/>
        </w:rPr>
        <w:t>, herunder</w:t>
      </w:r>
      <w:r w:rsidR="00270591" w:rsidRPr="4886E59C">
        <w:rPr>
          <w:rFonts w:eastAsia="Arial" w:cs="Arial"/>
          <w:lang w:val="nb-NO" w:eastAsia="nb-NO"/>
        </w:rPr>
        <w:t xml:space="preserve"> </w:t>
      </w:r>
      <w:r w:rsidR="005124FB" w:rsidRPr="4886E59C">
        <w:rPr>
          <w:rFonts w:eastAsia="Arial" w:cs="Arial"/>
          <w:lang w:val="nb-NO" w:eastAsia="nb-NO"/>
        </w:rPr>
        <w:t xml:space="preserve">demontering, </w:t>
      </w:r>
      <w:r w:rsidR="00797A39" w:rsidRPr="4886E59C">
        <w:rPr>
          <w:rFonts w:eastAsia="Arial" w:cs="Arial"/>
          <w:lang w:val="nb-NO" w:eastAsia="nb-NO"/>
        </w:rPr>
        <w:t xml:space="preserve">mellomlagring, </w:t>
      </w:r>
      <w:proofErr w:type="spellStart"/>
      <w:r w:rsidR="00650832" w:rsidRPr="4886E59C">
        <w:rPr>
          <w:rFonts w:eastAsia="Arial" w:cs="Arial"/>
          <w:lang w:val="nb-NO" w:eastAsia="nb-NO"/>
        </w:rPr>
        <w:t>riving</w:t>
      </w:r>
      <w:proofErr w:type="spellEnd"/>
      <w:r w:rsidR="00650832" w:rsidRPr="4886E59C">
        <w:rPr>
          <w:rFonts w:eastAsia="Arial" w:cs="Arial"/>
          <w:lang w:val="nb-NO" w:eastAsia="nb-NO"/>
        </w:rPr>
        <w:t xml:space="preserve">, </w:t>
      </w:r>
      <w:r w:rsidR="00797A39" w:rsidRPr="4886E59C">
        <w:rPr>
          <w:rFonts w:eastAsia="Arial" w:cs="Arial"/>
          <w:lang w:val="nb-NO" w:eastAsia="nb-NO"/>
        </w:rPr>
        <w:t xml:space="preserve">masseflytting, </w:t>
      </w:r>
      <w:r w:rsidR="00EC0705" w:rsidRPr="4886E59C">
        <w:rPr>
          <w:rFonts w:eastAsia="Arial" w:cs="Arial"/>
          <w:lang w:val="nb-NO" w:eastAsia="nb-NO"/>
        </w:rPr>
        <w:t xml:space="preserve">opplastning, </w:t>
      </w:r>
      <w:proofErr w:type="spellStart"/>
      <w:r w:rsidR="00026596" w:rsidRPr="4886E59C">
        <w:rPr>
          <w:rFonts w:eastAsia="Arial" w:cs="Arial"/>
          <w:lang w:val="nb-NO" w:eastAsia="nb-NO"/>
        </w:rPr>
        <w:t>bortkjøring</w:t>
      </w:r>
      <w:proofErr w:type="spellEnd"/>
      <w:r w:rsidR="004847D9" w:rsidRPr="4886E59C">
        <w:rPr>
          <w:rFonts w:eastAsia="Arial" w:cs="Arial"/>
          <w:lang w:val="nb-NO" w:eastAsia="nb-NO"/>
        </w:rPr>
        <w:t xml:space="preserve"> til godkjent </w:t>
      </w:r>
      <w:r w:rsidR="002F5658">
        <w:rPr>
          <w:rFonts w:eastAsia="Arial" w:cs="Arial"/>
          <w:lang w:val="nb-NO" w:eastAsia="nb-NO"/>
        </w:rPr>
        <w:t>mottak</w:t>
      </w:r>
      <w:r w:rsidR="00797A39" w:rsidRPr="4886E59C">
        <w:rPr>
          <w:rFonts w:eastAsia="Arial" w:cs="Arial"/>
          <w:lang w:val="nb-NO" w:eastAsia="nb-NO"/>
        </w:rPr>
        <w:t>,</w:t>
      </w:r>
      <w:r w:rsidR="00026596" w:rsidRPr="4886E59C">
        <w:rPr>
          <w:rFonts w:eastAsia="Arial" w:cs="Arial"/>
          <w:lang w:val="nb-NO" w:eastAsia="nb-NO"/>
        </w:rPr>
        <w:t xml:space="preserve"> </w:t>
      </w:r>
      <w:r w:rsidR="00030AF3" w:rsidRPr="4886E59C">
        <w:rPr>
          <w:rFonts w:eastAsia="Arial" w:cs="Arial"/>
          <w:lang w:val="nb-NO" w:eastAsia="nb-NO"/>
        </w:rPr>
        <w:t xml:space="preserve">samt </w:t>
      </w:r>
      <w:r w:rsidR="00C60C9B" w:rsidRPr="4886E59C">
        <w:rPr>
          <w:rFonts w:eastAsia="Arial" w:cs="Arial"/>
          <w:lang w:val="nb-NO" w:eastAsia="nb-NO"/>
        </w:rPr>
        <w:t xml:space="preserve">avtaking av </w:t>
      </w:r>
      <w:proofErr w:type="spellStart"/>
      <w:r w:rsidR="00C60C9B" w:rsidRPr="4886E59C">
        <w:rPr>
          <w:rFonts w:eastAsia="Arial" w:cs="Arial"/>
          <w:lang w:val="nb-NO" w:eastAsia="nb-NO"/>
        </w:rPr>
        <w:t>vegetasjonsdekker</w:t>
      </w:r>
      <w:proofErr w:type="spellEnd"/>
      <w:r w:rsidR="001A7FCB" w:rsidRPr="4886E59C">
        <w:rPr>
          <w:rFonts w:eastAsia="Arial" w:cs="Arial"/>
          <w:lang w:val="nb-NO" w:eastAsia="nb-NO"/>
        </w:rPr>
        <w:t xml:space="preserve"> og sikring av </w:t>
      </w:r>
      <w:r w:rsidR="0052334F">
        <w:rPr>
          <w:rFonts w:eastAsia="Arial" w:cs="Arial"/>
          <w:lang w:val="nb-NO" w:eastAsia="nb-NO"/>
        </w:rPr>
        <w:t xml:space="preserve">eksisterende </w:t>
      </w:r>
      <w:r w:rsidR="001A7FCB" w:rsidRPr="4886E59C">
        <w:rPr>
          <w:rFonts w:eastAsia="Arial" w:cs="Arial"/>
          <w:lang w:val="nb-NO" w:eastAsia="nb-NO"/>
        </w:rPr>
        <w:t>trær</w:t>
      </w:r>
      <w:r w:rsidR="00611ECE" w:rsidRPr="4886E59C">
        <w:rPr>
          <w:rFonts w:eastAsia="Arial" w:cs="Arial"/>
          <w:lang w:val="nb-NO" w:eastAsia="nb-NO"/>
        </w:rPr>
        <w:t>.</w:t>
      </w:r>
      <w:r w:rsidR="0005312D">
        <w:rPr>
          <w:rFonts w:eastAsia="Arial" w:cs="Arial"/>
          <w:lang w:val="nb-NO" w:eastAsia="nb-NO"/>
        </w:rPr>
        <w:t xml:space="preserve"> </w:t>
      </w:r>
      <w:r w:rsidR="6D2DFD1A" w:rsidRPr="262F5533">
        <w:rPr>
          <w:rFonts w:eastAsia="Arial" w:cs="Arial"/>
          <w:lang w:val="nb-NO" w:eastAsia="nb-NO"/>
        </w:rPr>
        <w:t>Arbeid skal utføres i tråd med veilederen “Arbeid nær trær”.</w:t>
      </w:r>
    </w:p>
    <w:p w14:paraId="3B4208E6" w14:textId="5F87B3E4" w:rsidR="00584E78" w:rsidRDefault="00584E78" w:rsidP="00A9358C">
      <w:pPr>
        <w:contextualSpacing/>
        <w:rPr>
          <w:lang w:val="nb-NO" w:eastAsia="nb-NO"/>
        </w:rPr>
      </w:pPr>
    </w:p>
    <w:p w14:paraId="7ECCAF61" w14:textId="7C9DC385" w:rsidR="00A52EE6" w:rsidRDefault="261497C3" w:rsidP="00A9358C">
      <w:pPr>
        <w:pStyle w:val="Overskrift4"/>
        <w:keepNext w:val="0"/>
        <w:contextualSpacing/>
        <w:rPr>
          <w:lang w:eastAsia="nb-NO"/>
        </w:rPr>
      </w:pPr>
      <w:bookmarkStart w:id="24" w:name="_Hlk194928861"/>
      <w:r w:rsidRPr="00A9358C">
        <w:rPr>
          <w:b/>
          <w:bCs/>
          <w:lang w:eastAsia="nb-NO"/>
        </w:rPr>
        <w:t xml:space="preserve">Avtaking av </w:t>
      </w:r>
      <w:proofErr w:type="spellStart"/>
      <w:r w:rsidRPr="00A9358C">
        <w:rPr>
          <w:b/>
          <w:bCs/>
          <w:lang w:eastAsia="nb-NO"/>
        </w:rPr>
        <w:t>vegetasjonsdekker</w:t>
      </w:r>
      <w:proofErr w:type="spellEnd"/>
      <w:r w:rsidRPr="00A9358C">
        <w:rPr>
          <w:b/>
          <w:bCs/>
          <w:lang w:eastAsia="nb-NO"/>
        </w:rPr>
        <w:t xml:space="preserve"> </w:t>
      </w:r>
    </w:p>
    <w:bookmarkEnd w:id="24"/>
    <w:p w14:paraId="1C217167" w14:textId="3DB43B50" w:rsidR="4C04F368" w:rsidRDefault="00EE6D4D" w:rsidP="00A9358C">
      <w:pPr>
        <w:pStyle w:val="Brd2"/>
        <w:ind w:left="0"/>
        <w:contextualSpacing/>
        <w:rPr>
          <w:rFonts w:ascii="Arial" w:hAnsi="Arial" w:cs="Arial"/>
          <w:sz w:val="20"/>
          <w:szCs w:val="20"/>
          <w:lang w:val="nb-NO" w:eastAsia="nb-NO"/>
        </w:rPr>
      </w:pPr>
      <w:r>
        <w:rPr>
          <w:rFonts w:ascii="Arial" w:hAnsi="Arial" w:cs="Arial"/>
          <w:sz w:val="20"/>
          <w:szCs w:val="20"/>
          <w:lang w:val="nb-NO"/>
        </w:rPr>
        <w:t>TE</w:t>
      </w:r>
      <w:r w:rsidR="4C04F368" w:rsidRPr="4886E59C">
        <w:rPr>
          <w:rFonts w:ascii="Arial" w:hAnsi="Arial" w:cs="Arial"/>
          <w:sz w:val="20"/>
          <w:szCs w:val="20"/>
          <w:lang w:val="nb-NO"/>
        </w:rPr>
        <w:t xml:space="preserve"> skal i områder med eksisterende vegetasjon som blir berørt av bygging, skave av jord for bruk til revegetering </w:t>
      </w:r>
      <w:r w:rsidR="2E9B4E92" w:rsidRPr="4886E59C">
        <w:rPr>
          <w:rFonts w:ascii="Arial" w:hAnsi="Arial" w:cs="Arial"/>
          <w:sz w:val="20"/>
          <w:szCs w:val="20"/>
          <w:lang w:val="nb-NO"/>
        </w:rPr>
        <w:t>av gressarealer.</w:t>
      </w:r>
      <w:r w:rsidR="4C04F368" w:rsidRPr="4886E59C">
        <w:rPr>
          <w:rFonts w:ascii="Arial" w:hAnsi="Arial" w:cs="Arial"/>
          <w:sz w:val="20"/>
          <w:szCs w:val="20"/>
          <w:lang w:val="nb-NO"/>
        </w:rPr>
        <w:t xml:space="preserve"> </w:t>
      </w:r>
      <w:r w:rsidR="4C04F368" w:rsidRPr="4886E59C">
        <w:rPr>
          <w:rFonts w:ascii="Arial" w:hAnsi="Arial" w:cs="Arial"/>
          <w:sz w:val="20"/>
          <w:szCs w:val="20"/>
          <w:lang w:val="nb-NO" w:eastAsia="nb-NO"/>
        </w:rPr>
        <w:t>Omfatter nødvendig avtaking av vekstjord</w:t>
      </w:r>
      <w:r w:rsidR="622A263C" w:rsidRPr="4886E59C">
        <w:rPr>
          <w:rFonts w:ascii="Arial" w:hAnsi="Arial" w:cs="Arial"/>
          <w:sz w:val="20"/>
          <w:szCs w:val="20"/>
          <w:lang w:val="nb-NO" w:eastAsia="nb-NO"/>
        </w:rPr>
        <w:t>, masseflytting</w:t>
      </w:r>
      <w:r w:rsidR="4C04F368" w:rsidRPr="4886E59C">
        <w:rPr>
          <w:rFonts w:ascii="Arial" w:hAnsi="Arial" w:cs="Arial"/>
          <w:sz w:val="20"/>
          <w:szCs w:val="20"/>
          <w:lang w:val="nb-NO" w:eastAsia="nb-NO"/>
        </w:rPr>
        <w:t xml:space="preserve"> og mellomlagring i ranker</w:t>
      </w:r>
      <w:r w:rsidR="63FF64D3" w:rsidRPr="4886E59C">
        <w:rPr>
          <w:rFonts w:ascii="Arial" w:hAnsi="Arial" w:cs="Arial"/>
          <w:sz w:val="20"/>
          <w:szCs w:val="20"/>
          <w:lang w:val="nb-NO" w:eastAsia="nb-NO"/>
        </w:rPr>
        <w:t xml:space="preserve"> dersom dette kan gjenbrukes</w:t>
      </w:r>
      <w:r w:rsidR="4C04F368" w:rsidRPr="4886E59C">
        <w:rPr>
          <w:rFonts w:ascii="Arial" w:hAnsi="Arial" w:cs="Arial"/>
          <w:sz w:val="20"/>
          <w:szCs w:val="20"/>
          <w:lang w:val="nb-NO" w:eastAsia="nb-NO"/>
        </w:rPr>
        <w:t xml:space="preserve">. </w:t>
      </w:r>
    </w:p>
    <w:p w14:paraId="749F8DB9" w14:textId="3D83F16B" w:rsidR="4886E59C" w:rsidRDefault="4886E59C" w:rsidP="00A9358C">
      <w:pPr>
        <w:pStyle w:val="Brd2"/>
        <w:ind w:left="0"/>
        <w:contextualSpacing/>
        <w:rPr>
          <w:rFonts w:ascii="Arial" w:hAnsi="Arial" w:cs="Arial"/>
          <w:sz w:val="20"/>
          <w:szCs w:val="20"/>
          <w:lang w:val="nb-NO" w:eastAsia="nb-NO"/>
        </w:rPr>
      </w:pPr>
    </w:p>
    <w:p w14:paraId="23AF2A8B" w14:textId="4E324879" w:rsidR="00C41F37" w:rsidRDefault="0BE20A8D" w:rsidP="00A9358C">
      <w:pPr>
        <w:pStyle w:val="Overskrift4"/>
        <w:keepNext w:val="0"/>
        <w:contextualSpacing/>
        <w:rPr>
          <w:b/>
          <w:lang w:eastAsia="nb-NO"/>
        </w:rPr>
      </w:pPr>
      <w:r w:rsidRPr="00A9358C">
        <w:rPr>
          <w:b/>
          <w:bCs/>
          <w:lang w:eastAsia="nb-NO"/>
        </w:rPr>
        <w:t xml:space="preserve">Demontering og flytting av utstyr </w:t>
      </w:r>
    </w:p>
    <w:p w14:paraId="408D8801" w14:textId="135E9638" w:rsidR="003D6488" w:rsidRPr="00DF7808" w:rsidRDefault="3FFD2D47">
      <w:pPr>
        <w:pStyle w:val="Listeavsnitt"/>
        <w:numPr>
          <w:ilvl w:val="0"/>
          <w:numId w:val="55"/>
        </w:numPr>
        <w:rPr>
          <w:lang w:val="nb-NO"/>
        </w:rPr>
      </w:pPr>
      <w:bookmarkStart w:id="25" w:name="_Hlk193701357"/>
      <w:r w:rsidRPr="4886E59C">
        <w:rPr>
          <w:lang w:val="nb-NO"/>
        </w:rPr>
        <w:t xml:space="preserve">3 </w:t>
      </w:r>
      <w:r w:rsidR="2243F6C8" w:rsidRPr="4886E59C">
        <w:rPr>
          <w:lang w:val="nb-NO"/>
        </w:rPr>
        <w:t>stk</w:t>
      </w:r>
      <w:r w:rsidR="2B9FF5F3" w:rsidRPr="4886E59C">
        <w:rPr>
          <w:lang w:val="nb-NO"/>
        </w:rPr>
        <w:t>.</w:t>
      </w:r>
      <w:r w:rsidR="2243F6C8" w:rsidRPr="4886E59C">
        <w:rPr>
          <w:lang w:val="nb-NO"/>
        </w:rPr>
        <w:t xml:space="preserve"> betongk</w:t>
      </w:r>
      <w:r w:rsidR="25878157" w:rsidRPr="4886E59C">
        <w:rPr>
          <w:lang w:val="nb-NO"/>
        </w:rPr>
        <w:t xml:space="preserve">rukker </w:t>
      </w:r>
      <w:r w:rsidR="49516E0A" w:rsidRPr="4886E59C">
        <w:rPr>
          <w:lang w:val="nb-NO"/>
        </w:rPr>
        <w:t>og</w:t>
      </w:r>
      <w:r w:rsidR="7E7D6C8C" w:rsidRPr="4886E59C">
        <w:rPr>
          <w:lang w:val="nb-NO"/>
        </w:rPr>
        <w:t xml:space="preserve"> </w:t>
      </w:r>
      <w:r w:rsidR="4B87B520" w:rsidRPr="4886E59C">
        <w:rPr>
          <w:lang w:val="nb-NO"/>
        </w:rPr>
        <w:t>2 stk</w:t>
      </w:r>
      <w:r w:rsidR="648CE9E8" w:rsidRPr="4886E59C">
        <w:rPr>
          <w:lang w:val="nb-NO"/>
        </w:rPr>
        <w:t>.</w:t>
      </w:r>
      <w:r w:rsidR="4B87B520" w:rsidRPr="4886E59C">
        <w:rPr>
          <w:lang w:val="nb-NO"/>
        </w:rPr>
        <w:t xml:space="preserve"> </w:t>
      </w:r>
      <w:proofErr w:type="spellStart"/>
      <w:r w:rsidR="49516E0A" w:rsidRPr="4886E59C">
        <w:rPr>
          <w:lang w:val="nb-NO"/>
        </w:rPr>
        <w:t>plantekasser</w:t>
      </w:r>
      <w:proofErr w:type="spellEnd"/>
      <w:r w:rsidR="4B87B520" w:rsidRPr="4886E59C">
        <w:rPr>
          <w:lang w:val="nb-NO"/>
        </w:rPr>
        <w:t xml:space="preserve"> i betong</w:t>
      </w:r>
      <w:r w:rsidR="49516E0A" w:rsidRPr="4886E59C">
        <w:rPr>
          <w:lang w:val="nb-NO"/>
        </w:rPr>
        <w:t xml:space="preserve"> </w:t>
      </w:r>
      <w:r w:rsidR="25878157" w:rsidRPr="4886E59C">
        <w:rPr>
          <w:lang w:val="nb-NO"/>
        </w:rPr>
        <w:t xml:space="preserve">fraktes til </w:t>
      </w:r>
      <w:r w:rsidR="00982D22">
        <w:rPr>
          <w:lang w:val="nb-NO"/>
        </w:rPr>
        <w:t>Bymiljøetaten</w:t>
      </w:r>
      <w:r w:rsidR="25878157" w:rsidRPr="4886E59C">
        <w:rPr>
          <w:lang w:val="nb-NO"/>
        </w:rPr>
        <w:t xml:space="preserve"> sitt</w:t>
      </w:r>
      <w:r w:rsidR="066871F4" w:rsidRPr="4886E59C">
        <w:rPr>
          <w:lang w:val="nb-NO"/>
        </w:rPr>
        <w:t xml:space="preserve"> </w:t>
      </w:r>
      <w:proofErr w:type="spellStart"/>
      <w:r w:rsidR="25878157" w:rsidRPr="4886E59C">
        <w:rPr>
          <w:lang w:val="nb-NO"/>
        </w:rPr>
        <w:t>steinlager</w:t>
      </w:r>
      <w:proofErr w:type="spellEnd"/>
      <w:r w:rsidR="79FEF26B" w:rsidRPr="4886E59C">
        <w:rPr>
          <w:lang w:val="nb-NO"/>
        </w:rPr>
        <w:t xml:space="preserve">, se figur </w:t>
      </w:r>
      <w:r w:rsidR="6D958FA8" w:rsidRPr="4886E59C">
        <w:rPr>
          <w:lang w:val="nb-NO"/>
        </w:rPr>
        <w:t>2</w:t>
      </w:r>
      <w:r w:rsidR="7E233A3B" w:rsidRPr="4886E59C">
        <w:rPr>
          <w:lang w:val="nb-NO"/>
        </w:rPr>
        <w:t xml:space="preserve"> og </w:t>
      </w:r>
      <w:r w:rsidR="00B709E8">
        <w:rPr>
          <w:lang w:val="nb-NO"/>
        </w:rPr>
        <w:t>4</w:t>
      </w:r>
      <w:r w:rsidR="25878157" w:rsidRPr="4886E59C">
        <w:rPr>
          <w:lang w:val="nb-NO"/>
        </w:rPr>
        <w:t xml:space="preserve">. </w:t>
      </w:r>
      <w:r w:rsidR="25878157" w:rsidRPr="00DF7808">
        <w:rPr>
          <w:lang w:val="nb-NO"/>
        </w:rPr>
        <w:t xml:space="preserve">Koordineres med BH. </w:t>
      </w:r>
    </w:p>
    <w:p w14:paraId="2F27E8A7" w14:textId="07330B9C" w:rsidR="003D6488" w:rsidRPr="00B709E8" w:rsidRDefault="41105F63" w:rsidP="1AE4ADDA">
      <w:pPr>
        <w:pStyle w:val="Listeavsnitt"/>
        <w:numPr>
          <w:ilvl w:val="0"/>
          <w:numId w:val="55"/>
        </w:numPr>
        <w:rPr>
          <w:lang w:val="nb-NO"/>
        </w:rPr>
      </w:pPr>
      <w:r w:rsidRPr="00B709E8">
        <w:rPr>
          <w:lang w:val="nb-NO"/>
        </w:rPr>
        <w:t xml:space="preserve">4 </w:t>
      </w:r>
      <w:proofErr w:type="spellStart"/>
      <w:r w:rsidRPr="00B709E8">
        <w:rPr>
          <w:lang w:val="nb-NO"/>
        </w:rPr>
        <w:t>stk</w:t>
      </w:r>
      <w:proofErr w:type="spellEnd"/>
      <w:r w:rsidRPr="00B709E8">
        <w:rPr>
          <w:lang w:val="nb-NO"/>
        </w:rPr>
        <w:t xml:space="preserve"> </w:t>
      </w:r>
      <w:r w:rsidR="00D41C3A" w:rsidRPr="00B709E8">
        <w:rPr>
          <w:lang w:val="nb-NO"/>
        </w:rPr>
        <w:t>b</w:t>
      </w:r>
      <w:r w:rsidR="25878157" w:rsidRPr="00B709E8">
        <w:rPr>
          <w:lang w:val="nb-NO"/>
        </w:rPr>
        <w:t>etongklokker</w:t>
      </w:r>
      <w:r w:rsidR="1B6BE302" w:rsidRPr="00B709E8">
        <w:rPr>
          <w:lang w:val="nb-NO"/>
        </w:rPr>
        <w:t xml:space="preserve"> flyttes til Iladalen</w:t>
      </w:r>
      <w:r w:rsidR="43D3D445" w:rsidRPr="00B709E8">
        <w:rPr>
          <w:lang w:val="nb-NO"/>
        </w:rPr>
        <w:t xml:space="preserve">. Se figur </w:t>
      </w:r>
      <w:r w:rsidR="00B709E8">
        <w:rPr>
          <w:lang w:val="nb-NO"/>
        </w:rPr>
        <w:t>3</w:t>
      </w:r>
      <w:r w:rsidR="4C78D903" w:rsidRPr="00B709E8">
        <w:rPr>
          <w:lang w:val="nb-NO"/>
        </w:rPr>
        <w:t xml:space="preserve">. Koordineres med </w:t>
      </w:r>
      <w:r w:rsidR="063E4D96" w:rsidRPr="00B709E8">
        <w:rPr>
          <w:lang w:val="nb-NO"/>
        </w:rPr>
        <w:t>BH</w:t>
      </w:r>
      <w:r w:rsidR="18AA788D" w:rsidRPr="00B709E8">
        <w:rPr>
          <w:lang w:val="nb-NO"/>
        </w:rPr>
        <w:t xml:space="preserve">. </w:t>
      </w:r>
      <w:r w:rsidR="29C938A2" w:rsidRPr="00B709E8">
        <w:rPr>
          <w:lang w:val="nb-NO"/>
        </w:rPr>
        <w:t xml:space="preserve"> </w:t>
      </w:r>
    </w:p>
    <w:p w14:paraId="572ABC7D" w14:textId="4C2E33C0" w:rsidR="002B5D67" w:rsidRPr="00B709E8" w:rsidRDefault="1B45A839" w:rsidP="377C43B2">
      <w:pPr>
        <w:pStyle w:val="Listeavsnitt"/>
        <w:numPr>
          <w:ilvl w:val="0"/>
          <w:numId w:val="55"/>
        </w:numPr>
        <w:rPr>
          <w:lang w:val="nb-NO"/>
        </w:rPr>
      </w:pPr>
      <w:r w:rsidRPr="377C43B2">
        <w:rPr>
          <w:lang w:val="nb-NO"/>
        </w:rPr>
        <w:t xml:space="preserve">2 </w:t>
      </w:r>
      <w:proofErr w:type="spellStart"/>
      <w:r w:rsidRPr="377C43B2">
        <w:rPr>
          <w:lang w:val="nb-NO"/>
        </w:rPr>
        <w:t>stk</w:t>
      </w:r>
      <w:proofErr w:type="spellEnd"/>
      <w:r w:rsidRPr="377C43B2">
        <w:rPr>
          <w:lang w:val="nb-NO"/>
        </w:rPr>
        <w:t xml:space="preserve"> </w:t>
      </w:r>
      <w:r w:rsidR="2C3D7A30" w:rsidRPr="377C43B2">
        <w:rPr>
          <w:lang w:val="nb-NO"/>
        </w:rPr>
        <w:t xml:space="preserve">benker med bord </w:t>
      </w:r>
      <w:r w:rsidR="02350F63" w:rsidRPr="377C43B2">
        <w:rPr>
          <w:lang w:val="nb-NO"/>
        </w:rPr>
        <w:t>i tre</w:t>
      </w:r>
      <w:r w:rsidR="1A533FE0" w:rsidRPr="377C43B2">
        <w:rPr>
          <w:lang w:val="nb-NO"/>
        </w:rPr>
        <w:t xml:space="preserve"> flyttes til </w:t>
      </w:r>
      <w:r w:rsidR="2F7CC834" w:rsidRPr="377C43B2">
        <w:rPr>
          <w:lang w:val="nb-NO"/>
        </w:rPr>
        <w:t xml:space="preserve">et annet område i parken </w:t>
      </w:r>
      <w:r w:rsidR="29995871" w:rsidRPr="377C43B2">
        <w:rPr>
          <w:lang w:val="nb-NO"/>
        </w:rPr>
        <w:t>ved tiltaksområdet</w:t>
      </w:r>
      <w:r w:rsidR="2CAC20BF" w:rsidRPr="377C43B2">
        <w:rPr>
          <w:lang w:val="nb-NO"/>
        </w:rPr>
        <w:t xml:space="preserve">, se figur </w:t>
      </w:r>
      <w:r w:rsidR="00B709E8">
        <w:rPr>
          <w:lang w:val="nb-NO"/>
        </w:rPr>
        <w:t>3</w:t>
      </w:r>
      <w:r w:rsidR="00406BE5" w:rsidRPr="377C43B2">
        <w:rPr>
          <w:lang w:val="nb-NO"/>
        </w:rPr>
        <w:t xml:space="preserve">. </w:t>
      </w:r>
      <w:r w:rsidR="00406BE5" w:rsidRPr="00B709E8">
        <w:rPr>
          <w:lang w:val="nb-NO"/>
        </w:rPr>
        <w:t>Plassering avklares med BH</w:t>
      </w:r>
      <w:r w:rsidR="036BF9F8" w:rsidRPr="00B709E8">
        <w:rPr>
          <w:lang w:val="nb-NO"/>
        </w:rPr>
        <w:t>.</w:t>
      </w:r>
      <w:bookmarkEnd w:id="25"/>
    </w:p>
    <w:p w14:paraId="5986D7DE" w14:textId="06543915" w:rsidR="008B246A" w:rsidRDefault="00B709E8" w:rsidP="008B246A">
      <w:pPr>
        <w:keepNext/>
      </w:pPr>
      <w:r>
        <w:rPr>
          <w:noProof/>
        </w:rPr>
        <w:drawing>
          <wp:anchor distT="0" distB="0" distL="114300" distR="114300" simplePos="0" relativeHeight="251659264" behindDoc="0" locked="0" layoutInCell="1" allowOverlap="1" wp14:anchorId="02B958E3" wp14:editId="303DDABA">
            <wp:simplePos x="0" y="0"/>
            <wp:positionH relativeFrom="column">
              <wp:posOffset>2821305</wp:posOffset>
            </wp:positionH>
            <wp:positionV relativeFrom="paragraph">
              <wp:posOffset>127635</wp:posOffset>
            </wp:positionV>
            <wp:extent cx="1857375" cy="1673860"/>
            <wp:effectExtent l="0" t="0" r="9525" b="2540"/>
            <wp:wrapSquare wrapText="bothSides"/>
            <wp:docPr id="12389226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43566" name=""/>
                    <pic:cNvPicPr/>
                  </pic:nvPicPr>
                  <pic:blipFill rotWithShape="1">
                    <a:blip r:embed="rId14" cstate="print">
                      <a:extLst>
                        <a:ext uri="{28A0092B-C50C-407E-A947-70E740481C1C}">
                          <a14:useLocalDpi xmlns:a14="http://schemas.microsoft.com/office/drawing/2010/main" val="0"/>
                        </a:ext>
                      </a:extLst>
                    </a:blip>
                    <a:srcRect l="32393" r="9837" b="39787"/>
                    <a:stretch>
                      <a:fillRect/>
                    </a:stretch>
                  </pic:blipFill>
                  <pic:spPr bwMode="auto">
                    <a:xfrm>
                      <a:off x="0" y="0"/>
                      <a:ext cx="1857375" cy="1673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nb-NO"/>
        </w:rPr>
        <w:drawing>
          <wp:anchor distT="0" distB="0" distL="114300" distR="114300" simplePos="0" relativeHeight="251660288" behindDoc="0" locked="0" layoutInCell="1" allowOverlap="1" wp14:anchorId="497095F1" wp14:editId="7EC39526">
            <wp:simplePos x="0" y="0"/>
            <wp:positionH relativeFrom="column">
              <wp:posOffset>-55261</wp:posOffset>
            </wp:positionH>
            <wp:positionV relativeFrom="paragraph">
              <wp:posOffset>148946</wp:posOffset>
            </wp:positionV>
            <wp:extent cx="1970197" cy="1644650"/>
            <wp:effectExtent l="0" t="0" r="0" b="0"/>
            <wp:wrapSquare wrapText="bothSides"/>
            <wp:docPr id="654955899" name="Bilde 1" descr="Et bilde som inneholder utendørs, blomster, blomsterpotte, husplant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55899" name="Bilde 1" descr="Et bilde som inneholder utendørs, blomster, blomsterpotte, husplante&#10;&#10;KI-generert innhold kan være feil."/>
                    <pic:cNvPicPr/>
                  </pic:nvPicPr>
                  <pic:blipFill rotWithShape="1">
                    <a:blip r:embed="rId15" cstate="print">
                      <a:extLst>
                        <a:ext uri="{28A0092B-C50C-407E-A947-70E740481C1C}">
                          <a14:useLocalDpi xmlns:a14="http://schemas.microsoft.com/office/drawing/2010/main" val="0"/>
                        </a:ext>
                      </a:extLst>
                    </a:blip>
                    <a:srcRect t="23445" b="13948"/>
                    <a:stretch/>
                  </pic:blipFill>
                  <pic:spPr bwMode="auto">
                    <a:xfrm>
                      <a:off x="0" y="0"/>
                      <a:ext cx="1970197" cy="1644650"/>
                    </a:xfrm>
                    <a:prstGeom prst="rect">
                      <a:avLst/>
                    </a:prstGeom>
                    <a:ln>
                      <a:noFill/>
                    </a:ln>
                    <a:extLst>
                      <a:ext uri="{53640926-AAD7-44D8-BBD7-CCE9431645EC}">
                        <a14:shadowObscured xmlns:a14="http://schemas.microsoft.com/office/drawing/2010/main"/>
                      </a:ext>
                    </a:extLst>
                  </pic:spPr>
                </pic:pic>
              </a:graphicData>
            </a:graphic>
          </wp:anchor>
        </w:drawing>
      </w:r>
    </w:p>
    <w:p w14:paraId="164D290A" w14:textId="077A9FE1" w:rsidR="00B709E8" w:rsidRDefault="00B709E8" w:rsidP="00B709E8">
      <w:pPr>
        <w:pStyle w:val="Bildetekst"/>
        <w:rPr>
          <w:lang w:val="nb-NO"/>
        </w:rPr>
      </w:pPr>
    </w:p>
    <w:p w14:paraId="1E0CE02C" w14:textId="77777777" w:rsidR="00B709E8" w:rsidRDefault="00B709E8" w:rsidP="00B709E8">
      <w:pPr>
        <w:pStyle w:val="Bildetekst"/>
        <w:rPr>
          <w:lang w:val="nb-NO"/>
        </w:rPr>
      </w:pPr>
    </w:p>
    <w:p w14:paraId="07BE9F8B" w14:textId="77777777" w:rsidR="00B709E8" w:rsidRDefault="00B709E8" w:rsidP="00B709E8">
      <w:pPr>
        <w:pStyle w:val="Bildetekst"/>
        <w:rPr>
          <w:lang w:val="nb-NO"/>
        </w:rPr>
      </w:pPr>
    </w:p>
    <w:p w14:paraId="616C84A5" w14:textId="77777777" w:rsidR="00B709E8" w:rsidRDefault="00B709E8" w:rsidP="00B709E8">
      <w:pPr>
        <w:pStyle w:val="Bildetekst"/>
        <w:rPr>
          <w:lang w:val="nb-NO"/>
        </w:rPr>
      </w:pPr>
    </w:p>
    <w:p w14:paraId="25B1F9A7" w14:textId="77777777" w:rsidR="00B709E8" w:rsidRDefault="00B709E8" w:rsidP="00B709E8">
      <w:pPr>
        <w:pStyle w:val="Bildetekst"/>
        <w:rPr>
          <w:lang w:val="nb-NO"/>
        </w:rPr>
      </w:pPr>
    </w:p>
    <w:p w14:paraId="5BB42DE6" w14:textId="77777777" w:rsidR="00B709E8" w:rsidRDefault="00B709E8" w:rsidP="00B709E8">
      <w:pPr>
        <w:pStyle w:val="Bildetekst"/>
        <w:rPr>
          <w:lang w:val="nb-NO"/>
        </w:rPr>
      </w:pPr>
    </w:p>
    <w:p w14:paraId="19F17724" w14:textId="77777777" w:rsidR="00B709E8" w:rsidRDefault="00B709E8" w:rsidP="00B709E8">
      <w:pPr>
        <w:pStyle w:val="Bildetekst"/>
        <w:rPr>
          <w:lang w:val="nb-NO"/>
        </w:rPr>
      </w:pPr>
    </w:p>
    <w:p w14:paraId="64622A75" w14:textId="057012A8" w:rsidR="394B713E" w:rsidRPr="00D23747" w:rsidRDefault="008B246A" w:rsidP="00D23747">
      <w:pPr>
        <w:pStyle w:val="Bildetekst"/>
        <w:rPr>
          <w:lang w:val="nb-NO"/>
        </w:rPr>
      </w:pPr>
      <w:r w:rsidRPr="008B246A">
        <w:rPr>
          <w:lang w:val="nb-NO"/>
        </w:rPr>
        <w:t xml:space="preserve">Figur </w:t>
      </w:r>
      <w:r>
        <w:fldChar w:fldCharType="begin"/>
      </w:r>
      <w:r w:rsidRPr="008B246A">
        <w:rPr>
          <w:lang w:val="nb-NO"/>
        </w:rPr>
        <w:instrText xml:space="preserve"> SEQ Figur \* ARABIC </w:instrText>
      </w:r>
      <w:r>
        <w:fldChar w:fldCharType="separate"/>
      </w:r>
      <w:r w:rsidR="00D22E41">
        <w:rPr>
          <w:noProof/>
          <w:lang w:val="nb-NO"/>
        </w:rPr>
        <w:t>2</w:t>
      </w:r>
      <w:r>
        <w:fldChar w:fldCharType="end"/>
      </w:r>
      <w:r w:rsidRPr="008B246A">
        <w:rPr>
          <w:lang w:val="nb-NO"/>
        </w:rPr>
        <w:t>: Betongkrukker</w:t>
      </w:r>
      <w:r w:rsidR="005B5FBF">
        <w:rPr>
          <w:lang w:val="nb-NO"/>
        </w:rPr>
        <w:t xml:space="preserve"> </w:t>
      </w:r>
      <w:r w:rsidRPr="008B246A">
        <w:rPr>
          <w:lang w:val="nb-NO"/>
        </w:rPr>
        <w:t>som skal flyttes</w:t>
      </w:r>
      <w:r w:rsidR="00366EAE">
        <w:rPr>
          <w:lang w:val="nb-NO"/>
        </w:rPr>
        <w:t>.</w:t>
      </w:r>
      <w:r w:rsidR="00B709E8">
        <w:rPr>
          <w:lang w:val="nb-NO"/>
        </w:rPr>
        <w:t xml:space="preserve">         </w:t>
      </w:r>
      <w:r w:rsidR="005B5FBF" w:rsidRPr="005B5FBF">
        <w:rPr>
          <w:lang w:val="nb-NO"/>
        </w:rPr>
        <w:t xml:space="preserve">Figur </w:t>
      </w:r>
      <w:r w:rsidR="005B5FBF">
        <w:fldChar w:fldCharType="begin"/>
      </w:r>
      <w:r w:rsidR="005B5FBF" w:rsidRPr="005B5FBF">
        <w:rPr>
          <w:lang w:val="nb-NO"/>
        </w:rPr>
        <w:instrText xml:space="preserve"> SEQ Figur \* ARABIC </w:instrText>
      </w:r>
      <w:r w:rsidR="005B5FBF">
        <w:fldChar w:fldCharType="separate"/>
      </w:r>
      <w:r w:rsidR="00D22E41">
        <w:rPr>
          <w:noProof/>
          <w:lang w:val="nb-NO"/>
        </w:rPr>
        <w:t>3</w:t>
      </w:r>
      <w:r w:rsidR="005B5FBF">
        <w:fldChar w:fldCharType="end"/>
      </w:r>
      <w:r w:rsidR="005B5FBF" w:rsidRPr="005B5FBF">
        <w:rPr>
          <w:lang w:val="nb-NO"/>
        </w:rPr>
        <w:t xml:space="preserve">: Betongklokker </w:t>
      </w:r>
      <w:r w:rsidR="00366EAE">
        <w:rPr>
          <w:lang w:val="nb-NO"/>
        </w:rPr>
        <w:t>og benk med bor</w:t>
      </w:r>
      <w:r w:rsidR="00B709E8">
        <w:rPr>
          <w:lang w:val="nb-NO"/>
        </w:rPr>
        <w:t>d</w:t>
      </w:r>
      <w:r w:rsidR="00366EAE">
        <w:rPr>
          <w:lang w:val="nb-NO"/>
        </w:rPr>
        <w:t xml:space="preserve"> </w:t>
      </w:r>
      <w:r w:rsidR="005B5FBF" w:rsidRPr="005B5FBF">
        <w:rPr>
          <w:lang w:val="nb-NO"/>
        </w:rPr>
        <w:t>som skal flyttes.</w:t>
      </w:r>
    </w:p>
    <w:p w14:paraId="2C6EA61B" w14:textId="6C549594" w:rsidR="76192EE7" w:rsidRPr="00A9358C" w:rsidRDefault="76192EE7" w:rsidP="76192EE7">
      <w:pPr>
        <w:rPr>
          <w:i/>
          <w:iCs/>
          <w:lang w:val="nb-NO"/>
        </w:rPr>
      </w:pPr>
    </w:p>
    <w:p w14:paraId="7243EA19" w14:textId="0E66675F" w:rsidR="00366EAE" w:rsidRDefault="76192EE7" w:rsidP="00366EAE">
      <w:pPr>
        <w:keepNext/>
      </w:pPr>
      <w:r>
        <w:rPr>
          <w:noProof/>
        </w:rPr>
        <w:drawing>
          <wp:inline distT="0" distB="0" distL="0" distR="0" wp14:anchorId="063364A5" wp14:editId="31C5AE38">
            <wp:extent cx="2271963" cy="1684706"/>
            <wp:effectExtent l="0" t="0" r="0" b="0"/>
            <wp:docPr id="11619648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884901" name=""/>
                    <pic:cNvPicPr/>
                  </pic:nvPicPr>
                  <pic:blipFill>
                    <a:blip r:embed="rId16">
                      <a:extLst>
                        <a:ext uri="{28A0092B-C50C-407E-A947-70E740481C1C}">
                          <a14:useLocalDpi xmlns:a14="http://schemas.microsoft.com/office/drawing/2010/main"/>
                        </a:ext>
                      </a:extLst>
                    </a:blip>
                    <a:stretch>
                      <a:fillRect/>
                    </a:stretch>
                  </pic:blipFill>
                  <pic:spPr>
                    <a:xfrm>
                      <a:off x="0" y="0"/>
                      <a:ext cx="2271963" cy="1684706"/>
                    </a:xfrm>
                    <a:prstGeom prst="rect">
                      <a:avLst/>
                    </a:prstGeom>
                  </pic:spPr>
                </pic:pic>
              </a:graphicData>
            </a:graphic>
          </wp:inline>
        </w:drawing>
      </w:r>
      <w:r w:rsidR="00366EAE">
        <w:rPr>
          <w:noProof/>
        </w:rPr>
        <w:drawing>
          <wp:inline distT="0" distB="0" distL="0" distR="0" wp14:anchorId="0998681B" wp14:editId="3F6C8647">
            <wp:extent cx="2499847" cy="1669415"/>
            <wp:effectExtent l="0" t="0" r="0" b="6985"/>
            <wp:docPr id="20001386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23754" name=""/>
                    <pic:cNvPicPr/>
                  </pic:nvPicPr>
                  <pic:blipFill rotWithShape="1">
                    <a:blip r:embed="rId17">
                      <a:extLst>
                        <a:ext uri="{28A0092B-C50C-407E-A947-70E740481C1C}">
                          <a14:useLocalDpi xmlns:a14="http://schemas.microsoft.com/office/drawing/2010/main"/>
                        </a:ext>
                      </a:extLst>
                    </a:blip>
                    <a:srcRect t="12126" r="17400" b="26108"/>
                    <a:stretch>
                      <a:fillRect/>
                    </a:stretch>
                  </pic:blipFill>
                  <pic:spPr bwMode="auto">
                    <a:xfrm>
                      <a:off x="0" y="0"/>
                      <a:ext cx="2505871" cy="1673438"/>
                    </a:xfrm>
                    <a:prstGeom prst="rect">
                      <a:avLst/>
                    </a:prstGeom>
                    <a:ln>
                      <a:noFill/>
                    </a:ln>
                    <a:extLst>
                      <a:ext uri="{53640926-AAD7-44D8-BBD7-CCE9431645EC}">
                        <a14:shadowObscured xmlns:a14="http://schemas.microsoft.com/office/drawing/2010/main"/>
                      </a:ext>
                    </a:extLst>
                  </pic:spPr>
                </pic:pic>
              </a:graphicData>
            </a:graphic>
          </wp:inline>
        </w:drawing>
      </w:r>
    </w:p>
    <w:p w14:paraId="4DB439FD" w14:textId="677EF639" w:rsidR="76192EE7" w:rsidRPr="00397B3F" w:rsidRDefault="00366EAE" w:rsidP="00BF1BBC">
      <w:pPr>
        <w:pStyle w:val="Bildetekst"/>
        <w:rPr>
          <w:lang w:val="nb-NO"/>
        </w:rPr>
      </w:pPr>
      <w:r w:rsidRPr="00366EAE">
        <w:rPr>
          <w:lang w:val="nb-NO"/>
        </w:rPr>
        <w:t xml:space="preserve">Figur </w:t>
      </w:r>
      <w:r>
        <w:fldChar w:fldCharType="begin"/>
      </w:r>
      <w:r w:rsidRPr="00366EAE">
        <w:rPr>
          <w:lang w:val="nb-NO"/>
        </w:rPr>
        <w:instrText xml:space="preserve"> SEQ Figur \* ARABIC </w:instrText>
      </w:r>
      <w:r>
        <w:fldChar w:fldCharType="separate"/>
      </w:r>
      <w:r w:rsidR="00D22E41">
        <w:rPr>
          <w:noProof/>
          <w:lang w:val="nb-NO"/>
        </w:rPr>
        <w:t>4</w:t>
      </w:r>
      <w:r>
        <w:fldChar w:fldCharType="end"/>
      </w:r>
      <w:r w:rsidRPr="00366EAE">
        <w:rPr>
          <w:lang w:val="nb-NO"/>
        </w:rPr>
        <w:t xml:space="preserve">: </w:t>
      </w:r>
      <w:proofErr w:type="spellStart"/>
      <w:r w:rsidRPr="00366EAE">
        <w:rPr>
          <w:lang w:val="nb-NO"/>
        </w:rPr>
        <w:t>Plantekasser</w:t>
      </w:r>
      <w:proofErr w:type="spellEnd"/>
      <w:r w:rsidRPr="00366EAE">
        <w:rPr>
          <w:lang w:val="nb-NO"/>
        </w:rPr>
        <w:t xml:space="preserve"> i betong som skal flyttes til steinlageret.</w:t>
      </w:r>
      <w:r w:rsidR="26120D7B" w:rsidRPr="00397B3F">
        <w:rPr>
          <w:lang w:val="nb-NO"/>
        </w:rPr>
        <w:t xml:space="preserve">   </w:t>
      </w:r>
    </w:p>
    <w:p w14:paraId="78FE2FF8" w14:textId="4CBC112F" w:rsidR="00FE7AB0" w:rsidRDefault="6334EB67" w:rsidP="00E01994">
      <w:pPr>
        <w:pStyle w:val="Overskrift4"/>
        <w:rPr>
          <w:b/>
          <w:lang w:eastAsia="nb-NO"/>
        </w:rPr>
      </w:pPr>
      <w:bookmarkStart w:id="26" w:name="_Hlk194931201"/>
      <w:r w:rsidRPr="00A9358C">
        <w:rPr>
          <w:b/>
          <w:bCs/>
          <w:lang w:eastAsia="nb-NO"/>
        </w:rPr>
        <w:lastRenderedPageBreak/>
        <w:t>Demontering og mellomlagring av stein</w:t>
      </w:r>
    </w:p>
    <w:bookmarkEnd w:id="26"/>
    <w:p w14:paraId="6DD57D0E" w14:textId="12728D7C" w:rsidR="00FD218A" w:rsidRPr="008F0AAD" w:rsidRDefault="6A26D3CA" w:rsidP="008F0AAD">
      <w:pPr>
        <w:pStyle w:val="Listeavsnitt"/>
        <w:numPr>
          <w:ilvl w:val="0"/>
          <w:numId w:val="56"/>
        </w:numPr>
        <w:rPr>
          <w:lang w:val="nb-NO"/>
        </w:rPr>
      </w:pPr>
      <w:r w:rsidRPr="3A6CD041">
        <w:rPr>
          <w:lang w:val="nb-NO"/>
        </w:rPr>
        <w:t>Kampestein</w:t>
      </w:r>
      <w:r w:rsidR="00D23747">
        <w:rPr>
          <w:lang w:val="nb-NO"/>
        </w:rPr>
        <w:t>er</w:t>
      </w:r>
      <w:r w:rsidR="78F3B269" w:rsidRPr="3A6CD041">
        <w:rPr>
          <w:lang w:val="nb-NO"/>
        </w:rPr>
        <w:t xml:space="preserve">: 6 </w:t>
      </w:r>
      <w:proofErr w:type="spellStart"/>
      <w:r w:rsidR="78F3B269" w:rsidRPr="3A6CD041">
        <w:rPr>
          <w:lang w:val="nb-NO"/>
        </w:rPr>
        <w:t>stk</w:t>
      </w:r>
      <w:proofErr w:type="spellEnd"/>
      <w:r w:rsidR="78F3B269" w:rsidRPr="3A6CD041">
        <w:rPr>
          <w:lang w:val="nb-NO"/>
        </w:rPr>
        <w:t xml:space="preserve"> gjenbruk</w:t>
      </w:r>
      <w:r w:rsidR="008B7E6F">
        <w:rPr>
          <w:lang w:val="nb-NO"/>
        </w:rPr>
        <w:t>es</w:t>
      </w:r>
      <w:r w:rsidR="78F3B269" w:rsidRPr="3A6CD041">
        <w:rPr>
          <w:lang w:val="nb-NO"/>
        </w:rPr>
        <w:t xml:space="preserve"> til regnbed</w:t>
      </w:r>
      <w:r w:rsidR="7AB4B75B" w:rsidRPr="3A6CD041">
        <w:rPr>
          <w:lang w:val="nb-NO"/>
        </w:rPr>
        <w:t xml:space="preserve">, se figur </w:t>
      </w:r>
      <w:r w:rsidR="00D23747">
        <w:rPr>
          <w:lang w:val="nb-NO"/>
        </w:rPr>
        <w:t>5</w:t>
      </w:r>
      <w:r w:rsidR="7AB4B75B" w:rsidRPr="3A6CD041">
        <w:rPr>
          <w:lang w:val="nb-NO"/>
        </w:rPr>
        <w:t>.</w:t>
      </w:r>
      <w:r w:rsidR="0B3355CA" w:rsidRPr="3A6CD041">
        <w:rPr>
          <w:lang w:val="nb-NO"/>
        </w:rPr>
        <w:t xml:space="preserve"> Steinene har ulik størrelse, men er ca.</w:t>
      </w:r>
      <w:r w:rsidR="55C81DD8" w:rsidRPr="3A6CD041">
        <w:rPr>
          <w:lang w:val="nb-NO"/>
        </w:rPr>
        <w:t xml:space="preserve"> </w:t>
      </w:r>
      <w:r w:rsidR="0B3355CA" w:rsidRPr="3A6CD041">
        <w:rPr>
          <w:lang w:val="nb-NO"/>
        </w:rPr>
        <w:t>70 -100 cm brede og ca. 50 cm høye</w:t>
      </w:r>
      <w:r w:rsidR="66D94D36" w:rsidRPr="3A6CD041">
        <w:rPr>
          <w:lang w:val="nb-NO"/>
        </w:rPr>
        <w:t>.</w:t>
      </w:r>
    </w:p>
    <w:p w14:paraId="68E7D1CF" w14:textId="6BC37783" w:rsidR="7C58BFC1" w:rsidRDefault="68AEA7E8" w:rsidP="76192EE7">
      <w:pPr>
        <w:pStyle w:val="Listeavsnitt"/>
        <w:numPr>
          <w:ilvl w:val="0"/>
          <w:numId w:val="56"/>
        </w:numPr>
        <w:rPr>
          <w:lang w:val="nb-NO"/>
        </w:rPr>
      </w:pPr>
      <w:r w:rsidRPr="00A9358C">
        <w:rPr>
          <w:lang w:val="nn-NO"/>
        </w:rPr>
        <w:t>Oslokantstein</w:t>
      </w:r>
      <w:r w:rsidR="7C58BFC1" w:rsidRPr="00A9358C">
        <w:rPr>
          <w:lang w:val="nn-NO"/>
        </w:rPr>
        <w:t xml:space="preserve">: </w:t>
      </w:r>
      <w:r w:rsidR="0FEB9E62" w:rsidRPr="00A9358C">
        <w:rPr>
          <w:lang w:val="nn-NO"/>
        </w:rPr>
        <w:t xml:space="preserve">Ca. </w:t>
      </w:r>
      <w:r w:rsidR="3E661BE2" w:rsidRPr="00A9358C">
        <w:rPr>
          <w:lang w:val="nn-NO"/>
        </w:rPr>
        <w:t>65</w:t>
      </w:r>
      <w:r w:rsidR="7C58BFC1" w:rsidRPr="00A9358C">
        <w:rPr>
          <w:lang w:val="nn-NO"/>
        </w:rPr>
        <w:t xml:space="preserve"> lm</w:t>
      </w:r>
      <w:r w:rsidR="3E661BE2" w:rsidRPr="00A9358C">
        <w:rPr>
          <w:lang w:val="nn-NO"/>
        </w:rPr>
        <w:t xml:space="preserve"> rett og 20 lm</w:t>
      </w:r>
      <w:r w:rsidR="40C94B97" w:rsidRPr="00A9358C">
        <w:rPr>
          <w:lang w:val="nn-NO"/>
        </w:rPr>
        <w:t xml:space="preserve"> i radier</w:t>
      </w:r>
      <w:r w:rsidR="5607BE26" w:rsidRPr="00A9358C">
        <w:rPr>
          <w:lang w:val="nn-NO"/>
        </w:rPr>
        <w:t>.</w:t>
      </w:r>
      <w:r w:rsidR="1C29688E" w:rsidRPr="00A9358C">
        <w:rPr>
          <w:lang w:val="nn-NO"/>
        </w:rPr>
        <w:t xml:space="preserve"> </w:t>
      </w:r>
      <w:r w:rsidR="02566F26" w:rsidRPr="4886E59C">
        <w:rPr>
          <w:lang w:val="nb-NO"/>
        </w:rPr>
        <w:t>K</w:t>
      </w:r>
      <w:r w:rsidR="1C29688E" w:rsidRPr="4886E59C">
        <w:rPr>
          <w:lang w:val="nb-NO"/>
        </w:rPr>
        <w:t>antstein</w:t>
      </w:r>
      <w:r w:rsidR="200D7654" w:rsidRPr="4886E59C">
        <w:rPr>
          <w:lang w:val="nb-NO"/>
        </w:rPr>
        <w:t>en</w:t>
      </w:r>
      <w:r w:rsidR="1C29688E" w:rsidRPr="4886E59C">
        <w:rPr>
          <w:lang w:val="nb-NO"/>
        </w:rPr>
        <w:t xml:space="preserve"> skal </w:t>
      </w:r>
      <w:r w:rsidR="5A76B769" w:rsidRPr="4886E59C">
        <w:rPr>
          <w:lang w:val="nb-NO"/>
        </w:rPr>
        <w:t>tas opp, renses og mellomlagres for gjenbruk.</w:t>
      </w:r>
      <w:r w:rsidR="7C58BFC1" w:rsidRPr="4886E59C">
        <w:rPr>
          <w:lang w:val="nb-NO"/>
        </w:rPr>
        <w:t xml:space="preserve"> </w:t>
      </w:r>
      <w:r w:rsidR="6FD95AFA" w:rsidRPr="4886E59C">
        <w:rPr>
          <w:lang w:val="nb-NO"/>
        </w:rPr>
        <w:t>Overflødig</w:t>
      </w:r>
      <w:r w:rsidR="286EAB40" w:rsidRPr="4886E59C">
        <w:rPr>
          <w:lang w:val="nb-NO"/>
        </w:rPr>
        <w:t xml:space="preserve"> </w:t>
      </w:r>
      <w:r w:rsidR="0F651FD9" w:rsidRPr="4886E59C">
        <w:rPr>
          <w:lang w:val="nb-NO"/>
        </w:rPr>
        <w:t xml:space="preserve">kantstein </w:t>
      </w:r>
      <w:r w:rsidR="5760FBF0" w:rsidRPr="4886E59C">
        <w:rPr>
          <w:lang w:val="nb-NO"/>
        </w:rPr>
        <w:t>skal</w:t>
      </w:r>
      <w:r w:rsidR="7C58BFC1" w:rsidRPr="4886E59C">
        <w:rPr>
          <w:lang w:val="nb-NO"/>
        </w:rPr>
        <w:t xml:space="preserve"> transporteres til B</w:t>
      </w:r>
      <w:r w:rsidR="00DF7808">
        <w:rPr>
          <w:lang w:val="nb-NO"/>
        </w:rPr>
        <w:t>YM</w:t>
      </w:r>
      <w:r w:rsidR="7C58BFC1" w:rsidRPr="4886E59C">
        <w:rPr>
          <w:lang w:val="nb-NO"/>
        </w:rPr>
        <w:t xml:space="preserve"> sitt </w:t>
      </w:r>
      <w:proofErr w:type="spellStart"/>
      <w:r w:rsidR="7C58BFC1" w:rsidRPr="4886E59C">
        <w:rPr>
          <w:lang w:val="nb-NO"/>
        </w:rPr>
        <w:t>steinlager</w:t>
      </w:r>
      <w:proofErr w:type="spellEnd"/>
      <w:r w:rsidR="4A1417C5" w:rsidRPr="4886E59C">
        <w:rPr>
          <w:lang w:val="nb-NO"/>
        </w:rPr>
        <w:t>.</w:t>
      </w:r>
    </w:p>
    <w:p w14:paraId="381ED2FD" w14:textId="6BA909BE" w:rsidR="778CCED7" w:rsidRDefault="778CCED7" w:rsidP="76192EE7">
      <w:pPr>
        <w:pStyle w:val="Listeavsnitt"/>
        <w:numPr>
          <w:ilvl w:val="0"/>
          <w:numId w:val="56"/>
        </w:numPr>
        <w:rPr>
          <w:lang w:val="nb-NO"/>
        </w:rPr>
      </w:pPr>
      <w:r w:rsidRPr="76192EE7">
        <w:rPr>
          <w:lang w:val="nb-NO"/>
        </w:rPr>
        <w:t xml:space="preserve">Storgatestein: </w:t>
      </w:r>
      <w:r w:rsidR="3D1431DB" w:rsidRPr="76192EE7">
        <w:rPr>
          <w:lang w:val="nb-NO"/>
        </w:rPr>
        <w:t xml:space="preserve">Ca. </w:t>
      </w:r>
      <w:r w:rsidR="3BE5C6B3" w:rsidRPr="76192EE7">
        <w:rPr>
          <w:lang w:val="nb-NO"/>
        </w:rPr>
        <w:t xml:space="preserve">70 lm. </w:t>
      </w:r>
      <w:r w:rsidR="1E3E7C8B" w:rsidRPr="76192EE7">
        <w:rPr>
          <w:lang w:val="nb-NO"/>
        </w:rPr>
        <w:t xml:space="preserve">Storgatesteinen skal tas opp, renses </w:t>
      </w:r>
      <w:r w:rsidR="337A76AD" w:rsidRPr="76192EE7">
        <w:rPr>
          <w:lang w:val="nb-NO"/>
        </w:rPr>
        <w:t>og</w:t>
      </w:r>
      <w:r w:rsidR="79C172A1" w:rsidRPr="76192EE7">
        <w:rPr>
          <w:lang w:val="nb-NO"/>
        </w:rPr>
        <w:t xml:space="preserve"> </w:t>
      </w:r>
      <w:r w:rsidR="337A76AD" w:rsidRPr="76192EE7">
        <w:rPr>
          <w:lang w:val="nb-NO"/>
        </w:rPr>
        <w:t>mellomlagres</w:t>
      </w:r>
      <w:r w:rsidR="4D2B6E08" w:rsidRPr="76192EE7">
        <w:rPr>
          <w:lang w:val="nb-NO"/>
        </w:rPr>
        <w:t xml:space="preserve"> for gjenbruk.</w:t>
      </w:r>
      <w:r w:rsidR="00FF59FB">
        <w:rPr>
          <w:lang w:val="nb-NO"/>
        </w:rPr>
        <w:t xml:space="preserve"> </w:t>
      </w:r>
      <w:r w:rsidR="00FF59FB" w:rsidRPr="4886E59C">
        <w:rPr>
          <w:lang w:val="nb-NO"/>
        </w:rPr>
        <w:t xml:space="preserve">Overflødig </w:t>
      </w:r>
      <w:r w:rsidR="001525E8">
        <w:rPr>
          <w:lang w:val="nb-NO"/>
        </w:rPr>
        <w:t>stein</w:t>
      </w:r>
      <w:r w:rsidR="00FF59FB" w:rsidRPr="4886E59C">
        <w:rPr>
          <w:lang w:val="nb-NO"/>
        </w:rPr>
        <w:t xml:space="preserve"> skal transporteres til </w:t>
      </w:r>
      <w:r w:rsidR="00900BBE">
        <w:rPr>
          <w:lang w:val="nb-NO"/>
        </w:rPr>
        <w:t>Bymiljøetaten</w:t>
      </w:r>
      <w:r w:rsidR="00FF59FB" w:rsidRPr="4886E59C">
        <w:rPr>
          <w:lang w:val="nb-NO"/>
        </w:rPr>
        <w:t xml:space="preserve"> sitt </w:t>
      </w:r>
      <w:proofErr w:type="spellStart"/>
      <w:r w:rsidR="00FF59FB" w:rsidRPr="4886E59C">
        <w:rPr>
          <w:lang w:val="nb-NO"/>
        </w:rPr>
        <w:t>steinlager</w:t>
      </w:r>
      <w:proofErr w:type="spellEnd"/>
      <w:r w:rsidR="00FF59FB" w:rsidRPr="4886E59C">
        <w:rPr>
          <w:lang w:val="nb-NO"/>
        </w:rPr>
        <w:t>.</w:t>
      </w:r>
    </w:p>
    <w:p w14:paraId="25FBC8BF" w14:textId="670154E6" w:rsidR="76192EE7" w:rsidRPr="00397B3F" w:rsidRDefault="76192EE7" w:rsidP="76192EE7">
      <w:pPr>
        <w:rPr>
          <w:lang w:val="nb-NO"/>
        </w:rPr>
      </w:pPr>
    </w:p>
    <w:p w14:paraId="4E1F1F17" w14:textId="3CC7BD42" w:rsidR="00311CAC" w:rsidRDefault="4C87E44D" w:rsidP="00311CAC">
      <w:pPr>
        <w:keepNext/>
      </w:pPr>
      <w:r>
        <w:rPr>
          <w:noProof/>
        </w:rPr>
        <w:drawing>
          <wp:inline distT="0" distB="0" distL="0" distR="0" wp14:anchorId="7390A28E" wp14:editId="79EE4EFF">
            <wp:extent cx="2162175" cy="1623564"/>
            <wp:effectExtent l="0" t="0" r="0" b="0"/>
            <wp:docPr id="12619843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pic:cNvPicPr/>
                  </pic:nvPicPr>
                  <pic:blipFill>
                    <a:blip r:embed="rId18">
                      <a:extLst>
                        <a:ext uri="{28A0092B-C50C-407E-A947-70E740481C1C}">
                          <a14:useLocalDpi xmlns:a14="http://schemas.microsoft.com/office/drawing/2010/main"/>
                        </a:ext>
                      </a:extLst>
                    </a:blip>
                    <a:stretch>
                      <a:fillRect/>
                    </a:stretch>
                  </pic:blipFill>
                  <pic:spPr>
                    <a:xfrm>
                      <a:off x="0" y="0"/>
                      <a:ext cx="2167092" cy="1627256"/>
                    </a:xfrm>
                    <a:prstGeom prst="rect">
                      <a:avLst/>
                    </a:prstGeom>
                  </pic:spPr>
                </pic:pic>
              </a:graphicData>
            </a:graphic>
          </wp:inline>
        </w:drawing>
      </w:r>
      <w:r w:rsidR="00BF1BBC">
        <w:rPr>
          <w:noProof/>
        </w:rPr>
        <w:drawing>
          <wp:inline distT="0" distB="0" distL="0" distR="0" wp14:anchorId="55B45F19" wp14:editId="03B135ED">
            <wp:extent cx="2047875" cy="1622425"/>
            <wp:effectExtent l="0" t="0" r="9525" b="0"/>
            <wp:docPr id="19868384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pic:cNvPicPr/>
                  </pic:nvPicPr>
                  <pic:blipFill>
                    <a:blip r:embed="rId19">
                      <a:extLst>
                        <a:ext uri="{28A0092B-C50C-407E-A947-70E740481C1C}">
                          <a14:useLocalDpi xmlns:a14="http://schemas.microsoft.com/office/drawing/2010/main"/>
                        </a:ext>
                      </a:extLst>
                    </a:blip>
                    <a:stretch>
                      <a:fillRect/>
                    </a:stretch>
                  </pic:blipFill>
                  <pic:spPr>
                    <a:xfrm>
                      <a:off x="0" y="0"/>
                      <a:ext cx="2048552" cy="1622961"/>
                    </a:xfrm>
                    <a:prstGeom prst="rect">
                      <a:avLst/>
                    </a:prstGeom>
                  </pic:spPr>
                </pic:pic>
              </a:graphicData>
            </a:graphic>
          </wp:inline>
        </w:drawing>
      </w:r>
    </w:p>
    <w:p w14:paraId="567D5591" w14:textId="3D11AD4B" w:rsidR="4C87E44D" w:rsidRPr="00397B3F" w:rsidRDefault="00311CAC" w:rsidP="00BF1BBC">
      <w:pPr>
        <w:pStyle w:val="Bildetekst"/>
        <w:rPr>
          <w:lang w:val="nb-NO"/>
        </w:rPr>
      </w:pPr>
      <w:r w:rsidRPr="00BF1BBC">
        <w:rPr>
          <w:lang w:val="nb-NO"/>
        </w:rPr>
        <w:t xml:space="preserve">Figur </w:t>
      </w:r>
      <w:r>
        <w:fldChar w:fldCharType="begin"/>
      </w:r>
      <w:r w:rsidRPr="00BF1BBC">
        <w:rPr>
          <w:lang w:val="nb-NO"/>
        </w:rPr>
        <w:instrText xml:space="preserve"> SEQ Figur \* ARABIC </w:instrText>
      </w:r>
      <w:r>
        <w:fldChar w:fldCharType="separate"/>
      </w:r>
      <w:r w:rsidR="00D22E41">
        <w:rPr>
          <w:noProof/>
          <w:lang w:val="nb-NO"/>
        </w:rPr>
        <w:t>5</w:t>
      </w:r>
      <w:r>
        <w:fldChar w:fldCharType="end"/>
      </w:r>
      <w:r w:rsidRPr="00BF1BBC">
        <w:rPr>
          <w:lang w:val="nb-NO"/>
        </w:rPr>
        <w:t xml:space="preserve">: </w:t>
      </w:r>
      <w:r w:rsidR="00BF1BBC">
        <w:rPr>
          <w:lang w:val="nb-NO"/>
        </w:rPr>
        <w:t xml:space="preserve">T.v. </w:t>
      </w:r>
      <w:r w:rsidRPr="00BF1BBC">
        <w:rPr>
          <w:lang w:val="nb-NO"/>
        </w:rPr>
        <w:t>Kampesteiner som skal gjenbrukes.</w:t>
      </w:r>
      <w:r w:rsidR="00BF1BBC">
        <w:rPr>
          <w:lang w:val="nb-NO"/>
        </w:rPr>
        <w:t xml:space="preserve"> T.h. Oslokantstein og storgatesten langs eksisterende fortau.</w:t>
      </w:r>
    </w:p>
    <w:p w14:paraId="68B79BD2" w14:textId="77777777" w:rsidR="00BF1BBC" w:rsidRDefault="64A79CD2" w:rsidP="00BF1BBC">
      <w:pPr>
        <w:keepNext/>
      </w:pPr>
      <w:r>
        <w:rPr>
          <w:noProof/>
        </w:rPr>
        <w:drawing>
          <wp:inline distT="0" distB="0" distL="0" distR="0" wp14:anchorId="0A3511F6" wp14:editId="249F7A1D">
            <wp:extent cx="3527425" cy="2665325"/>
            <wp:effectExtent l="0" t="0" r="0" b="1905"/>
            <wp:docPr id="10435857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8572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37553" cy="2672978"/>
                    </a:xfrm>
                    <a:prstGeom prst="rect">
                      <a:avLst/>
                    </a:prstGeom>
                  </pic:spPr>
                </pic:pic>
              </a:graphicData>
            </a:graphic>
          </wp:inline>
        </w:drawing>
      </w:r>
    </w:p>
    <w:p w14:paraId="000FBCD3" w14:textId="75C95DAB" w:rsidR="00E52322" w:rsidRPr="006B2EF8" w:rsidRDefault="00BF1BBC" w:rsidP="006B2EF8">
      <w:pPr>
        <w:pStyle w:val="Bildetekst"/>
        <w:rPr>
          <w:rFonts w:cs="Arial"/>
          <w:i w:val="0"/>
          <w:iCs w:val="0"/>
          <w:lang w:val="nb-NO"/>
        </w:rPr>
      </w:pPr>
      <w:r w:rsidRPr="006B2EF8">
        <w:rPr>
          <w:lang w:val="nb-NO"/>
        </w:rPr>
        <w:t xml:space="preserve">Figur </w:t>
      </w:r>
      <w:r>
        <w:fldChar w:fldCharType="begin"/>
      </w:r>
      <w:r w:rsidRPr="006B2EF8">
        <w:rPr>
          <w:lang w:val="nb-NO"/>
        </w:rPr>
        <w:instrText xml:space="preserve"> SEQ Figur \* ARABIC </w:instrText>
      </w:r>
      <w:r>
        <w:fldChar w:fldCharType="separate"/>
      </w:r>
      <w:r w:rsidR="00D22E41">
        <w:rPr>
          <w:noProof/>
          <w:lang w:val="nb-NO"/>
        </w:rPr>
        <w:t>6</w:t>
      </w:r>
      <w:r>
        <w:fldChar w:fldCharType="end"/>
      </w:r>
      <w:r w:rsidRPr="006B2EF8">
        <w:rPr>
          <w:lang w:val="nb-NO"/>
        </w:rPr>
        <w:t>: Utklipp viser opptaking av storgatestein og Oslokantstien.</w:t>
      </w:r>
    </w:p>
    <w:p w14:paraId="57DFB2B6" w14:textId="462DD901" w:rsidR="00C607D3" w:rsidRPr="00397B3F" w:rsidRDefault="767AFFCC" w:rsidP="537CB3E6">
      <w:pPr>
        <w:pStyle w:val="Overskrift4"/>
        <w:rPr>
          <w:b/>
          <w:bCs/>
        </w:rPr>
      </w:pPr>
      <w:r w:rsidRPr="00397B3F">
        <w:rPr>
          <w:b/>
          <w:bCs/>
        </w:rPr>
        <w:t>Fjerning av asfaltdekke</w:t>
      </w:r>
    </w:p>
    <w:p w14:paraId="149A4078" w14:textId="0D15FDFA" w:rsidR="00985605" w:rsidRDefault="00C607D3" w:rsidP="00900346">
      <w:pPr>
        <w:rPr>
          <w:lang w:val="nb-NO"/>
        </w:rPr>
      </w:pPr>
      <w:r w:rsidRPr="00A9358C">
        <w:rPr>
          <w:lang w:val="nb-NO"/>
        </w:rPr>
        <w:t>Gjelder asfaltdekke</w:t>
      </w:r>
      <w:r w:rsidR="00C36546" w:rsidRPr="00A9358C">
        <w:rPr>
          <w:lang w:val="nb-NO"/>
        </w:rPr>
        <w:t>t</w:t>
      </w:r>
      <w:r w:rsidRPr="00A9358C">
        <w:rPr>
          <w:lang w:val="nb-NO"/>
        </w:rPr>
        <w:t xml:space="preserve"> som skal fjernes</w:t>
      </w:r>
      <w:r w:rsidR="0087038F" w:rsidRPr="00A9358C">
        <w:rPr>
          <w:lang w:val="nb-NO"/>
        </w:rPr>
        <w:t xml:space="preserve"> og</w:t>
      </w:r>
      <w:r w:rsidR="007166F9" w:rsidRPr="00A9358C">
        <w:rPr>
          <w:lang w:val="nb-NO"/>
        </w:rPr>
        <w:t xml:space="preserve"> som</w:t>
      </w:r>
      <w:r w:rsidR="0087038F" w:rsidRPr="00A9358C">
        <w:rPr>
          <w:lang w:val="nb-NO"/>
        </w:rPr>
        <w:t xml:space="preserve"> blir berørt</w:t>
      </w:r>
      <w:r w:rsidRPr="00A9358C">
        <w:rPr>
          <w:lang w:val="nb-NO"/>
        </w:rPr>
        <w:t xml:space="preserve"> </w:t>
      </w:r>
      <w:r w:rsidR="00B566B2" w:rsidRPr="00A9358C">
        <w:rPr>
          <w:lang w:val="nb-NO"/>
        </w:rPr>
        <w:t xml:space="preserve">i forbindelse med </w:t>
      </w:r>
      <w:r w:rsidR="007676A0" w:rsidRPr="00A9358C">
        <w:rPr>
          <w:lang w:val="nb-NO"/>
        </w:rPr>
        <w:t>grunnarbeider</w:t>
      </w:r>
      <w:r w:rsidR="00EF2D4E" w:rsidRPr="00A9358C">
        <w:rPr>
          <w:lang w:val="nb-NO"/>
        </w:rPr>
        <w:t xml:space="preserve"> på fortau og kjøre</w:t>
      </w:r>
      <w:r w:rsidR="007C7498" w:rsidRPr="00A9358C">
        <w:rPr>
          <w:lang w:val="nb-NO"/>
        </w:rPr>
        <w:t xml:space="preserve">vei. </w:t>
      </w:r>
      <w:r w:rsidRPr="00E01994">
        <w:rPr>
          <w:lang w:val="nb-NO"/>
        </w:rPr>
        <w:t xml:space="preserve">Posten omfatter saging, opptaking og </w:t>
      </w:r>
      <w:proofErr w:type="spellStart"/>
      <w:r w:rsidRPr="00E01994">
        <w:rPr>
          <w:lang w:val="nb-NO"/>
        </w:rPr>
        <w:t>bortkjøring</w:t>
      </w:r>
      <w:proofErr w:type="spellEnd"/>
      <w:r w:rsidRPr="00E01994">
        <w:rPr>
          <w:lang w:val="nb-NO"/>
        </w:rPr>
        <w:t xml:space="preserve"> til godkjent </w:t>
      </w:r>
      <w:r w:rsidR="00AC6B6D">
        <w:rPr>
          <w:lang w:val="nb-NO"/>
        </w:rPr>
        <w:t>gjenbruks</w:t>
      </w:r>
      <w:r w:rsidRPr="00E01994">
        <w:rPr>
          <w:lang w:val="nb-NO"/>
        </w:rPr>
        <w:t xml:space="preserve">mottak. Asfalt skal sages slik at resultatet blir jevnt og </w:t>
      </w:r>
      <w:r w:rsidR="002B6317">
        <w:rPr>
          <w:lang w:val="nb-NO"/>
        </w:rPr>
        <w:t xml:space="preserve">iht. </w:t>
      </w:r>
      <w:r w:rsidR="00167204">
        <w:rPr>
          <w:lang w:val="nb-NO"/>
        </w:rPr>
        <w:t>G</w:t>
      </w:r>
      <w:r w:rsidR="002B6317">
        <w:rPr>
          <w:lang w:val="nb-NO"/>
        </w:rPr>
        <w:t>atenormal</w:t>
      </w:r>
      <w:r w:rsidR="00167204">
        <w:rPr>
          <w:lang w:val="nb-NO"/>
        </w:rPr>
        <w:t>en</w:t>
      </w:r>
      <w:r w:rsidR="00951254">
        <w:rPr>
          <w:lang w:val="nb-NO"/>
        </w:rPr>
        <w:t>.</w:t>
      </w:r>
    </w:p>
    <w:p w14:paraId="021A5A7A" w14:textId="77777777" w:rsidR="00E52322" w:rsidRPr="00E01994" w:rsidRDefault="00E52322" w:rsidP="00900346">
      <w:pPr>
        <w:rPr>
          <w:lang w:val="nb-NO"/>
        </w:rPr>
      </w:pPr>
    </w:p>
    <w:p w14:paraId="634B5142" w14:textId="67EAE2D6" w:rsidR="00900346" w:rsidRDefault="3372AF6D" w:rsidP="4886E59C">
      <w:pPr>
        <w:pStyle w:val="Overskrift4"/>
        <w:rPr>
          <w:b/>
          <w:bCs/>
        </w:rPr>
      </w:pPr>
      <w:proofErr w:type="spellStart"/>
      <w:r w:rsidRPr="00A9358C">
        <w:rPr>
          <w:b/>
          <w:bCs/>
        </w:rPr>
        <w:t>Riving</w:t>
      </w:r>
      <w:proofErr w:type="spellEnd"/>
      <w:r w:rsidRPr="00A9358C">
        <w:rPr>
          <w:b/>
          <w:bCs/>
        </w:rPr>
        <w:t xml:space="preserve">/fjerning av </w:t>
      </w:r>
      <w:proofErr w:type="spellStart"/>
      <w:r w:rsidRPr="00A9358C">
        <w:rPr>
          <w:b/>
          <w:bCs/>
        </w:rPr>
        <w:t>plantekasser</w:t>
      </w:r>
      <w:proofErr w:type="spellEnd"/>
      <w:r w:rsidR="7DABC225" w:rsidRPr="4886E59C">
        <w:rPr>
          <w:b/>
          <w:bCs/>
        </w:rPr>
        <w:t xml:space="preserve"> i tre</w:t>
      </w:r>
    </w:p>
    <w:p w14:paraId="5EB617B1" w14:textId="52BE0086" w:rsidR="76192EE7" w:rsidRDefault="6C60148C" w:rsidP="76192EE7">
      <w:pPr>
        <w:rPr>
          <w:lang w:val="nb-NO"/>
        </w:rPr>
      </w:pPr>
      <w:r w:rsidRPr="4886E59C">
        <w:rPr>
          <w:lang w:val="nb-NO"/>
        </w:rPr>
        <w:t>Gjelder fjerning av 5 stk</w:t>
      </w:r>
      <w:r w:rsidR="4F35DE09" w:rsidRPr="4886E59C">
        <w:rPr>
          <w:lang w:val="nb-NO"/>
        </w:rPr>
        <w:t>.</w:t>
      </w:r>
      <w:r w:rsidRPr="4886E59C">
        <w:rPr>
          <w:lang w:val="nb-NO"/>
        </w:rPr>
        <w:t xml:space="preserve"> </w:t>
      </w:r>
      <w:proofErr w:type="spellStart"/>
      <w:r w:rsidRPr="4886E59C">
        <w:rPr>
          <w:lang w:val="nb-NO"/>
        </w:rPr>
        <w:t>plantekasser</w:t>
      </w:r>
      <w:proofErr w:type="spellEnd"/>
      <w:r w:rsidRPr="4886E59C">
        <w:rPr>
          <w:lang w:val="nb-NO"/>
        </w:rPr>
        <w:t xml:space="preserve"> i tre</w:t>
      </w:r>
      <w:r w:rsidR="009629FD">
        <w:rPr>
          <w:lang w:val="nb-NO"/>
        </w:rPr>
        <w:t xml:space="preserve"> til godkjent mottak</w:t>
      </w:r>
      <w:r w:rsidRPr="4886E59C">
        <w:rPr>
          <w:lang w:val="nb-NO"/>
        </w:rPr>
        <w:t xml:space="preserve">. </w:t>
      </w:r>
    </w:p>
    <w:p w14:paraId="0D9F18B2" w14:textId="77777777" w:rsidR="006B2EF8" w:rsidRDefault="62F45A2D" w:rsidP="006B2EF8">
      <w:pPr>
        <w:keepNext/>
      </w:pPr>
      <w:r>
        <w:rPr>
          <w:noProof/>
        </w:rPr>
        <w:drawing>
          <wp:inline distT="0" distB="0" distL="0" distR="0" wp14:anchorId="79D260B6" wp14:editId="653ECCC1">
            <wp:extent cx="1915624" cy="1551007"/>
            <wp:effectExtent l="0" t="0" r="8890" b="0"/>
            <wp:docPr id="8946787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33377" name=""/>
                    <pic:cNvPicPr/>
                  </pic:nvPicPr>
                  <pic:blipFill>
                    <a:blip r:embed="rId21">
                      <a:extLst>
                        <a:ext uri="{28A0092B-C50C-407E-A947-70E740481C1C}">
                          <a14:useLocalDpi xmlns:a14="http://schemas.microsoft.com/office/drawing/2010/main"/>
                        </a:ext>
                      </a:extLst>
                    </a:blip>
                    <a:stretch>
                      <a:fillRect/>
                    </a:stretch>
                  </pic:blipFill>
                  <pic:spPr>
                    <a:xfrm>
                      <a:off x="0" y="0"/>
                      <a:ext cx="1934441" cy="1566242"/>
                    </a:xfrm>
                    <a:prstGeom prst="rect">
                      <a:avLst/>
                    </a:prstGeom>
                  </pic:spPr>
                </pic:pic>
              </a:graphicData>
            </a:graphic>
          </wp:inline>
        </w:drawing>
      </w:r>
    </w:p>
    <w:p w14:paraId="05DDB5D6" w14:textId="6900414D" w:rsidR="11F3E542" w:rsidRDefault="006B2EF8" w:rsidP="00A36F70">
      <w:pPr>
        <w:pStyle w:val="Bildetekst"/>
        <w:rPr>
          <w:lang w:val="nb-NO"/>
        </w:rPr>
      </w:pPr>
      <w:r w:rsidRPr="00A36F70">
        <w:rPr>
          <w:lang w:val="nb-NO"/>
        </w:rPr>
        <w:t xml:space="preserve">Figur </w:t>
      </w:r>
      <w:r>
        <w:fldChar w:fldCharType="begin"/>
      </w:r>
      <w:r w:rsidRPr="00A36F70">
        <w:rPr>
          <w:lang w:val="nb-NO"/>
        </w:rPr>
        <w:instrText xml:space="preserve"> SEQ Figur \* ARABIC </w:instrText>
      </w:r>
      <w:r>
        <w:fldChar w:fldCharType="separate"/>
      </w:r>
      <w:r w:rsidR="00D22E41">
        <w:rPr>
          <w:noProof/>
          <w:lang w:val="nb-NO"/>
        </w:rPr>
        <w:t>7</w:t>
      </w:r>
      <w:r>
        <w:fldChar w:fldCharType="end"/>
      </w:r>
      <w:r w:rsidRPr="00A36F70">
        <w:rPr>
          <w:lang w:val="nb-NO"/>
        </w:rPr>
        <w:t xml:space="preserve">: </w:t>
      </w:r>
      <w:proofErr w:type="spellStart"/>
      <w:r w:rsidRPr="00A36F70">
        <w:rPr>
          <w:lang w:val="nb-NO"/>
        </w:rPr>
        <w:t>Plantekasser</w:t>
      </w:r>
      <w:proofErr w:type="spellEnd"/>
      <w:r w:rsidRPr="00A36F70">
        <w:rPr>
          <w:lang w:val="nb-NO"/>
        </w:rPr>
        <w:t xml:space="preserve"> som skal rives.</w:t>
      </w:r>
    </w:p>
    <w:p w14:paraId="534FECE7" w14:textId="596B386E" w:rsidR="000550B6" w:rsidRPr="00A9358C" w:rsidRDefault="1283D69F" w:rsidP="3A6CD041">
      <w:pPr>
        <w:contextualSpacing/>
        <w:rPr>
          <w:b/>
          <w:bCs/>
          <w:lang w:val="nb-NO"/>
        </w:rPr>
      </w:pPr>
      <w:proofErr w:type="spellStart"/>
      <w:r w:rsidRPr="3A6CD041">
        <w:rPr>
          <w:b/>
          <w:bCs/>
          <w:lang w:val="nb-NO"/>
        </w:rPr>
        <w:lastRenderedPageBreak/>
        <w:t>Riving</w:t>
      </w:r>
      <w:proofErr w:type="spellEnd"/>
      <w:r w:rsidR="4206FF65" w:rsidRPr="3A6CD041">
        <w:rPr>
          <w:b/>
          <w:bCs/>
          <w:lang w:val="nb-NO"/>
        </w:rPr>
        <w:t>/</w:t>
      </w:r>
      <w:r w:rsidR="7F1BEF41" w:rsidRPr="3A6CD041">
        <w:rPr>
          <w:b/>
          <w:bCs/>
          <w:lang w:val="nb-NO"/>
        </w:rPr>
        <w:t>tetting</w:t>
      </w:r>
      <w:r w:rsidRPr="3A6CD041">
        <w:rPr>
          <w:b/>
          <w:bCs/>
          <w:lang w:val="nb-NO"/>
        </w:rPr>
        <w:t xml:space="preserve"> av s</w:t>
      </w:r>
      <w:r w:rsidR="0B4B1111" w:rsidRPr="3A6CD041">
        <w:rPr>
          <w:b/>
          <w:bCs/>
          <w:lang w:val="nb-NO"/>
        </w:rPr>
        <w:t>andfang</w:t>
      </w:r>
      <w:r w:rsidRPr="3A6CD041">
        <w:rPr>
          <w:b/>
          <w:bCs/>
          <w:lang w:val="nb-NO"/>
        </w:rPr>
        <w:t xml:space="preserve"> </w:t>
      </w:r>
    </w:p>
    <w:p w14:paraId="3C47E486" w14:textId="6D5B1229" w:rsidR="3180022C" w:rsidRPr="00A9358C" w:rsidRDefault="42B71D8D" w:rsidP="3A6CD041">
      <w:pPr>
        <w:contextualSpacing/>
        <w:rPr>
          <w:lang w:val="nb-NO"/>
        </w:rPr>
      </w:pPr>
      <w:r w:rsidRPr="3A6CD041">
        <w:rPr>
          <w:lang w:val="nb-NO"/>
        </w:rPr>
        <w:t xml:space="preserve">Sandfang som mister funksjon som følge av terrengendringer tas ut av drift. Dette gjelder sandfang som </w:t>
      </w:r>
      <w:r w:rsidR="501A6793" w:rsidRPr="3A6CD041">
        <w:rPr>
          <w:lang w:val="nb-NO"/>
        </w:rPr>
        <w:t>av</w:t>
      </w:r>
      <w:r w:rsidRPr="3A6CD041">
        <w:rPr>
          <w:lang w:val="nb-NO"/>
        </w:rPr>
        <w:t xml:space="preserve"> ny løsning ikke lenger ligger i vannvei, eksempelvis på grunn av overgang fra asfalt til permeabelt dekke eller naturlige flater. Det </w:t>
      </w:r>
      <w:r w:rsidR="75FF9A7A" w:rsidRPr="3A6CD041">
        <w:rPr>
          <w:lang w:val="nb-NO"/>
        </w:rPr>
        <w:t xml:space="preserve">antas at to </w:t>
      </w:r>
      <w:r w:rsidRPr="3A6CD041">
        <w:rPr>
          <w:lang w:val="nb-NO"/>
        </w:rPr>
        <w:t>sandfang tas ut av drift.</w:t>
      </w:r>
    </w:p>
    <w:p w14:paraId="7D885801" w14:textId="49D50C30" w:rsidR="76192EE7" w:rsidRPr="00A9358C" w:rsidRDefault="76192EE7" w:rsidP="76192EE7">
      <w:pPr>
        <w:rPr>
          <w:lang w:val="nb-NO"/>
        </w:rPr>
      </w:pPr>
    </w:p>
    <w:p w14:paraId="5C0F1E20" w14:textId="557F66A3" w:rsidR="3180022C" w:rsidRPr="00D813AB" w:rsidRDefault="72DA61B6" w:rsidP="00A9358C">
      <w:pPr>
        <w:rPr>
          <w:rFonts w:cs="Arial"/>
          <w:szCs w:val="20"/>
          <w:lang w:val="nb-NO"/>
        </w:rPr>
      </w:pPr>
      <w:r w:rsidRPr="00A9358C">
        <w:rPr>
          <w:lang w:val="nb-NO"/>
        </w:rPr>
        <w:t>TE</w:t>
      </w:r>
      <w:r w:rsidR="440925DF" w:rsidRPr="00A9358C">
        <w:rPr>
          <w:lang w:val="nb-NO"/>
        </w:rPr>
        <w:t xml:space="preserve"> må vurdere</w:t>
      </w:r>
      <w:r w:rsidR="78A56B44" w:rsidRPr="00A9358C">
        <w:rPr>
          <w:lang w:val="nb-NO"/>
        </w:rPr>
        <w:t xml:space="preserve"> </w:t>
      </w:r>
      <w:r w:rsidR="440925DF" w:rsidRPr="00A9358C">
        <w:rPr>
          <w:lang w:val="nb-NO"/>
        </w:rPr>
        <w:t>om eksisterende sandfang i regnbed skal rives eller tilpasses regnbedløsningen</w:t>
      </w:r>
      <w:r w:rsidR="000B5067">
        <w:rPr>
          <w:lang w:val="nb-NO"/>
        </w:rPr>
        <w:t xml:space="preserve"> (eksisterende</w:t>
      </w:r>
      <w:r w:rsidR="440925DF" w:rsidRPr="00A9358C">
        <w:rPr>
          <w:lang w:val="nb-NO"/>
        </w:rPr>
        <w:t xml:space="preserve"> sandfang </w:t>
      </w:r>
      <w:proofErr w:type="gramStart"/>
      <w:r w:rsidR="440925DF" w:rsidRPr="00A9358C">
        <w:rPr>
          <w:lang w:val="nb-NO"/>
        </w:rPr>
        <w:t>fremgår</w:t>
      </w:r>
      <w:proofErr w:type="gramEnd"/>
      <w:r w:rsidR="440925DF" w:rsidRPr="00A9358C">
        <w:rPr>
          <w:lang w:val="nb-NO"/>
        </w:rPr>
        <w:t xml:space="preserve"> av </w:t>
      </w:r>
      <w:r w:rsidR="0D9C1294" w:rsidRPr="4886E59C">
        <w:rPr>
          <w:rFonts w:eastAsia="Arial" w:cs="Arial"/>
          <w:color w:val="000000" w:themeColor="text1"/>
          <w:szCs w:val="20"/>
          <w:lang w:val="nb-NO"/>
        </w:rPr>
        <w:t>LA02 Prinsippskisse med grunnlagsdata</w:t>
      </w:r>
      <w:r w:rsidR="000B5067">
        <w:rPr>
          <w:rFonts w:eastAsia="Arial" w:cs="Arial"/>
          <w:color w:val="000000" w:themeColor="text1"/>
          <w:szCs w:val="20"/>
          <w:lang w:val="nb-NO"/>
        </w:rPr>
        <w:t xml:space="preserve">). </w:t>
      </w:r>
    </w:p>
    <w:p w14:paraId="3DB60AC8" w14:textId="77777777" w:rsidR="00FA297E" w:rsidRDefault="00FA297E" w:rsidP="59C9D3FF">
      <w:pPr>
        <w:rPr>
          <w:lang w:val="nb-NO"/>
        </w:rPr>
      </w:pPr>
    </w:p>
    <w:p w14:paraId="3AABEF2C" w14:textId="1F5008F6" w:rsidR="11F3E542" w:rsidRDefault="440925DF" w:rsidP="11F3E542">
      <w:pPr>
        <w:rPr>
          <w:lang w:val="nb-NO"/>
        </w:rPr>
      </w:pPr>
      <w:proofErr w:type="spellStart"/>
      <w:r w:rsidRPr="39515CED">
        <w:rPr>
          <w:lang w:val="nb-NO"/>
        </w:rPr>
        <w:t>Kumkjegle</w:t>
      </w:r>
      <w:proofErr w:type="spellEnd"/>
      <w:r w:rsidRPr="39515CED">
        <w:rPr>
          <w:lang w:val="nb-NO"/>
        </w:rPr>
        <w:t>, kumringer og toppløsning (kumlokk med ramme) rives og transporteres til deponi. Utgående ledninger plugges i kum, og kumbunn fylles med pukk.</w:t>
      </w:r>
    </w:p>
    <w:p w14:paraId="30F1DD1C" w14:textId="4DD78DB5" w:rsidR="76192EE7" w:rsidRDefault="76192EE7" w:rsidP="76192EE7">
      <w:pPr>
        <w:rPr>
          <w:lang w:val="nb-NO"/>
        </w:rPr>
      </w:pPr>
    </w:p>
    <w:p w14:paraId="0017BAD6" w14:textId="2AF826A3" w:rsidR="00466DAF" w:rsidRDefault="2D389C33" w:rsidP="00D23747">
      <w:pPr>
        <w:pStyle w:val="Overskrift3"/>
      </w:pPr>
      <w:r>
        <w:t xml:space="preserve"> </w:t>
      </w:r>
      <w:bookmarkStart w:id="27" w:name="_Toc230874583"/>
      <w:bookmarkStart w:id="28" w:name="_Toc232406282"/>
      <w:bookmarkStart w:id="29" w:name="_Toc232406726"/>
      <w:bookmarkStart w:id="30" w:name="_Toc232620388"/>
      <w:r w:rsidR="3C0120D7">
        <w:t xml:space="preserve">711 </w:t>
      </w:r>
      <w:r w:rsidR="0BC941FE">
        <w:t>Grovplanert terreng</w:t>
      </w:r>
      <w:bookmarkEnd w:id="27"/>
      <w:bookmarkEnd w:id="28"/>
      <w:bookmarkEnd w:id="29"/>
      <w:bookmarkEnd w:id="30"/>
      <w:r w:rsidR="0BC941FE">
        <w:t xml:space="preserve"> </w:t>
      </w:r>
    </w:p>
    <w:p w14:paraId="21581F0F" w14:textId="70B96916" w:rsidR="005F3996" w:rsidRPr="00E82336" w:rsidRDefault="34F775F2" w:rsidP="00934B1B">
      <w:pPr>
        <w:rPr>
          <w:lang w:val="nb-NO"/>
        </w:rPr>
      </w:pPr>
      <w:r w:rsidRPr="001D55A1">
        <w:rPr>
          <w:lang w:val="nb-NO"/>
        </w:rPr>
        <w:t xml:space="preserve">Arbeidet omfatter all prosjektering, utførelse, dokumentasjon, </w:t>
      </w:r>
      <w:r w:rsidR="008BB9D7" w:rsidRPr="001D55A1">
        <w:rPr>
          <w:lang w:val="nb-NO"/>
        </w:rPr>
        <w:t xml:space="preserve">opplastning, </w:t>
      </w:r>
      <w:proofErr w:type="spellStart"/>
      <w:r w:rsidRPr="001D55A1">
        <w:rPr>
          <w:lang w:val="nb-NO"/>
        </w:rPr>
        <w:t>bortkjøring</w:t>
      </w:r>
      <w:proofErr w:type="spellEnd"/>
      <w:r w:rsidRPr="001D55A1">
        <w:rPr>
          <w:lang w:val="nb-NO"/>
        </w:rPr>
        <w:t xml:space="preserve"> og avgifter i forbindelse med graving, masseutskifting,</w:t>
      </w:r>
      <w:r w:rsidR="3DA6A6EB" w:rsidRPr="001D55A1">
        <w:rPr>
          <w:lang w:val="nb-NO"/>
        </w:rPr>
        <w:t xml:space="preserve"> </w:t>
      </w:r>
      <w:r w:rsidR="28DBA657" w:rsidRPr="001D55A1">
        <w:rPr>
          <w:lang w:val="nb-NO"/>
        </w:rPr>
        <w:t xml:space="preserve">og </w:t>
      </w:r>
      <w:r w:rsidR="2B63EC10" w:rsidRPr="001D55A1">
        <w:rPr>
          <w:lang w:val="nb-NO"/>
        </w:rPr>
        <w:t>grovavretting til nivå f</w:t>
      </w:r>
      <w:r w:rsidR="4A9FFDD3" w:rsidRPr="001D55A1">
        <w:rPr>
          <w:lang w:val="nb-NO"/>
        </w:rPr>
        <w:t>o</w:t>
      </w:r>
      <w:r w:rsidR="2B63EC10" w:rsidRPr="001D55A1">
        <w:rPr>
          <w:lang w:val="nb-NO"/>
        </w:rPr>
        <w:t>r bærelag</w:t>
      </w:r>
      <w:r w:rsidR="12F6F011" w:rsidRPr="001D55A1">
        <w:rPr>
          <w:lang w:val="nb-NO"/>
        </w:rPr>
        <w:t>/forsterkningslag</w:t>
      </w:r>
      <w:r w:rsidR="641B55C5" w:rsidRPr="001D55A1">
        <w:rPr>
          <w:lang w:val="nb-NO"/>
        </w:rPr>
        <w:t>/ fundamenter/ vekstjord</w:t>
      </w:r>
      <w:r w:rsidR="12A3F7FA" w:rsidRPr="001D55A1">
        <w:rPr>
          <w:lang w:val="nb-NO"/>
        </w:rPr>
        <w:t>. I</w:t>
      </w:r>
      <w:r w:rsidR="641B55C5" w:rsidRPr="7D70D77F">
        <w:rPr>
          <w:lang w:val="nb-NO"/>
        </w:rPr>
        <w:t xml:space="preserve"> tillegg </w:t>
      </w:r>
      <w:r w:rsidR="00D23747">
        <w:rPr>
          <w:lang w:val="nb-NO"/>
        </w:rPr>
        <w:t>til</w:t>
      </w:r>
      <w:r w:rsidR="641B55C5" w:rsidRPr="7D70D77F">
        <w:rPr>
          <w:lang w:val="nb-NO"/>
        </w:rPr>
        <w:t xml:space="preserve"> nødvendig oppfylling, finplanering, tilpasninger og avretting av traubunn eller annen underbygning.</w:t>
      </w:r>
      <w:r w:rsidR="05886CD8" w:rsidRPr="7D70D77F">
        <w:rPr>
          <w:lang w:val="nb-NO"/>
        </w:rPr>
        <w:t xml:space="preserve"> </w:t>
      </w:r>
    </w:p>
    <w:p w14:paraId="05BC9204" w14:textId="43C6658C" w:rsidR="418304A2" w:rsidRPr="00A9358C" w:rsidRDefault="4DB4A60E" w:rsidP="3A6CD041">
      <w:pPr>
        <w:contextualSpacing/>
        <w:rPr>
          <w:rFonts w:eastAsia="Arial" w:cs="Arial"/>
          <w:lang w:val="nb-NO"/>
        </w:rPr>
      </w:pPr>
      <w:r w:rsidRPr="3A6CD041">
        <w:rPr>
          <w:lang w:val="nb-NO"/>
        </w:rPr>
        <w:t>TE må vurder</w:t>
      </w:r>
      <w:r w:rsidR="02A7A602" w:rsidRPr="3A6CD041">
        <w:rPr>
          <w:lang w:val="nb-NO"/>
        </w:rPr>
        <w:t>e kvaliteten på eksisterende</w:t>
      </w:r>
      <w:r w:rsidR="09062F5C" w:rsidRPr="3A6CD041">
        <w:rPr>
          <w:lang w:val="nb-NO"/>
        </w:rPr>
        <w:t xml:space="preserve"> </w:t>
      </w:r>
      <w:r w:rsidR="17338C8B" w:rsidRPr="3A6CD041">
        <w:rPr>
          <w:lang w:val="nb-NO"/>
        </w:rPr>
        <w:t>underlagsmasse</w:t>
      </w:r>
      <w:r w:rsidR="02A7A602" w:rsidRPr="3A6CD041">
        <w:rPr>
          <w:lang w:val="nb-NO"/>
        </w:rPr>
        <w:t xml:space="preserve">r i </w:t>
      </w:r>
      <w:r w:rsidR="709E33AD" w:rsidRPr="3A6CD041">
        <w:rPr>
          <w:lang w:val="nb-NO"/>
        </w:rPr>
        <w:t>forhold til behovet for masse</w:t>
      </w:r>
      <w:r w:rsidR="7436AF50" w:rsidRPr="3A6CD041">
        <w:rPr>
          <w:lang w:val="nb-NO"/>
        </w:rPr>
        <w:t>utskiftning</w:t>
      </w:r>
      <w:r w:rsidR="26AA815F" w:rsidRPr="3A6CD041">
        <w:rPr>
          <w:lang w:val="nb-NO"/>
        </w:rPr>
        <w:t>.</w:t>
      </w:r>
      <w:r w:rsidR="24072C31" w:rsidRPr="3A6CD041">
        <w:rPr>
          <w:lang w:val="nb-NO"/>
        </w:rPr>
        <w:t xml:space="preserve"> </w:t>
      </w:r>
    </w:p>
    <w:p w14:paraId="119B9087" w14:textId="75017E55" w:rsidR="418304A2" w:rsidRPr="00A9358C" w:rsidRDefault="418304A2" w:rsidP="4886E59C">
      <w:pPr>
        <w:contextualSpacing/>
        <w:rPr>
          <w:rFonts w:eastAsia="Arial" w:cs="Arial"/>
          <w:b/>
          <w:bCs/>
          <w:szCs w:val="20"/>
          <w:lang w:val="nb-NO"/>
        </w:rPr>
      </w:pPr>
    </w:p>
    <w:p w14:paraId="4DB0B2F6" w14:textId="207D7CE5" w:rsidR="418304A2" w:rsidRPr="00A9358C" w:rsidRDefault="3EBFC61D" w:rsidP="4886E59C">
      <w:pPr>
        <w:contextualSpacing/>
        <w:rPr>
          <w:rFonts w:eastAsia="Arial" w:cs="Arial"/>
          <w:szCs w:val="20"/>
          <w:lang w:val="nb-NO"/>
        </w:rPr>
      </w:pPr>
      <w:r w:rsidRPr="00A9358C">
        <w:rPr>
          <w:rFonts w:eastAsia="Arial" w:cs="Arial"/>
          <w:b/>
          <w:bCs/>
          <w:szCs w:val="20"/>
          <w:lang w:val="nb-NO"/>
        </w:rPr>
        <w:t>Masseutskiftning</w:t>
      </w:r>
      <w:r w:rsidR="004957FB">
        <w:rPr>
          <w:rFonts w:eastAsia="Arial" w:cs="Arial"/>
          <w:b/>
          <w:bCs/>
          <w:szCs w:val="20"/>
          <w:lang w:val="nb-NO"/>
        </w:rPr>
        <w:t>, forurens</w:t>
      </w:r>
      <w:r w:rsidR="009A1009">
        <w:rPr>
          <w:rFonts w:eastAsia="Arial" w:cs="Arial"/>
          <w:b/>
          <w:bCs/>
          <w:szCs w:val="20"/>
          <w:lang w:val="nb-NO"/>
        </w:rPr>
        <w:t>ede masse</w:t>
      </w:r>
      <w:r w:rsidRPr="00A9358C">
        <w:rPr>
          <w:rFonts w:eastAsia="Arial" w:cs="Arial"/>
          <w:b/>
          <w:bCs/>
          <w:szCs w:val="20"/>
          <w:lang w:val="nb-NO"/>
        </w:rPr>
        <w:t xml:space="preserve"> og planering</w:t>
      </w:r>
      <w:r w:rsidRPr="00A9358C">
        <w:rPr>
          <w:rFonts w:eastAsia="Arial" w:cs="Arial"/>
          <w:szCs w:val="20"/>
          <w:lang w:val="nb-NO"/>
        </w:rPr>
        <w:t xml:space="preserve"> </w:t>
      </w:r>
    </w:p>
    <w:p w14:paraId="1D596E78" w14:textId="4351CB33" w:rsidR="418304A2" w:rsidRDefault="3EBFC61D" w:rsidP="1D21B5CC">
      <w:pPr>
        <w:contextualSpacing/>
        <w:rPr>
          <w:rFonts w:eastAsia="Arial" w:cs="Arial"/>
          <w:szCs w:val="20"/>
          <w:lang w:val="nb-NO" w:eastAsia="nb-NO"/>
        </w:rPr>
      </w:pPr>
      <w:r w:rsidRPr="1D21B5CC">
        <w:rPr>
          <w:rFonts w:eastAsia="Arial" w:cs="Arial"/>
          <w:lang w:val="nb-NO"/>
        </w:rPr>
        <w:t>Gjelder alle arbeider med masseutskiftning, planering, avretting og komprimering iht</w:t>
      </w:r>
      <w:r w:rsidR="03AEAE84" w:rsidRPr="1D21B5CC">
        <w:rPr>
          <w:rFonts w:eastAsia="Arial" w:cs="Arial"/>
          <w:lang w:val="nb-NO"/>
        </w:rPr>
        <w:t>.</w:t>
      </w:r>
      <w:r w:rsidRPr="1D21B5CC">
        <w:rPr>
          <w:rFonts w:eastAsia="Arial" w:cs="Arial"/>
          <w:lang w:val="nb-NO"/>
        </w:rPr>
        <w:t xml:space="preserve"> TE </w:t>
      </w:r>
      <w:r w:rsidR="2CCE1A39" w:rsidRPr="1D21B5CC">
        <w:rPr>
          <w:rFonts w:eastAsia="Arial" w:cs="Arial"/>
          <w:lang w:val="nb-NO"/>
        </w:rPr>
        <w:t xml:space="preserve">sitt </w:t>
      </w:r>
      <w:r w:rsidRPr="1D21B5CC">
        <w:rPr>
          <w:rFonts w:eastAsia="Arial" w:cs="Arial"/>
          <w:lang w:val="nb-NO"/>
        </w:rPr>
        <w:t xml:space="preserve">prosjekterte terrengnivå for de ulike dekkene av faste og beplantede arealer.  </w:t>
      </w:r>
      <w:r w:rsidR="005F654E">
        <w:rPr>
          <w:rFonts w:eastAsia="Arial" w:cs="Arial"/>
          <w:lang w:val="nb-NO" w:eastAsia="nb-NO"/>
        </w:rPr>
        <w:t>Dette inkluderer forsiktig graving i r</w:t>
      </w:r>
      <w:r w:rsidR="005F654E" w:rsidRPr="7D70D77F">
        <w:rPr>
          <w:rFonts w:eastAsia="Arial" w:cs="Arial"/>
          <w:szCs w:val="20"/>
          <w:lang w:val="nb-NO" w:eastAsia="nb-NO"/>
        </w:rPr>
        <w:t>otsonen til eksisterende trær som berøres av tiltaket.</w:t>
      </w:r>
    </w:p>
    <w:p w14:paraId="22DDD0B1" w14:textId="78BD17CD" w:rsidR="3A6CD041" w:rsidRDefault="3A6CD041" w:rsidP="3A6CD041">
      <w:pPr>
        <w:contextualSpacing/>
        <w:rPr>
          <w:rFonts w:eastAsia="Arial" w:cs="Arial"/>
          <w:szCs w:val="20"/>
          <w:lang w:val="nb-NO"/>
        </w:rPr>
      </w:pPr>
    </w:p>
    <w:p w14:paraId="4D2FF1DB" w14:textId="3CE7A549" w:rsidR="008006A1" w:rsidRPr="000229B4" w:rsidRDefault="0027115B" w:rsidP="000229B4">
      <w:pPr>
        <w:pStyle w:val="Brd2"/>
        <w:ind w:left="0"/>
        <w:contextualSpacing/>
        <w:rPr>
          <w:rFonts w:eastAsiaTheme="minorEastAsia"/>
          <w:sz w:val="20"/>
          <w:szCs w:val="20"/>
          <w:lang w:val="nb-NO"/>
        </w:rPr>
      </w:pPr>
      <w:r>
        <w:rPr>
          <w:rFonts w:ascii="Arial" w:eastAsia="Arial" w:hAnsi="Arial" w:cs="Arial"/>
          <w:sz w:val="20"/>
          <w:szCs w:val="20"/>
          <w:lang w:val="nb-NO"/>
        </w:rPr>
        <w:t>Det er lagt til grunn mistanke om lettere forurensede masser i tilstandsklasse</w:t>
      </w:r>
      <w:r w:rsidR="00170284" w:rsidRPr="00170284">
        <w:rPr>
          <w:rFonts w:ascii="Arial" w:eastAsia="Arial" w:hAnsi="Arial" w:cs="Arial"/>
          <w:sz w:val="20"/>
          <w:szCs w:val="20"/>
          <w:lang w:val="nb-NO"/>
        </w:rPr>
        <w:t xml:space="preserve"> 2-3 (ordinært avfall) </w:t>
      </w:r>
      <w:r w:rsidR="00CD5FB7" w:rsidRPr="7D70D77F">
        <w:rPr>
          <w:rFonts w:ascii="Arial" w:hAnsi="Arial"/>
          <w:sz w:val="20"/>
          <w:szCs w:val="20"/>
          <w:lang w:val="nb-NO"/>
        </w:rPr>
        <w:t>basert på</w:t>
      </w:r>
      <w:r w:rsidRPr="7D70D77F">
        <w:rPr>
          <w:rFonts w:ascii="Arial" w:hAnsi="Arial"/>
          <w:sz w:val="20"/>
          <w:szCs w:val="20"/>
          <w:lang w:val="nb-NO"/>
        </w:rPr>
        <w:t xml:space="preserve"> at prosjektet er innenfor</w:t>
      </w:r>
      <w:r w:rsidR="00CD5FB7" w:rsidRPr="7D70D77F">
        <w:rPr>
          <w:rFonts w:ascii="Arial" w:hAnsi="Arial"/>
          <w:sz w:val="20"/>
          <w:szCs w:val="20"/>
          <w:lang w:val="nb-NO"/>
        </w:rPr>
        <w:t xml:space="preserve"> </w:t>
      </w:r>
      <w:r w:rsidR="00615A8A" w:rsidRPr="7D70D77F">
        <w:rPr>
          <w:rFonts w:ascii="Arial" w:hAnsi="Arial"/>
          <w:sz w:val="20"/>
          <w:szCs w:val="20"/>
          <w:lang w:val="nb-NO"/>
        </w:rPr>
        <w:t>aktsomhetsområdet for forurenset grunn</w:t>
      </w:r>
      <w:r w:rsidR="00170284" w:rsidRPr="7D70D77F">
        <w:rPr>
          <w:rFonts w:ascii="Arial" w:hAnsi="Arial"/>
          <w:sz w:val="20"/>
          <w:szCs w:val="20"/>
          <w:lang w:val="nb-NO"/>
        </w:rPr>
        <w:t xml:space="preserve">. </w:t>
      </w:r>
      <w:r w:rsidR="00115813" w:rsidRPr="7D70D77F">
        <w:rPr>
          <w:rFonts w:ascii="Arial" w:hAnsi="Arial"/>
          <w:sz w:val="20"/>
          <w:szCs w:val="20"/>
          <w:lang w:val="nb-NO"/>
        </w:rPr>
        <w:t>Det</w:t>
      </w:r>
      <w:r w:rsidR="008006A1" w:rsidRPr="7D70D77F">
        <w:rPr>
          <w:rFonts w:ascii="Arial" w:hAnsi="Arial"/>
          <w:sz w:val="20"/>
          <w:szCs w:val="20"/>
          <w:lang w:val="nb-NO"/>
        </w:rPr>
        <w:t xml:space="preserve"> </w:t>
      </w:r>
      <w:r w:rsidR="00D83B3E" w:rsidRPr="7D70D77F">
        <w:rPr>
          <w:rFonts w:ascii="Arial" w:hAnsi="Arial"/>
          <w:sz w:val="20"/>
          <w:szCs w:val="20"/>
          <w:lang w:val="nb-NO"/>
        </w:rPr>
        <w:t>skal</w:t>
      </w:r>
      <w:r w:rsidR="008006A1" w:rsidRPr="7D70D77F">
        <w:rPr>
          <w:rFonts w:ascii="Arial" w:hAnsi="Arial"/>
          <w:sz w:val="20"/>
          <w:szCs w:val="20"/>
          <w:lang w:val="nb-NO"/>
        </w:rPr>
        <w:t xml:space="preserve"> derfor utføres miljøtekniske grunnundersøkelser iht. Miljødirektoratets veileder for forurenset grunn. TE må inkludere alle kostnader i forbindelse med prøvetaking og analyse. Dersom det ikke er påvist forurensning skal det utarbeides et kort notat som redegjør for prøvetakingen og analyseresultat. Dersom det er påvist forurensning, utgår notatet og erstattes av tiltaksplan (mal fra Byggherre skal benyttes). </w:t>
      </w:r>
    </w:p>
    <w:p w14:paraId="379CC49F" w14:textId="77777777" w:rsidR="008006A1" w:rsidRPr="00170284" w:rsidRDefault="008006A1" w:rsidP="00170284">
      <w:pPr>
        <w:pStyle w:val="Brd2"/>
        <w:ind w:left="0"/>
        <w:contextualSpacing/>
        <w:rPr>
          <w:rFonts w:ascii="Arial" w:eastAsia="Arial" w:hAnsi="Arial" w:cs="Arial"/>
          <w:sz w:val="20"/>
          <w:szCs w:val="20"/>
          <w:lang w:val="nb-NO"/>
        </w:rPr>
      </w:pPr>
    </w:p>
    <w:p w14:paraId="463AAAE8" w14:textId="577D4657" w:rsidR="00164C51" w:rsidRPr="00146AC8" w:rsidRDefault="40AB6BB7" w:rsidP="00A513D7">
      <w:pPr>
        <w:pStyle w:val="Overskrift3"/>
      </w:pPr>
      <w:bookmarkStart w:id="31" w:name="_Toc94875876"/>
      <w:bookmarkStart w:id="32" w:name="_Toc230874584"/>
      <w:bookmarkStart w:id="33" w:name="_Toc232406283"/>
      <w:bookmarkStart w:id="34" w:name="_Toc232406727"/>
      <w:bookmarkStart w:id="35" w:name="_Toc232620389"/>
      <w:r>
        <w:t>71</w:t>
      </w:r>
      <w:r w:rsidR="4D0E5088">
        <w:t xml:space="preserve">4 </w:t>
      </w:r>
      <w:r w:rsidR="07F9CACD">
        <w:t>Grøfter og groper for tekniske installasjoner</w:t>
      </w:r>
      <w:bookmarkEnd w:id="31"/>
      <w:bookmarkEnd w:id="32"/>
      <w:bookmarkEnd w:id="33"/>
      <w:bookmarkEnd w:id="34"/>
      <w:bookmarkEnd w:id="35"/>
    </w:p>
    <w:p w14:paraId="6BC5DAC3" w14:textId="77777777" w:rsidR="006E03F5" w:rsidRDefault="00164C51" w:rsidP="00491AC5">
      <w:pPr>
        <w:rPr>
          <w:lang w:val="nb-NO"/>
        </w:rPr>
      </w:pPr>
      <w:r w:rsidRPr="001D55A1">
        <w:rPr>
          <w:lang w:val="nb-NO"/>
        </w:rPr>
        <w:t>Grøfter og groper for tekniske installasjoner skal prosjekteres og bygges i henhold til gjeldende lover og standarder</w:t>
      </w:r>
      <w:r w:rsidR="0EA7C248" w:rsidRPr="001D55A1">
        <w:rPr>
          <w:lang w:val="nb-NO"/>
        </w:rPr>
        <w:t>.</w:t>
      </w:r>
      <w:r w:rsidR="6B7EEA6D" w:rsidRPr="001D55A1">
        <w:rPr>
          <w:lang w:val="nb-NO"/>
        </w:rPr>
        <w:t xml:space="preserve"> </w:t>
      </w:r>
      <w:r w:rsidR="1D431CEC" w:rsidRPr="001D55A1">
        <w:rPr>
          <w:lang w:val="nb-NO"/>
        </w:rPr>
        <w:t>Alle utvendige vann</w:t>
      </w:r>
      <w:r w:rsidR="00195F30">
        <w:rPr>
          <w:lang w:val="nb-NO"/>
        </w:rPr>
        <w:t>-</w:t>
      </w:r>
      <w:r w:rsidR="1D431CEC" w:rsidRPr="001D55A1">
        <w:rPr>
          <w:lang w:val="nb-NO"/>
        </w:rPr>
        <w:t xml:space="preserve"> og avløpsledninger skal sikres mot frost. </w:t>
      </w:r>
    </w:p>
    <w:p w14:paraId="120EAECD" w14:textId="77777777" w:rsidR="006E03F5" w:rsidRDefault="006E03F5" w:rsidP="00491AC5">
      <w:pPr>
        <w:rPr>
          <w:lang w:val="nb-NO"/>
        </w:rPr>
      </w:pPr>
    </w:p>
    <w:p w14:paraId="6A300CD9" w14:textId="4D833427" w:rsidR="00F47F83" w:rsidRPr="00E82336" w:rsidRDefault="1D431CEC" w:rsidP="00491AC5">
      <w:pPr>
        <w:rPr>
          <w:lang w:val="nb-NO"/>
        </w:rPr>
      </w:pPr>
      <w:bookmarkStart w:id="36" w:name="_Toc89682222"/>
      <w:bookmarkStart w:id="37" w:name="_Toc89688828"/>
      <w:bookmarkStart w:id="38" w:name="_Toc89757134"/>
      <w:bookmarkStart w:id="39" w:name="_Toc94875880"/>
      <w:bookmarkEnd w:id="36"/>
      <w:bookmarkEnd w:id="37"/>
      <w:bookmarkEnd w:id="38"/>
      <w:bookmarkEnd w:id="39"/>
      <w:r w:rsidRPr="001D55A1">
        <w:rPr>
          <w:lang w:val="nb-NO"/>
        </w:rPr>
        <w:t xml:space="preserve">Overdekning </w:t>
      </w:r>
      <w:r w:rsidR="7356B5FA" w:rsidRPr="001D55A1">
        <w:rPr>
          <w:lang w:val="nb-NO"/>
        </w:rPr>
        <w:t>er oppgitt av VAV-</w:t>
      </w:r>
      <w:proofErr w:type="spellStart"/>
      <w:r w:rsidR="7356B5FA" w:rsidRPr="001D55A1">
        <w:rPr>
          <w:lang w:val="nb-NO"/>
        </w:rPr>
        <w:t>korrespondant</w:t>
      </w:r>
      <w:proofErr w:type="spellEnd"/>
      <w:r w:rsidRPr="001D55A1">
        <w:rPr>
          <w:lang w:val="nb-NO"/>
        </w:rPr>
        <w:t xml:space="preserve"> </w:t>
      </w:r>
      <w:r w:rsidR="064BDC83" w:rsidRPr="001D55A1">
        <w:rPr>
          <w:lang w:val="nb-NO"/>
        </w:rPr>
        <w:t xml:space="preserve">i </w:t>
      </w:r>
      <w:r w:rsidR="14D4EA45" w:rsidRPr="001D55A1">
        <w:rPr>
          <w:lang w:val="nb-NO"/>
        </w:rPr>
        <w:t>epost 21.03.2025</w:t>
      </w:r>
      <w:r w:rsidR="064BDC83" w:rsidRPr="001D55A1">
        <w:rPr>
          <w:lang w:val="nb-NO"/>
        </w:rPr>
        <w:t xml:space="preserve"> </w:t>
      </w:r>
      <w:r w:rsidRPr="001D55A1">
        <w:rPr>
          <w:lang w:val="nb-NO"/>
        </w:rPr>
        <w:t>å være ca. 1,9 m</w:t>
      </w:r>
      <w:r w:rsidR="320F02B1" w:rsidRPr="001D55A1">
        <w:rPr>
          <w:lang w:val="nb-NO"/>
        </w:rPr>
        <w:t>. VAV har ikke avdekket noen store behov på VA-nettet innenfor prosjektområdet som vil være utløsende av BYM sitt planlagte prosjekt</w:t>
      </w:r>
      <w:r w:rsidR="59F83A45" w:rsidRPr="7D70D77F">
        <w:rPr>
          <w:lang w:val="nb-NO"/>
        </w:rPr>
        <w:t>, så lenge graveomfanget ikke endres</w:t>
      </w:r>
      <w:r w:rsidR="4BF0ED36" w:rsidRPr="7D70D77F">
        <w:rPr>
          <w:lang w:val="nb-NO"/>
        </w:rPr>
        <w:t>.</w:t>
      </w:r>
      <w:r w:rsidR="4BF0ED36" w:rsidRPr="001D55A1">
        <w:rPr>
          <w:lang w:val="nb-NO"/>
        </w:rPr>
        <w:t xml:space="preserve"> VA-normen</w:t>
      </w:r>
      <w:r w:rsidRPr="001D55A1">
        <w:rPr>
          <w:lang w:val="nb-NO"/>
        </w:rPr>
        <w:t xml:space="preserve"> </w:t>
      </w:r>
      <w:r w:rsidR="2BF0D655" w:rsidRPr="001D55A1">
        <w:rPr>
          <w:lang w:val="nb-NO"/>
        </w:rPr>
        <w:t xml:space="preserve">til Oslo kommune angir </w:t>
      </w:r>
      <w:r w:rsidRPr="001D55A1">
        <w:rPr>
          <w:lang w:val="nb-NO"/>
        </w:rPr>
        <w:t xml:space="preserve">1,8 m </w:t>
      </w:r>
      <w:r w:rsidR="5B011552" w:rsidRPr="001D55A1">
        <w:rPr>
          <w:lang w:val="nb-NO"/>
        </w:rPr>
        <w:t xml:space="preserve">overdekning for </w:t>
      </w:r>
      <w:r w:rsidR="323B1B1F" w:rsidRPr="001D55A1">
        <w:rPr>
          <w:lang w:val="nb-NO"/>
        </w:rPr>
        <w:t>ledninger</w:t>
      </w:r>
      <w:r w:rsidR="0038089E">
        <w:rPr>
          <w:lang w:val="nb-NO"/>
        </w:rPr>
        <w:t xml:space="preserve"> u</w:t>
      </w:r>
      <w:r w:rsidRPr="001D55A1">
        <w:rPr>
          <w:lang w:val="nb-NO"/>
        </w:rPr>
        <w:t>nder nytt permanent dekke</w:t>
      </w:r>
      <w:r w:rsidR="02DE9C7B" w:rsidRPr="001D55A1">
        <w:rPr>
          <w:lang w:val="nb-NO"/>
        </w:rPr>
        <w:t xml:space="preserve"> hvis ikke annet avtales med VAV</w:t>
      </w:r>
      <w:r w:rsidR="4C393E64" w:rsidRPr="001D55A1">
        <w:rPr>
          <w:lang w:val="nb-NO"/>
        </w:rPr>
        <w:t>.</w:t>
      </w:r>
      <w:r w:rsidR="00B24A9E">
        <w:rPr>
          <w:lang w:val="nb-NO"/>
        </w:rPr>
        <w:t xml:space="preserve"> </w:t>
      </w:r>
      <w:r w:rsidR="7B2D9026" w:rsidRPr="001D55A1">
        <w:rPr>
          <w:lang w:val="nb-NO"/>
        </w:rPr>
        <w:t>J</w:t>
      </w:r>
      <w:r w:rsidR="79D4D9E3" w:rsidRPr="7D70D77F">
        <w:rPr>
          <w:lang w:val="nb-NO"/>
        </w:rPr>
        <w:t>ustering av overdekning</w:t>
      </w:r>
      <w:r w:rsidR="2AA54FB8" w:rsidRPr="7D70D77F">
        <w:rPr>
          <w:lang w:val="nb-NO"/>
        </w:rPr>
        <w:t xml:space="preserve"> over</w:t>
      </w:r>
      <w:r w:rsidR="56D725DA" w:rsidRPr="7D70D77F">
        <w:rPr>
          <w:lang w:val="nb-NO"/>
        </w:rPr>
        <w:t xml:space="preserve"> fjernvarmeledninger skal</w:t>
      </w:r>
      <w:r w:rsidR="06C7BAC3" w:rsidRPr="7D70D77F">
        <w:rPr>
          <w:lang w:val="nb-NO"/>
        </w:rPr>
        <w:t xml:space="preserve"> koordineres med </w:t>
      </w:r>
      <w:r w:rsidR="15D7396A" w:rsidRPr="7D70D77F">
        <w:rPr>
          <w:lang w:val="nb-NO"/>
        </w:rPr>
        <w:t xml:space="preserve">Hafslund </w:t>
      </w:r>
      <w:proofErr w:type="spellStart"/>
      <w:r w:rsidR="15D7396A" w:rsidRPr="7D70D77F">
        <w:rPr>
          <w:lang w:val="nb-NO"/>
        </w:rPr>
        <w:t>Celsio</w:t>
      </w:r>
      <w:proofErr w:type="spellEnd"/>
      <w:r w:rsidR="77309D86" w:rsidRPr="7D70D77F">
        <w:rPr>
          <w:lang w:val="nb-NO"/>
        </w:rPr>
        <w:t xml:space="preserve">. </w:t>
      </w:r>
      <w:r w:rsidR="56D725DA" w:rsidRPr="7D70D77F">
        <w:rPr>
          <w:lang w:val="nb-NO"/>
        </w:rPr>
        <w:t>Det antas at den eksisterende fjernvarmeledningen har en overdekning på mellom 0,6 og 0,9 m</w:t>
      </w:r>
      <w:r w:rsidR="00F47F83" w:rsidRPr="7D70D77F">
        <w:rPr>
          <w:lang w:val="nb-NO"/>
        </w:rPr>
        <w:t>.</w:t>
      </w:r>
    </w:p>
    <w:p w14:paraId="700677A8" w14:textId="77777777" w:rsidR="00F47F83" w:rsidRPr="00F450CB" w:rsidRDefault="00F47F83" w:rsidP="00F47F83">
      <w:pPr>
        <w:rPr>
          <w:lang w:val="nb-NO"/>
        </w:rPr>
      </w:pPr>
    </w:p>
    <w:p w14:paraId="470494EC" w14:textId="532FD463" w:rsidR="00864DD3" w:rsidRPr="00B709E8" w:rsidRDefault="5D2B1B5E" w:rsidP="00B709E8">
      <w:pPr>
        <w:pStyle w:val="Overskrift2"/>
      </w:pPr>
      <w:bookmarkStart w:id="40" w:name="_Toc230874585"/>
      <w:bookmarkStart w:id="41" w:name="_Toc232406284"/>
      <w:bookmarkStart w:id="42" w:name="_Toc232406728"/>
      <w:bookmarkStart w:id="43" w:name="_Toc232620390"/>
      <w:r w:rsidRPr="00B709E8">
        <w:t xml:space="preserve">73 </w:t>
      </w:r>
      <w:r w:rsidR="07417FA6" w:rsidRPr="00B709E8">
        <w:t>Overvannshåndtering</w:t>
      </w:r>
      <w:bookmarkEnd w:id="40"/>
      <w:bookmarkEnd w:id="41"/>
      <w:bookmarkEnd w:id="42"/>
      <w:bookmarkEnd w:id="43"/>
    </w:p>
    <w:p w14:paraId="2509471E" w14:textId="658CD9AE" w:rsidR="002C4596" w:rsidRPr="002C4596" w:rsidRDefault="002C4596" w:rsidP="002C4596">
      <w:pPr>
        <w:rPr>
          <w:lang w:val="nb-NO"/>
        </w:rPr>
      </w:pPr>
      <w:r w:rsidRPr="002C4596">
        <w:rPr>
          <w:lang w:val="nb-NO"/>
        </w:rPr>
        <w:t>TE skal prosjektere og etablere nødvendige tiltak, som overflaterenner, sluk/rist og grøfter, for å sikre effektiv avledning av vann fra plasser, dekker, gangveier og øvrige utearealer. Overvann skal i hovedsak håndteres lokalt gjennom åpne løsninger, i tråd med Oslo kommunes tretrinnsstrategi. Det skal utarbeides en overordnet plan for overvannshåndtering.</w:t>
      </w:r>
      <w:r>
        <w:rPr>
          <w:lang w:val="nb-NO"/>
        </w:rPr>
        <w:t xml:space="preserve"> </w:t>
      </w:r>
      <w:r w:rsidRPr="002C4596">
        <w:rPr>
          <w:lang w:val="nb-NO"/>
        </w:rPr>
        <w:t xml:space="preserve">Endelig </w:t>
      </w:r>
      <w:proofErr w:type="spellStart"/>
      <w:r w:rsidRPr="002C4596">
        <w:rPr>
          <w:lang w:val="nb-NO"/>
        </w:rPr>
        <w:t>påslippsmengde</w:t>
      </w:r>
      <w:proofErr w:type="spellEnd"/>
      <w:r w:rsidRPr="002C4596">
        <w:rPr>
          <w:lang w:val="nb-NO"/>
        </w:rPr>
        <w:t xml:space="preserve"> til </w:t>
      </w:r>
      <w:proofErr w:type="spellStart"/>
      <w:r w:rsidRPr="002C4596">
        <w:rPr>
          <w:lang w:val="nb-NO"/>
        </w:rPr>
        <w:t>VAVs</w:t>
      </w:r>
      <w:proofErr w:type="spellEnd"/>
      <w:r w:rsidRPr="002C4596">
        <w:rPr>
          <w:lang w:val="nb-NO"/>
        </w:rPr>
        <w:t xml:space="preserve"> fellesledning må fastsettes i detaljprosjekteringen. Når det gjelder rensing av overvann, er det for avrenning fra veier med lav </w:t>
      </w:r>
      <w:proofErr w:type="spellStart"/>
      <w:r w:rsidRPr="002C4596">
        <w:rPr>
          <w:lang w:val="nb-NO"/>
        </w:rPr>
        <w:t>årsdøgntrafikk</w:t>
      </w:r>
      <w:proofErr w:type="spellEnd"/>
      <w:r w:rsidRPr="002C4596">
        <w:rPr>
          <w:lang w:val="nb-NO"/>
        </w:rPr>
        <w:t xml:space="preserve"> (ÅDT) tilstrekkelig å benytte trinn 1 i overvannshåndteringen.</w:t>
      </w:r>
    </w:p>
    <w:p w14:paraId="760D367E" w14:textId="35E3F61D" w:rsidR="04BBAF7B" w:rsidRPr="001D55A1" w:rsidRDefault="04BBAF7B" w:rsidP="00934B1B">
      <w:pPr>
        <w:rPr>
          <w:lang w:val="nb-NO"/>
        </w:rPr>
      </w:pPr>
    </w:p>
    <w:p w14:paraId="6B397745" w14:textId="18D095B3" w:rsidR="049B5898" w:rsidRPr="00A9358C" w:rsidRDefault="4886E59C" w:rsidP="7D62DF61">
      <w:pPr>
        <w:spacing w:line="259" w:lineRule="auto"/>
        <w:contextualSpacing/>
        <w:rPr>
          <w:lang w:val="nb-NO"/>
        </w:rPr>
      </w:pPr>
      <w:r w:rsidRPr="7D62DF61">
        <w:rPr>
          <w:lang w:val="nb-NO"/>
        </w:rPr>
        <w:t xml:space="preserve">For å sikre at regnbedet (LOD-løsning) tømmes mellom hver regnhendelse, bør det være minimum ett sluk med sandfang i bunnen av regnbedet. Totalt er det syv </w:t>
      </w:r>
      <w:proofErr w:type="spellStart"/>
      <w:r w:rsidRPr="7D62DF61">
        <w:rPr>
          <w:lang w:val="nb-NO"/>
        </w:rPr>
        <w:t>sandfangskummer</w:t>
      </w:r>
      <w:proofErr w:type="spellEnd"/>
      <w:r w:rsidRPr="7D62DF61">
        <w:rPr>
          <w:lang w:val="nb-NO"/>
        </w:rPr>
        <w:t xml:space="preserve"> tilknyttet ledningsnettet innenfor tiltaksområdet og alle har firkantrist. </w:t>
      </w:r>
    </w:p>
    <w:p w14:paraId="48BAA5E5" w14:textId="64CD06C1" w:rsidR="4886E59C" w:rsidRPr="00A9358C" w:rsidRDefault="4886E59C" w:rsidP="00A9358C">
      <w:pPr>
        <w:spacing w:line="259" w:lineRule="auto"/>
        <w:contextualSpacing/>
        <w:rPr>
          <w:szCs w:val="20"/>
          <w:lang w:val="nb-NO"/>
        </w:rPr>
      </w:pPr>
    </w:p>
    <w:p w14:paraId="0C265312" w14:textId="49F84D30" w:rsidR="7DDECE06" w:rsidRDefault="7DDECE06" w:rsidP="00A9358C">
      <w:pPr>
        <w:rPr>
          <w:lang w:val="nb-NO"/>
        </w:rPr>
      </w:pPr>
      <w:r w:rsidRPr="00A9358C">
        <w:rPr>
          <w:szCs w:val="20"/>
          <w:lang w:val="nb-NO"/>
        </w:rPr>
        <w:lastRenderedPageBreak/>
        <w:t>Det skal etableres drensledning i grunnen i regnbedet for å lede overskuddsvann bort, og hindre oppsamling av vann over tid.</w:t>
      </w:r>
      <w:r w:rsidR="22A1FEED" w:rsidRPr="00A9358C">
        <w:rPr>
          <w:szCs w:val="20"/>
          <w:lang w:val="nb-NO"/>
        </w:rPr>
        <w:t xml:space="preserve"> </w:t>
      </w:r>
      <w:r w:rsidR="22A1FEED" w:rsidRPr="4886E59C">
        <w:rPr>
          <w:lang w:val="nb-NO"/>
        </w:rPr>
        <w:t>For oppbygning av regnbed henvises det til kap. 772 Utendørs beplantning.</w:t>
      </w:r>
    </w:p>
    <w:p w14:paraId="576FF0E4" w14:textId="2D4E2E49" w:rsidR="4886E59C" w:rsidRPr="00A9358C" w:rsidRDefault="4886E59C" w:rsidP="105A6BB4">
      <w:pPr>
        <w:spacing w:line="259" w:lineRule="auto"/>
        <w:contextualSpacing/>
        <w:rPr>
          <w:szCs w:val="20"/>
          <w:lang w:val="nb-NO"/>
        </w:rPr>
      </w:pPr>
    </w:p>
    <w:p w14:paraId="3EDB3EBC" w14:textId="2128C71B" w:rsidR="1C771174" w:rsidRPr="008C6947" w:rsidRDefault="54F814A7" w:rsidP="4886E59C">
      <w:pPr>
        <w:rPr>
          <w:lang w:val="nb-NO"/>
        </w:rPr>
      </w:pPr>
      <w:r w:rsidRPr="00A9358C">
        <w:rPr>
          <w:lang w:val="nb-NO"/>
        </w:rPr>
        <w:t>K</w:t>
      </w:r>
      <w:r w:rsidRPr="105A6BB4">
        <w:rPr>
          <w:lang w:val="nb-NO"/>
        </w:rPr>
        <w:t xml:space="preserve">ummer og sluk skal tilpasses til </w:t>
      </w:r>
      <w:r w:rsidR="00950BD1">
        <w:rPr>
          <w:lang w:val="nb-NO"/>
        </w:rPr>
        <w:t xml:space="preserve">nytt terreng, samt </w:t>
      </w:r>
      <w:r w:rsidRPr="105A6BB4">
        <w:rPr>
          <w:lang w:val="nb-NO"/>
        </w:rPr>
        <w:t>ny kantstein og dekker.</w:t>
      </w:r>
    </w:p>
    <w:p w14:paraId="40682EFA" w14:textId="42EF2DF5" w:rsidR="1C771174" w:rsidRPr="006D253F" w:rsidRDefault="006D253F">
      <w:pPr>
        <w:rPr>
          <w:lang w:val="nb-NO"/>
        </w:rPr>
      </w:pPr>
      <w:r w:rsidRPr="006D253F">
        <w:rPr>
          <w:lang w:val="nb-NO"/>
        </w:rPr>
        <w:t>Se vedlegg «Orientering om eksisterende situasjon VA».</w:t>
      </w:r>
    </w:p>
    <w:p w14:paraId="27485EEC" w14:textId="77777777" w:rsidR="00E239B1" w:rsidRPr="006D253F" w:rsidRDefault="00E239B1">
      <w:pPr>
        <w:rPr>
          <w:lang w:val="nb-NO"/>
        </w:rPr>
      </w:pPr>
    </w:p>
    <w:p w14:paraId="0BA0CF93" w14:textId="1991BA99" w:rsidR="007D4EBD" w:rsidRPr="00D81522" w:rsidRDefault="07417FA6" w:rsidP="00741147">
      <w:pPr>
        <w:pStyle w:val="Overskrift2"/>
      </w:pPr>
      <w:bookmarkStart w:id="44" w:name="_Toc230874586"/>
      <w:bookmarkStart w:id="45" w:name="_Toc232620391"/>
      <w:r>
        <w:t>74 Utendørs EL</w:t>
      </w:r>
      <w:bookmarkEnd w:id="44"/>
      <w:bookmarkEnd w:id="45"/>
      <w:r>
        <w:t xml:space="preserve"> </w:t>
      </w:r>
    </w:p>
    <w:p w14:paraId="275136B7" w14:textId="471CB74A" w:rsidR="67812F23" w:rsidRDefault="7C8E9B79" w:rsidP="00793D85">
      <w:pPr>
        <w:rPr>
          <w:lang w:val="nb-NO"/>
        </w:rPr>
      </w:pPr>
      <w:r w:rsidRPr="34EFFCDC">
        <w:rPr>
          <w:lang w:val="nb-NO"/>
        </w:rPr>
        <w:t>Dette kapittelet omhandler i hvilken grad elektriske anlegg påvirkes av arbeidet i området.</w:t>
      </w:r>
      <w:r w:rsidR="778B732F" w:rsidRPr="34EFFCDC">
        <w:rPr>
          <w:lang w:val="nb-NO"/>
        </w:rPr>
        <w:t xml:space="preserve"> </w:t>
      </w:r>
    </w:p>
    <w:p w14:paraId="6BF080A7" w14:textId="77777777" w:rsidR="00EA5789" w:rsidRDefault="00EA5789" w:rsidP="00793D85">
      <w:pPr>
        <w:rPr>
          <w:lang w:val="nb-NO"/>
        </w:rPr>
      </w:pPr>
    </w:p>
    <w:p w14:paraId="36F17574" w14:textId="3A70D637" w:rsidR="3C566B58" w:rsidRDefault="6146AED9" w:rsidP="00A9358C">
      <w:pPr>
        <w:spacing w:line="259" w:lineRule="auto"/>
        <w:rPr>
          <w:lang w:val="nb-NO"/>
        </w:rPr>
      </w:pPr>
      <w:r w:rsidRPr="4886E59C">
        <w:rPr>
          <w:lang w:val="nb-NO"/>
        </w:rPr>
        <w:t>Det ligger kabler og kumme</w:t>
      </w:r>
      <w:r w:rsidR="00E42C16">
        <w:rPr>
          <w:lang w:val="nb-NO"/>
        </w:rPr>
        <w:t>r</w:t>
      </w:r>
      <w:r w:rsidR="00B64A57">
        <w:rPr>
          <w:lang w:val="nb-NO"/>
        </w:rPr>
        <w:t>, blant annet en høyspent</w:t>
      </w:r>
      <w:r w:rsidR="00E42C16">
        <w:rPr>
          <w:lang w:val="nb-NO"/>
        </w:rPr>
        <w:t>, innenfor prosjektområd</w:t>
      </w:r>
      <w:r w:rsidR="00E42C16" w:rsidRPr="00962A9E">
        <w:rPr>
          <w:lang w:val="nb-NO"/>
        </w:rPr>
        <w:t>et</w:t>
      </w:r>
      <w:r w:rsidRPr="00962A9E">
        <w:rPr>
          <w:lang w:val="nb-NO"/>
        </w:rPr>
        <w:t xml:space="preserve">. </w:t>
      </w:r>
      <w:r w:rsidR="00A60222" w:rsidRPr="00962A9E">
        <w:rPr>
          <w:lang w:val="nb-NO"/>
        </w:rPr>
        <w:t>TE må derfor medta eventuelle merkostnader med forsiktig graving</w:t>
      </w:r>
      <w:r w:rsidR="00F50587" w:rsidRPr="00962A9E">
        <w:rPr>
          <w:lang w:val="nb-NO"/>
        </w:rPr>
        <w:t xml:space="preserve"> og bruk av LFS</w:t>
      </w:r>
      <w:r w:rsidR="006B08AD" w:rsidRPr="00962A9E">
        <w:rPr>
          <w:lang w:val="nb-NO"/>
        </w:rPr>
        <w:t>, i tillegg må detaljprosjektering</w:t>
      </w:r>
      <w:r w:rsidR="006B08AD">
        <w:rPr>
          <w:lang w:val="nb-NO"/>
        </w:rPr>
        <w:t xml:space="preserve"> tilpasses eventuelle </w:t>
      </w:r>
      <w:r w:rsidR="00AB5FB7">
        <w:rPr>
          <w:lang w:val="nb-NO"/>
        </w:rPr>
        <w:t>krav fra kabeleiere</w:t>
      </w:r>
      <w:r w:rsidR="00F17E2C">
        <w:rPr>
          <w:lang w:val="nb-NO"/>
        </w:rPr>
        <w:t xml:space="preserve">. </w:t>
      </w:r>
      <w:r w:rsidRPr="4886E59C">
        <w:rPr>
          <w:lang w:val="nb-NO"/>
        </w:rPr>
        <w:t xml:space="preserve">Figur </w:t>
      </w:r>
      <w:r w:rsidR="1D5F8304" w:rsidRPr="4886E59C">
        <w:rPr>
          <w:lang w:val="nb-NO"/>
        </w:rPr>
        <w:t>8</w:t>
      </w:r>
      <w:r w:rsidRPr="4886E59C">
        <w:rPr>
          <w:lang w:val="nb-NO"/>
        </w:rPr>
        <w:t xml:space="preserve"> viser en ukjent tras</w:t>
      </w:r>
      <w:r w:rsidR="6AA1CBCA" w:rsidRPr="4886E59C">
        <w:rPr>
          <w:lang w:val="nb-NO"/>
        </w:rPr>
        <w:t>é</w:t>
      </w:r>
      <w:r w:rsidRPr="4886E59C">
        <w:rPr>
          <w:lang w:val="nb-NO"/>
        </w:rPr>
        <w:t xml:space="preserve"> som går gjennom der det er planlagt et regnbed. </w:t>
      </w:r>
      <w:r w:rsidR="008919A4">
        <w:rPr>
          <w:lang w:val="nb-NO"/>
        </w:rPr>
        <w:t xml:space="preserve">Endelig </w:t>
      </w:r>
      <w:r w:rsidR="3982D90B" w:rsidRPr="4886E59C">
        <w:rPr>
          <w:lang w:val="nb-NO"/>
        </w:rPr>
        <w:t xml:space="preserve">løsning </w:t>
      </w:r>
      <w:r w:rsidR="008919A4">
        <w:rPr>
          <w:lang w:val="nb-NO"/>
        </w:rPr>
        <w:t>skal</w:t>
      </w:r>
      <w:r w:rsidR="3982D90B" w:rsidRPr="4886E59C">
        <w:rPr>
          <w:lang w:val="nb-NO"/>
        </w:rPr>
        <w:t xml:space="preserve"> ikke komme i konflikt med eksisterende kabler og kummer. </w:t>
      </w:r>
      <w:r w:rsidR="7F97215B" w:rsidRPr="4886E59C">
        <w:rPr>
          <w:lang w:val="nb-NO"/>
        </w:rPr>
        <w:t xml:space="preserve">Kum som er markert med grønn pil i figur </w:t>
      </w:r>
      <w:r w:rsidR="1F1D1326" w:rsidRPr="4886E59C">
        <w:rPr>
          <w:lang w:val="nb-NO"/>
        </w:rPr>
        <w:t>8</w:t>
      </w:r>
      <w:r w:rsidR="7F97215B" w:rsidRPr="4886E59C">
        <w:rPr>
          <w:lang w:val="nb-NO"/>
        </w:rPr>
        <w:t>, l</w:t>
      </w:r>
      <w:r w:rsidR="41DCF8F4" w:rsidRPr="4886E59C">
        <w:rPr>
          <w:lang w:val="nb-NO"/>
        </w:rPr>
        <w:t>igger i en annen høyde en</w:t>
      </w:r>
      <w:r w:rsidR="423CEDA4" w:rsidRPr="4886E59C">
        <w:rPr>
          <w:lang w:val="nb-NO"/>
        </w:rPr>
        <w:t>n</w:t>
      </w:r>
      <w:r w:rsidR="41DCF8F4" w:rsidRPr="4886E59C">
        <w:rPr>
          <w:lang w:val="nb-NO"/>
        </w:rPr>
        <w:t xml:space="preserve"> veien. </w:t>
      </w:r>
    </w:p>
    <w:p w14:paraId="3D1A324C" w14:textId="6B6447D4" w:rsidR="3C2106DB" w:rsidRDefault="3C2106DB" w:rsidP="3C2106DB">
      <w:pPr>
        <w:rPr>
          <w:lang w:val="nb-NO"/>
        </w:rPr>
      </w:pPr>
    </w:p>
    <w:p w14:paraId="51CBC177" w14:textId="7BF53535" w:rsidR="00A36F70" w:rsidRDefault="2FD803CA" w:rsidP="00A36F70">
      <w:pPr>
        <w:keepNext/>
      </w:pPr>
      <w:r>
        <w:rPr>
          <w:noProof/>
        </w:rPr>
        <w:drawing>
          <wp:inline distT="0" distB="0" distL="0" distR="0" wp14:anchorId="2628E429" wp14:editId="31E5D531">
            <wp:extent cx="2248216" cy="2256885"/>
            <wp:effectExtent l="0" t="0" r="0" b="0"/>
            <wp:docPr id="3229774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77436" name=""/>
                    <pic:cNvPicPr/>
                  </pic:nvPicPr>
                  <pic:blipFill>
                    <a:blip r:embed="rId22">
                      <a:extLst>
                        <a:ext uri="{28A0092B-C50C-407E-A947-70E740481C1C}">
                          <a14:useLocalDpi xmlns:a14="http://schemas.microsoft.com/office/drawing/2010/main"/>
                        </a:ext>
                      </a:extLst>
                    </a:blip>
                    <a:srcRect t="2166" b="1333"/>
                    <a:stretch>
                      <a:fillRect/>
                    </a:stretch>
                  </pic:blipFill>
                  <pic:spPr>
                    <a:xfrm>
                      <a:off x="0" y="0"/>
                      <a:ext cx="2248216" cy="2256885"/>
                    </a:xfrm>
                    <a:prstGeom prst="rect">
                      <a:avLst/>
                    </a:prstGeom>
                  </pic:spPr>
                </pic:pic>
              </a:graphicData>
            </a:graphic>
          </wp:inline>
        </w:drawing>
      </w:r>
      <w:r w:rsidR="00A36F70">
        <w:rPr>
          <w:noProof/>
        </w:rPr>
        <w:drawing>
          <wp:inline distT="0" distB="0" distL="0" distR="0" wp14:anchorId="09072473" wp14:editId="720DFC5B">
            <wp:extent cx="2111011" cy="2261630"/>
            <wp:effectExtent l="0" t="0" r="0" b="0"/>
            <wp:docPr id="894400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00449" name=""/>
                    <pic:cNvPicPr/>
                  </pic:nvPicPr>
                  <pic:blipFill>
                    <a:blip r:embed="rId23">
                      <a:extLst>
                        <a:ext uri="{28A0092B-C50C-407E-A947-70E740481C1C}">
                          <a14:useLocalDpi xmlns:a14="http://schemas.microsoft.com/office/drawing/2010/main"/>
                        </a:ext>
                      </a:extLst>
                    </a:blip>
                    <a:stretch>
                      <a:fillRect/>
                    </a:stretch>
                  </pic:blipFill>
                  <pic:spPr>
                    <a:xfrm>
                      <a:off x="0" y="0"/>
                      <a:ext cx="2111011" cy="2261630"/>
                    </a:xfrm>
                    <a:prstGeom prst="rect">
                      <a:avLst/>
                    </a:prstGeom>
                  </pic:spPr>
                </pic:pic>
              </a:graphicData>
            </a:graphic>
          </wp:inline>
        </w:drawing>
      </w:r>
    </w:p>
    <w:p w14:paraId="7AB4FC44" w14:textId="2744AB72" w:rsidR="00F14DF3" w:rsidRDefault="00A36F70" w:rsidP="00A36F70">
      <w:pPr>
        <w:pStyle w:val="Bildetekst"/>
        <w:rPr>
          <w:lang w:val="nb-NO"/>
        </w:rPr>
      </w:pPr>
      <w:r w:rsidRPr="00A36F70">
        <w:rPr>
          <w:lang w:val="nb-NO"/>
        </w:rPr>
        <w:t xml:space="preserve">Figur </w:t>
      </w:r>
      <w:r>
        <w:fldChar w:fldCharType="begin"/>
      </w:r>
      <w:r w:rsidRPr="00A36F70">
        <w:rPr>
          <w:lang w:val="nb-NO"/>
        </w:rPr>
        <w:instrText xml:space="preserve"> SEQ Figur \* ARABIC </w:instrText>
      </w:r>
      <w:r>
        <w:fldChar w:fldCharType="separate"/>
      </w:r>
      <w:r w:rsidR="00D22E41">
        <w:rPr>
          <w:noProof/>
          <w:lang w:val="nb-NO"/>
        </w:rPr>
        <w:t>8</w:t>
      </w:r>
      <w:r>
        <w:fldChar w:fldCharType="end"/>
      </w:r>
      <w:r w:rsidRPr="00A36F70">
        <w:rPr>
          <w:lang w:val="nb-NO"/>
        </w:rPr>
        <w:t xml:space="preserve">: T.v. karttegning fra </w:t>
      </w:r>
      <w:proofErr w:type="spellStart"/>
      <w:r w:rsidRPr="00A36F70">
        <w:rPr>
          <w:lang w:val="nb-NO"/>
        </w:rPr>
        <w:t>Geomatikk</w:t>
      </w:r>
      <w:proofErr w:type="spellEnd"/>
      <w:r w:rsidRPr="00A36F70">
        <w:rPr>
          <w:lang w:val="nb-NO"/>
        </w:rPr>
        <w:t>. T.h. Kabeltrase som går under regnbed i prinsippskisse.</w:t>
      </w:r>
    </w:p>
    <w:p w14:paraId="42170A15" w14:textId="4C9EFB82" w:rsidR="002E0771" w:rsidRPr="00F14DF3" w:rsidRDefault="00F14DF3" w:rsidP="002E0771">
      <w:pPr>
        <w:rPr>
          <w:lang w:val="nb-NO"/>
        </w:rPr>
      </w:pPr>
      <w:r w:rsidRPr="00F14DF3">
        <w:rPr>
          <w:lang w:val="nb-NO"/>
        </w:rPr>
        <w:t>Ved gravearbeid som kan påvirke kabelanlegg skal det bestilles kabelpåvisning.</w:t>
      </w:r>
    </w:p>
    <w:p w14:paraId="2EC80D2B" w14:textId="4D8A0099" w:rsidR="00F14DF3" w:rsidRPr="00F14DF3" w:rsidRDefault="00F14DF3" w:rsidP="00F14DF3">
      <w:pPr>
        <w:rPr>
          <w:lang w:val="nb-NO"/>
        </w:rPr>
      </w:pPr>
      <w:r w:rsidRPr="00F14DF3">
        <w:rPr>
          <w:lang w:val="nb-NO"/>
        </w:rPr>
        <w:t xml:space="preserve">Tilkomst til kabelgrøften skal opprettholdes. Sammen med søknad om igangsettingstillatelse skal det </w:t>
      </w:r>
    </w:p>
    <w:p w14:paraId="6BDCDB6D" w14:textId="14B165BE" w:rsidR="007D4EBD" w:rsidRPr="00DD3E8A" w:rsidRDefault="00F14DF3" w:rsidP="00F14DF3">
      <w:pPr>
        <w:rPr>
          <w:lang w:val="nb-NO"/>
        </w:rPr>
      </w:pPr>
      <w:r w:rsidRPr="00F14DF3">
        <w:rPr>
          <w:lang w:val="nb-NO"/>
        </w:rPr>
        <w:t xml:space="preserve">innsendes dokumentasjon som viser </w:t>
      </w:r>
      <w:r w:rsidR="006174C9">
        <w:rPr>
          <w:lang w:val="nb-NO"/>
        </w:rPr>
        <w:t>hvordan eksisterende</w:t>
      </w:r>
      <w:r w:rsidRPr="00F14DF3">
        <w:rPr>
          <w:lang w:val="nb-NO"/>
        </w:rPr>
        <w:t xml:space="preserve"> kabelanlegg </w:t>
      </w:r>
      <w:r w:rsidR="006174C9">
        <w:rPr>
          <w:lang w:val="nb-NO"/>
        </w:rPr>
        <w:t xml:space="preserve">blir ivaretatt. </w:t>
      </w:r>
      <w:r w:rsidR="1AD256B9" w:rsidRPr="00A9358C">
        <w:rPr>
          <w:lang w:val="nb-NO"/>
        </w:rPr>
        <w:br/>
      </w:r>
    </w:p>
    <w:p w14:paraId="50D684B2" w14:textId="04AC907A" w:rsidR="00164C51" w:rsidRPr="00F64435" w:rsidRDefault="07F9CACD" w:rsidP="00741147">
      <w:pPr>
        <w:pStyle w:val="Overskrift2"/>
      </w:pPr>
      <w:bookmarkStart w:id="46" w:name="_Toc89682240"/>
      <w:bookmarkStart w:id="47" w:name="_Toc89688846"/>
      <w:bookmarkStart w:id="48" w:name="_Toc89757152"/>
      <w:bookmarkStart w:id="49" w:name="_Toc94875892"/>
      <w:bookmarkStart w:id="50" w:name="_Toc94875893"/>
      <w:bookmarkStart w:id="51" w:name="_Toc138763522"/>
      <w:bookmarkStart w:id="52" w:name="_Toc192763218"/>
      <w:bookmarkStart w:id="53" w:name="_Toc230874587"/>
      <w:bookmarkStart w:id="54" w:name="_Toc800334111"/>
      <w:bookmarkStart w:id="55" w:name="_Toc1162796006"/>
      <w:bookmarkStart w:id="56" w:name="_Toc232620392"/>
      <w:bookmarkEnd w:id="46"/>
      <w:bookmarkEnd w:id="47"/>
      <w:bookmarkEnd w:id="48"/>
      <w:bookmarkEnd w:id="49"/>
      <w:r>
        <w:t>76</w:t>
      </w:r>
      <w:r w:rsidR="5D2B1B5E">
        <w:t xml:space="preserve"> </w:t>
      </w:r>
      <w:r>
        <w:t>Veger og plasser</w:t>
      </w:r>
      <w:bookmarkEnd w:id="50"/>
      <w:bookmarkEnd w:id="51"/>
      <w:bookmarkEnd w:id="52"/>
      <w:bookmarkEnd w:id="53"/>
      <w:bookmarkEnd w:id="56"/>
      <w:r w:rsidR="00164C51">
        <w:tab/>
      </w:r>
      <w:bookmarkEnd w:id="54"/>
      <w:bookmarkEnd w:id="55"/>
    </w:p>
    <w:p w14:paraId="04023575" w14:textId="71E5480C" w:rsidR="00E8344C" w:rsidRDefault="558FDF70" w:rsidP="00E8344C">
      <w:pPr>
        <w:rPr>
          <w:lang w:val="nb-NO"/>
        </w:rPr>
      </w:pPr>
      <w:r w:rsidRPr="4886E59C">
        <w:rPr>
          <w:rFonts w:eastAsia="Arial" w:cs="Arial"/>
          <w:lang w:val="nb-NO"/>
        </w:rPr>
        <w:t>A</w:t>
      </w:r>
      <w:r w:rsidR="0CEFEF8D" w:rsidRPr="4886E59C">
        <w:rPr>
          <w:rFonts w:eastAsia="Arial" w:cs="Arial"/>
          <w:lang w:val="nb-NO"/>
        </w:rPr>
        <w:t>rb</w:t>
      </w:r>
      <w:r w:rsidRPr="4886E59C">
        <w:rPr>
          <w:rFonts w:eastAsia="Arial" w:cs="Arial"/>
          <w:lang w:val="nb-NO"/>
        </w:rPr>
        <w:t>eidet</w:t>
      </w:r>
      <w:r w:rsidR="7C841AC3" w:rsidRPr="4886E59C">
        <w:rPr>
          <w:rFonts w:eastAsia="Arial" w:cs="Arial"/>
          <w:lang w:val="nb-NO"/>
        </w:rPr>
        <w:t xml:space="preserve"> omh</w:t>
      </w:r>
      <w:r w:rsidR="5AFA1CAF" w:rsidRPr="4886E59C">
        <w:rPr>
          <w:rFonts w:eastAsia="Arial" w:cs="Arial"/>
          <w:lang w:val="nb-NO"/>
        </w:rPr>
        <w:t>andler</w:t>
      </w:r>
      <w:r w:rsidR="3B452EEF" w:rsidRPr="4886E59C">
        <w:rPr>
          <w:rFonts w:eastAsia="Arial" w:cs="Arial"/>
          <w:lang w:val="nb-NO"/>
        </w:rPr>
        <w:t xml:space="preserve"> komplett </w:t>
      </w:r>
      <w:r w:rsidR="44A8EEFF" w:rsidRPr="4886E59C">
        <w:rPr>
          <w:rFonts w:eastAsia="Arial" w:cs="Arial"/>
          <w:lang w:val="nb-NO"/>
        </w:rPr>
        <w:t>prosjektering</w:t>
      </w:r>
      <w:r w:rsidR="3D823C5B" w:rsidRPr="4886E59C">
        <w:rPr>
          <w:rFonts w:eastAsia="Arial" w:cs="Arial"/>
          <w:lang w:val="nb-NO"/>
        </w:rPr>
        <w:t xml:space="preserve">, dimensjonering </w:t>
      </w:r>
      <w:r w:rsidR="44A8EEFF" w:rsidRPr="4886E59C">
        <w:rPr>
          <w:rFonts w:eastAsia="Arial" w:cs="Arial"/>
          <w:lang w:val="nb-NO"/>
        </w:rPr>
        <w:t xml:space="preserve">og </w:t>
      </w:r>
      <w:r w:rsidR="3B452EEF" w:rsidRPr="4886E59C">
        <w:rPr>
          <w:rFonts w:eastAsia="Arial" w:cs="Arial"/>
          <w:lang w:val="nb-NO"/>
        </w:rPr>
        <w:t xml:space="preserve">oppbygning </w:t>
      </w:r>
      <w:r w:rsidR="3D823C5B" w:rsidRPr="4886E59C">
        <w:rPr>
          <w:rFonts w:eastAsia="Arial" w:cs="Arial"/>
          <w:lang w:val="nb-NO"/>
        </w:rPr>
        <w:t>av</w:t>
      </w:r>
      <w:r w:rsidR="3B452EEF" w:rsidRPr="4886E59C">
        <w:rPr>
          <w:rFonts w:eastAsia="Arial" w:cs="Arial"/>
          <w:lang w:val="nb-NO"/>
        </w:rPr>
        <w:t xml:space="preserve"> dekker</w:t>
      </w:r>
      <w:r w:rsidR="5E29F211" w:rsidRPr="4886E59C">
        <w:rPr>
          <w:rFonts w:eastAsia="Arial" w:cs="Arial"/>
          <w:lang w:val="nb-NO"/>
        </w:rPr>
        <w:t>,</w:t>
      </w:r>
      <w:r w:rsidR="3B452EEF" w:rsidRPr="4886E59C">
        <w:rPr>
          <w:rFonts w:eastAsia="Arial" w:cs="Arial"/>
          <w:lang w:val="nb-NO"/>
        </w:rPr>
        <w:t xml:space="preserve"> kjøre</w:t>
      </w:r>
      <w:r w:rsidR="7BEF2A82" w:rsidRPr="4886E59C">
        <w:rPr>
          <w:rFonts w:eastAsia="Arial" w:cs="Arial"/>
          <w:lang w:val="nb-NO"/>
        </w:rPr>
        <w:t>bane</w:t>
      </w:r>
      <w:r w:rsidR="3B452EEF" w:rsidRPr="4886E59C">
        <w:rPr>
          <w:rFonts w:eastAsia="Arial" w:cs="Arial"/>
          <w:lang w:val="nb-NO"/>
        </w:rPr>
        <w:t xml:space="preserve">, </w:t>
      </w:r>
      <w:r w:rsidR="03C4D4A8" w:rsidRPr="4886E59C">
        <w:rPr>
          <w:rFonts w:eastAsia="Arial" w:cs="Arial"/>
          <w:lang w:val="nb-NO"/>
        </w:rPr>
        <w:t xml:space="preserve">grussti, </w:t>
      </w:r>
      <w:r w:rsidR="3B452EEF" w:rsidRPr="4886E59C">
        <w:rPr>
          <w:rFonts w:eastAsia="Arial" w:cs="Arial"/>
          <w:lang w:val="nb-NO"/>
        </w:rPr>
        <w:t>gangvei med møbleringssone, gatetun og kantavgrensninger</w:t>
      </w:r>
      <w:r w:rsidR="4A677678" w:rsidRPr="4886E59C">
        <w:rPr>
          <w:rFonts w:eastAsia="Arial" w:cs="Arial"/>
          <w:lang w:val="nb-NO"/>
        </w:rPr>
        <w:t xml:space="preserve">. </w:t>
      </w:r>
      <w:r w:rsidR="3D823C5B" w:rsidRPr="4886E59C">
        <w:rPr>
          <w:rFonts w:eastAsia="Arial" w:cs="Arial"/>
          <w:lang w:val="nb-NO"/>
        </w:rPr>
        <w:t>Arbeidet omfatter</w:t>
      </w:r>
      <w:r w:rsidR="6D2EFCB1" w:rsidRPr="4886E59C">
        <w:rPr>
          <w:rFonts w:eastAsia="Arial" w:cs="Arial"/>
          <w:lang w:val="nb-NO"/>
        </w:rPr>
        <w:t xml:space="preserve"> alle </w:t>
      </w:r>
      <w:r w:rsidR="183FA33A" w:rsidRPr="4886E59C">
        <w:rPr>
          <w:rFonts w:eastAsia="Arial" w:cs="Arial"/>
          <w:lang w:val="nb-NO"/>
        </w:rPr>
        <w:t>nødvendige materialer</w:t>
      </w:r>
      <w:r w:rsidR="281028CD" w:rsidRPr="00A9358C">
        <w:rPr>
          <w:rFonts w:eastAsia="Arial" w:cs="Arial"/>
          <w:lang w:val="nb-NO"/>
        </w:rPr>
        <w:t xml:space="preserve"> </w:t>
      </w:r>
      <w:r w:rsidR="281028CD" w:rsidRPr="4886E59C">
        <w:rPr>
          <w:rFonts w:eastAsia="Arial" w:cs="Arial"/>
          <w:lang w:val="nb-NO"/>
        </w:rPr>
        <w:t>(eks. stein som gjenbrukes)</w:t>
      </w:r>
      <w:r w:rsidR="24393A78" w:rsidRPr="4886E59C">
        <w:rPr>
          <w:rFonts w:eastAsia="Arial" w:cs="Arial"/>
          <w:lang w:val="nb-NO"/>
        </w:rPr>
        <w:t xml:space="preserve"> og</w:t>
      </w:r>
      <w:r w:rsidR="28062305" w:rsidRPr="4886E59C">
        <w:rPr>
          <w:rFonts w:eastAsia="Arial" w:cs="Arial"/>
          <w:lang w:val="nb-NO"/>
        </w:rPr>
        <w:t xml:space="preserve"> </w:t>
      </w:r>
      <w:r w:rsidR="183FA33A" w:rsidRPr="4886E59C">
        <w:rPr>
          <w:rFonts w:eastAsia="Arial" w:cs="Arial"/>
          <w:lang w:val="nb-NO"/>
        </w:rPr>
        <w:t xml:space="preserve">transport for å anlegge veier og </w:t>
      </w:r>
      <w:r w:rsidR="21A1D7DB" w:rsidRPr="4886E59C">
        <w:rPr>
          <w:rFonts w:eastAsia="Arial" w:cs="Arial"/>
          <w:lang w:val="nb-NO"/>
        </w:rPr>
        <w:t>plasser</w:t>
      </w:r>
      <w:r w:rsidR="3B452EEF" w:rsidRPr="4886E59C">
        <w:rPr>
          <w:rFonts w:eastAsia="Arial" w:cs="Arial"/>
          <w:lang w:val="nb-NO"/>
        </w:rPr>
        <w:t>.</w:t>
      </w:r>
      <w:r w:rsidR="5E2F82FF" w:rsidRPr="4886E59C">
        <w:rPr>
          <w:lang w:val="nb-NO"/>
        </w:rPr>
        <w:t xml:space="preserve"> </w:t>
      </w:r>
    </w:p>
    <w:p w14:paraId="7843BB33" w14:textId="77777777" w:rsidR="00210264" w:rsidRDefault="00210264" w:rsidP="00582D04">
      <w:pPr>
        <w:rPr>
          <w:rFonts w:eastAsia="Arial" w:cs="Arial"/>
          <w:lang w:val="nb-NO"/>
        </w:rPr>
      </w:pPr>
    </w:p>
    <w:p w14:paraId="5F3F7F46" w14:textId="5A2F8B0E" w:rsidR="007C2C94" w:rsidRDefault="7DDA3AAB" w:rsidP="3D5F714E">
      <w:pPr>
        <w:spacing w:line="259" w:lineRule="auto"/>
        <w:rPr>
          <w:rFonts w:eastAsia="Arial" w:cs="Arial"/>
          <w:lang w:val="nb-NO"/>
        </w:rPr>
      </w:pPr>
      <w:r w:rsidRPr="4886E59C">
        <w:rPr>
          <w:lang w:val="nb-NO"/>
        </w:rPr>
        <w:t>For alle overflater skal det opparbeides tilstrekkelig overbygning for overflatens bruk</w:t>
      </w:r>
      <w:r w:rsidR="1EE58618" w:rsidRPr="14848D85">
        <w:rPr>
          <w:lang w:val="nb-NO"/>
        </w:rPr>
        <w:t xml:space="preserve"> </w:t>
      </w:r>
      <w:proofErr w:type="spellStart"/>
      <w:r w:rsidR="1EE58618" w:rsidRPr="14848D85">
        <w:rPr>
          <w:lang w:val="nb-NO"/>
        </w:rPr>
        <w:t>iht</w:t>
      </w:r>
      <w:proofErr w:type="spellEnd"/>
      <w:r w:rsidR="1EE58618" w:rsidRPr="14848D85">
        <w:rPr>
          <w:lang w:val="nb-NO"/>
        </w:rPr>
        <w:t xml:space="preserve"> </w:t>
      </w:r>
      <w:r w:rsidR="43066AFD" w:rsidRPr="3D5F714E">
        <w:rPr>
          <w:lang w:val="nb-NO"/>
        </w:rPr>
        <w:t>Gatenormalen og Håndbok N200.</w:t>
      </w:r>
      <w:r w:rsidRPr="3D5F714E">
        <w:rPr>
          <w:lang w:val="nb-NO"/>
        </w:rPr>
        <w:t xml:space="preserve"> </w:t>
      </w:r>
      <w:r w:rsidR="001B1A85" w:rsidRPr="001B1A85">
        <w:rPr>
          <w:rFonts w:eastAsia="Arial" w:cs="Arial"/>
          <w:lang w:val="nb-NO"/>
        </w:rPr>
        <w:t xml:space="preserve">Gatetun og gangveien gjennom friområdet skal etableres slik at de kan </w:t>
      </w:r>
      <w:proofErr w:type="spellStart"/>
      <w:r w:rsidR="00301999">
        <w:rPr>
          <w:rFonts w:eastAsia="Arial" w:cs="Arial"/>
          <w:lang w:val="nb-NO"/>
        </w:rPr>
        <w:t>vinterdriftes</w:t>
      </w:r>
      <w:proofErr w:type="spellEnd"/>
      <w:r w:rsidR="00301999">
        <w:rPr>
          <w:rFonts w:eastAsia="Arial" w:cs="Arial"/>
          <w:lang w:val="nb-NO"/>
        </w:rPr>
        <w:t xml:space="preserve">, og må dimensjoneres </w:t>
      </w:r>
      <w:r w:rsidR="00192263">
        <w:rPr>
          <w:rFonts w:eastAsia="Arial" w:cs="Arial"/>
          <w:lang w:val="nb-NO"/>
        </w:rPr>
        <w:t xml:space="preserve">i tråd med denne belastningen. </w:t>
      </w:r>
      <w:r w:rsidR="07F9CACD" w:rsidRPr="4886E59C">
        <w:rPr>
          <w:rFonts w:eastAsia="Arial" w:cs="Arial"/>
          <w:lang w:val="nb-NO"/>
        </w:rPr>
        <w:t xml:space="preserve">Dimensjonering av forsterkningslag og bærelag vurderes av </w:t>
      </w:r>
      <w:r w:rsidR="5665AF55" w:rsidRPr="4886E59C">
        <w:rPr>
          <w:rFonts w:eastAsia="Arial" w:cs="Arial"/>
          <w:lang w:val="nb-NO"/>
        </w:rPr>
        <w:t>TE</w:t>
      </w:r>
      <w:r w:rsidR="07F9CACD" w:rsidRPr="4886E59C">
        <w:rPr>
          <w:rFonts w:eastAsia="Arial" w:cs="Arial"/>
          <w:lang w:val="nb-NO"/>
        </w:rPr>
        <w:t xml:space="preserve"> i forhold til kvaliteten på underlagsmassene</w:t>
      </w:r>
      <w:r w:rsidR="60792A98" w:rsidRPr="4886E59C">
        <w:rPr>
          <w:rFonts w:eastAsia="Arial" w:cs="Arial"/>
          <w:lang w:val="nb-NO"/>
        </w:rPr>
        <w:t>,</w:t>
      </w:r>
      <w:r w:rsidR="07F9CACD" w:rsidRPr="4886E59C">
        <w:rPr>
          <w:rFonts w:eastAsia="Arial" w:cs="Arial"/>
          <w:lang w:val="nb-NO"/>
        </w:rPr>
        <w:t xml:space="preserve"> og skal være inkludert. </w:t>
      </w:r>
      <w:r w:rsidR="207E0D90" w:rsidRPr="4886E59C">
        <w:rPr>
          <w:lang w:val="nb-NO"/>
        </w:rPr>
        <w:t xml:space="preserve">Det skal benyttes drenerende og telefrie masser ved oppbygning av nye dekker. </w:t>
      </w:r>
      <w:r w:rsidR="07F9CACD" w:rsidRPr="4886E59C">
        <w:rPr>
          <w:rFonts w:eastAsia="Arial" w:cs="Arial"/>
          <w:lang w:val="nb-NO"/>
        </w:rPr>
        <w:t xml:space="preserve">Geotekstiler medtas der det vurderes som nødvendig. </w:t>
      </w:r>
      <w:r w:rsidR="755FFF28" w:rsidRPr="4886E59C">
        <w:rPr>
          <w:rFonts w:eastAsia="Arial" w:cs="Arial"/>
          <w:lang w:val="nb-NO"/>
        </w:rPr>
        <w:t>For alle arbeider med heller og stein skal avretting, fuging, komprimering være inkludert.</w:t>
      </w:r>
    </w:p>
    <w:p w14:paraId="27638A32" w14:textId="77777777" w:rsidR="007C2C94" w:rsidRDefault="007C2C94" w:rsidP="00164C51">
      <w:pPr>
        <w:rPr>
          <w:rFonts w:eastAsia="Arial" w:cs="Arial"/>
          <w:lang w:val="nb-NO"/>
        </w:rPr>
      </w:pPr>
    </w:p>
    <w:p w14:paraId="78391479" w14:textId="0DBAD442" w:rsidR="00371562" w:rsidRDefault="61081D1B" w:rsidP="00164C51">
      <w:pPr>
        <w:rPr>
          <w:rFonts w:eastAsia="Arial" w:cs="Arial"/>
          <w:lang w:val="nb-NO"/>
        </w:rPr>
      </w:pPr>
      <w:r w:rsidRPr="76192EE7">
        <w:rPr>
          <w:rFonts w:eastAsia="Arial" w:cs="Arial"/>
          <w:lang w:val="nb-NO"/>
        </w:rPr>
        <w:t xml:space="preserve">Alle nødvendige </w:t>
      </w:r>
      <w:r w:rsidR="1035E1F5" w:rsidRPr="76192EE7">
        <w:rPr>
          <w:rFonts w:eastAsia="Arial" w:cs="Arial"/>
          <w:lang w:val="nb-NO"/>
        </w:rPr>
        <w:t>tilpas</w:t>
      </w:r>
      <w:r w:rsidR="5F83B026" w:rsidRPr="76192EE7">
        <w:rPr>
          <w:rFonts w:eastAsia="Arial" w:cs="Arial"/>
          <w:lang w:val="nb-NO"/>
        </w:rPr>
        <w:t xml:space="preserve">ninger </w:t>
      </w:r>
      <w:r w:rsidR="17617C85" w:rsidRPr="76192EE7">
        <w:rPr>
          <w:rFonts w:eastAsia="Arial" w:cs="Arial"/>
          <w:lang w:val="nb-NO"/>
        </w:rPr>
        <w:t xml:space="preserve">mot tilgrensende </w:t>
      </w:r>
      <w:r w:rsidR="7805925D" w:rsidRPr="76192EE7">
        <w:rPr>
          <w:rFonts w:eastAsia="Arial" w:cs="Arial"/>
          <w:lang w:val="nb-NO"/>
        </w:rPr>
        <w:t>konstruksjoner</w:t>
      </w:r>
      <w:r w:rsidR="0FFEC950" w:rsidRPr="76192EE7">
        <w:rPr>
          <w:rFonts w:eastAsia="Arial" w:cs="Arial"/>
          <w:lang w:val="nb-NO"/>
        </w:rPr>
        <w:t>,</w:t>
      </w:r>
      <w:r w:rsidR="4E4162A0" w:rsidRPr="76192EE7">
        <w:rPr>
          <w:rFonts w:eastAsia="Arial" w:cs="Arial"/>
          <w:lang w:val="nb-NO"/>
        </w:rPr>
        <w:t xml:space="preserve"> kummer,</w:t>
      </w:r>
      <w:r w:rsidR="0FFEC950" w:rsidRPr="76192EE7">
        <w:rPr>
          <w:rFonts w:eastAsia="Arial" w:cs="Arial"/>
          <w:lang w:val="nb-NO"/>
        </w:rPr>
        <w:t xml:space="preserve"> </w:t>
      </w:r>
      <w:r w:rsidR="4E4162A0" w:rsidRPr="76192EE7">
        <w:rPr>
          <w:rFonts w:eastAsia="Arial" w:cs="Arial"/>
          <w:lang w:val="nb-NO"/>
        </w:rPr>
        <w:t xml:space="preserve">sluk, </w:t>
      </w:r>
      <w:r w:rsidR="0FFEC950" w:rsidRPr="76192EE7">
        <w:rPr>
          <w:rFonts w:eastAsia="Arial" w:cs="Arial"/>
          <w:lang w:val="nb-NO"/>
        </w:rPr>
        <w:t>dekker og</w:t>
      </w:r>
      <w:r w:rsidR="3AE1EBE0" w:rsidRPr="76192EE7">
        <w:rPr>
          <w:rFonts w:eastAsia="Arial" w:cs="Arial"/>
          <w:lang w:val="nb-NO"/>
        </w:rPr>
        <w:t xml:space="preserve"> overgang til</w:t>
      </w:r>
      <w:r w:rsidR="0FFEC950" w:rsidRPr="76192EE7">
        <w:rPr>
          <w:rFonts w:eastAsia="Arial" w:cs="Arial"/>
          <w:lang w:val="nb-NO"/>
        </w:rPr>
        <w:t xml:space="preserve"> eksisterende terreng</w:t>
      </w:r>
      <w:r w:rsidR="5E883E36" w:rsidRPr="76192EE7">
        <w:rPr>
          <w:rFonts w:eastAsia="Arial" w:cs="Arial"/>
          <w:lang w:val="nb-NO"/>
        </w:rPr>
        <w:t xml:space="preserve"> </w:t>
      </w:r>
      <w:r w:rsidR="7EB2D51C" w:rsidRPr="76192EE7">
        <w:rPr>
          <w:rFonts w:eastAsia="Arial" w:cs="Arial"/>
          <w:lang w:val="nb-NO"/>
        </w:rPr>
        <w:t>inngår</w:t>
      </w:r>
      <w:r w:rsidR="1D322DC4" w:rsidRPr="76192EE7">
        <w:rPr>
          <w:rFonts w:eastAsia="Arial" w:cs="Arial"/>
          <w:lang w:val="nb-NO"/>
        </w:rPr>
        <w:t>.</w:t>
      </w:r>
      <w:r w:rsidR="0CC02943" w:rsidRPr="76192EE7">
        <w:rPr>
          <w:rFonts w:eastAsia="Arial" w:cs="Arial"/>
          <w:lang w:val="nb-NO"/>
        </w:rPr>
        <w:t xml:space="preserve"> Det </w:t>
      </w:r>
      <w:r w:rsidR="2F078624" w:rsidRPr="76192EE7">
        <w:rPr>
          <w:rFonts w:eastAsia="Arial" w:cs="Arial"/>
          <w:lang w:val="nb-NO"/>
        </w:rPr>
        <w:t xml:space="preserve">gjøres oppmerksom på at eksisterende </w:t>
      </w:r>
      <w:proofErr w:type="spellStart"/>
      <w:r w:rsidR="2F078624" w:rsidRPr="76192EE7">
        <w:rPr>
          <w:rFonts w:eastAsia="Arial" w:cs="Arial"/>
          <w:lang w:val="nb-NO"/>
        </w:rPr>
        <w:t>trekkekum</w:t>
      </w:r>
      <w:proofErr w:type="spellEnd"/>
      <w:r w:rsidR="2F078624" w:rsidRPr="76192EE7">
        <w:rPr>
          <w:rFonts w:eastAsia="Arial" w:cs="Arial"/>
          <w:lang w:val="nb-NO"/>
        </w:rPr>
        <w:t xml:space="preserve"> ligger noe høyere enn høyde</w:t>
      </w:r>
      <w:r w:rsidR="4D81F0F9" w:rsidRPr="76192EE7">
        <w:rPr>
          <w:rFonts w:eastAsia="Arial" w:cs="Arial"/>
          <w:lang w:val="nb-NO"/>
        </w:rPr>
        <w:t>n</w:t>
      </w:r>
      <w:r w:rsidR="2F078624" w:rsidRPr="76192EE7">
        <w:rPr>
          <w:rFonts w:eastAsia="Arial" w:cs="Arial"/>
          <w:lang w:val="nb-NO"/>
        </w:rPr>
        <w:t xml:space="preserve"> på dagen</w:t>
      </w:r>
      <w:r w:rsidR="3C79E563" w:rsidRPr="76192EE7">
        <w:rPr>
          <w:rFonts w:eastAsia="Arial" w:cs="Arial"/>
          <w:lang w:val="nb-NO"/>
        </w:rPr>
        <w:t>s fortau</w:t>
      </w:r>
      <w:r w:rsidR="1F2E1D52" w:rsidRPr="76192EE7">
        <w:rPr>
          <w:rFonts w:eastAsia="Arial" w:cs="Arial"/>
          <w:lang w:val="nb-NO"/>
        </w:rPr>
        <w:t>.</w:t>
      </w:r>
    </w:p>
    <w:p w14:paraId="42E95365" w14:textId="77777777" w:rsidR="00165397" w:rsidRDefault="00165397" w:rsidP="00164C51">
      <w:pPr>
        <w:rPr>
          <w:rFonts w:eastAsia="Arial" w:cs="Arial"/>
          <w:lang w:val="nb-NO"/>
        </w:rPr>
      </w:pPr>
    </w:p>
    <w:p w14:paraId="23607448" w14:textId="25B435F3" w:rsidR="00E35289" w:rsidRPr="004618AB" w:rsidRDefault="7EEBDDCD" w:rsidP="00164C51">
      <w:pPr>
        <w:rPr>
          <w:rFonts w:eastAsia="Arial" w:cs="Arial"/>
          <w:lang w:val="nb-NO"/>
        </w:rPr>
      </w:pPr>
      <w:r w:rsidRPr="76192EE7">
        <w:rPr>
          <w:rFonts w:eastAsia="Arial" w:cs="Arial"/>
          <w:lang w:val="nb-NO"/>
        </w:rPr>
        <w:t xml:space="preserve">Det legges spesielt stor vekt på at det til enhver tid sørges for riktige fallforhold uten svanker og </w:t>
      </w:r>
      <w:proofErr w:type="spellStart"/>
      <w:r w:rsidRPr="76192EE7">
        <w:rPr>
          <w:rFonts w:eastAsia="Arial" w:cs="Arial"/>
          <w:lang w:val="nb-NO"/>
        </w:rPr>
        <w:t>motfall</w:t>
      </w:r>
      <w:proofErr w:type="spellEnd"/>
      <w:r w:rsidRPr="76192EE7">
        <w:rPr>
          <w:rFonts w:eastAsia="Arial" w:cs="Arial"/>
          <w:lang w:val="nb-NO"/>
        </w:rPr>
        <w:t xml:space="preserve">. I ferdig anlegg skal overvann på plassen håndteres lokalt med infiltrasjon. Unntaket er ved ekstreme nedbørsmengder der overvannet skal ledes trygt </w:t>
      </w:r>
      <w:r w:rsidR="22409F79" w:rsidRPr="76192EE7">
        <w:rPr>
          <w:rFonts w:eastAsia="Arial" w:cs="Arial"/>
          <w:lang w:val="nb-NO"/>
        </w:rPr>
        <w:t>til</w:t>
      </w:r>
      <w:r w:rsidR="501BCE9C" w:rsidRPr="76192EE7">
        <w:rPr>
          <w:rFonts w:eastAsia="Arial" w:cs="Arial"/>
          <w:lang w:val="nb-NO"/>
        </w:rPr>
        <w:t xml:space="preserve"> regnbed.</w:t>
      </w:r>
    </w:p>
    <w:p w14:paraId="5E31FE6D" w14:textId="2C5406C4" w:rsidR="00AE6E0F" w:rsidRDefault="00AE6E0F" w:rsidP="00164C51">
      <w:pPr>
        <w:rPr>
          <w:rFonts w:eastAsia="Arial" w:cs="Arial"/>
          <w:lang w:val="nb-NO"/>
        </w:rPr>
      </w:pPr>
    </w:p>
    <w:p w14:paraId="395FB137" w14:textId="44629E65" w:rsidR="00E949EE" w:rsidRDefault="57D82B2E" w:rsidP="00A513D7">
      <w:pPr>
        <w:pStyle w:val="Overskrift3"/>
      </w:pPr>
      <w:bookmarkStart w:id="57" w:name="_Toc232406287"/>
      <w:bookmarkStart w:id="58" w:name="_Toc232406731"/>
      <w:bookmarkStart w:id="59" w:name="_Toc232620393"/>
      <w:r>
        <w:t>761</w:t>
      </w:r>
      <w:r w:rsidR="7BBFC38B">
        <w:t xml:space="preserve"> Veier</w:t>
      </w:r>
      <w:bookmarkEnd w:id="57"/>
      <w:bookmarkEnd w:id="58"/>
      <w:bookmarkEnd w:id="59"/>
    </w:p>
    <w:p w14:paraId="04DBCC57" w14:textId="443D0AD7" w:rsidR="00397B3F" w:rsidRPr="00C31B92" w:rsidRDefault="2FADB431" w:rsidP="4886E59C">
      <w:pPr>
        <w:rPr>
          <w:lang w:val="nb-NO"/>
        </w:rPr>
      </w:pPr>
      <w:r w:rsidRPr="00A9358C">
        <w:rPr>
          <w:b/>
          <w:bCs/>
          <w:lang w:val="nb-NO"/>
        </w:rPr>
        <w:t>Kjøre</w:t>
      </w:r>
      <w:r w:rsidR="4FD8665C" w:rsidRPr="00A9358C">
        <w:rPr>
          <w:b/>
          <w:bCs/>
          <w:lang w:val="nb-NO"/>
        </w:rPr>
        <w:t>bane</w:t>
      </w:r>
      <w:r w:rsidR="00E35289" w:rsidRPr="00536498">
        <w:rPr>
          <w:lang w:val="nb-NO"/>
        </w:rPr>
        <w:br/>
      </w:r>
      <w:r w:rsidR="79DC0F1D" w:rsidRPr="00A9358C">
        <w:rPr>
          <w:lang w:val="nb-NO"/>
        </w:rPr>
        <w:t>Kjørebane skal</w:t>
      </w:r>
      <w:r w:rsidR="4834A5AF" w:rsidRPr="00A9358C">
        <w:rPr>
          <w:lang w:val="nb-NO"/>
        </w:rPr>
        <w:t xml:space="preserve"> reasfalteres</w:t>
      </w:r>
      <w:r w:rsidR="3F89FA37" w:rsidRPr="00A9358C">
        <w:rPr>
          <w:lang w:val="nb-NO"/>
        </w:rPr>
        <w:t xml:space="preserve"> i forbindelse med oppgradering av </w:t>
      </w:r>
      <w:r w:rsidR="61985CFD" w:rsidRPr="00A9358C">
        <w:rPr>
          <w:lang w:val="nb-NO"/>
        </w:rPr>
        <w:t xml:space="preserve">Kyrre Grepps gate </w:t>
      </w:r>
      <w:r w:rsidR="3F89FA37" w:rsidRPr="00A9358C">
        <w:rPr>
          <w:lang w:val="nb-NO"/>
        </w:rPr>
        <w:t>på begge sid</w:t>
      </w:r>
      <w:r w:rsidR="0F04919D" w:rsidRPr="00A9358C">
        <w:rPr>
          <w:lang w:val="nb-NO"/>
        </w:rPr>
        <w:t xml:space="preserve">er av </w:t>
      </w:r>
      <w:r w:rsidR="405ED331" w:rsidRPr="00A9358C">
        <w:rPr>
          <w:lang w:val="nb-NO"/>
        </w:rPr>
        <w:t xml:space="preserve">Haarklous plass, se </w:t>
      </w:r>
      <w:r w:rsidR="00611310">
        <w:rPr>
          <w:lang w:val="nb-NO"/>
        </w:rPr>
        <w:t>«</w:t>
      </w:r>
      <w:r w:rsidR="097D1614" w:rsidRPr="00A9358C">
        <w:rPr>
          <w:lang w:val="nb-NO"/>
        </w:rPr>
        <w:t xml:space="preserve">LA01 </w:t>
      </w:r>
      <w:r w:rsidR="3AE75A49" w:rsidRPr="00A9358C">
        <w:rPr>
          <w:lang w:val="nb-NO"/>
        </w:rPr>
        <w:t>prinsippskisse</w:t>
      </w:r>
      <w:r w:rsidR="00611310">
        <w:rPr>
          <w:lang w:val="nb-NO"/>
        </w:rPr>
        <w:t xml:space="preserve">» for </w:t>
      </w:r>
      <w:r w:rsidR="06B9686A" w:rsidRPr="00A9358C">
        <w:rPr>
          <w:lang w:val="nb-NO"/>
        </w:rPr>
        <w:t>Kyrre Grepps</w:t>
      </w:r>
      <w:r w:rsidR="00611310">
        <w:rPr>
          <w:lang w:val="nb-NO"/>
        </w:rPr>
        <w:t xml:space="preserve"> gate</w:t>
      </w:r>
      <w:r w:rsidR="06B9686A" w:rsidRPr="00A9358C">
        <w:rPr>
          <w:lang w:val="nb-NO"/>
        </w:rPr>
        <w:t>.</w:t>
      </w:r>
      <w:r w:rsidR="00611310">
        <w:rPr>
          <w:lang w:val="nb-NO"/>
        </w:rPr>
        <w:t xml:space="preserve"> </w:t>
      </w:r>
      <w:r w:rsidR="0F04919D" w:rsidRPr="00A9358C">
        <w:rPr>
          <w:lang w:val="nb-NO"/>
        </w:rPr>
        <w:t>Asfaltering må tilpasse ny</w:t>
      </w:r>
      <w:r w:rsidR="25A767EE" w:rsidRPr="00A9358C">
        <w:rPr>
          <w:lang w:val="nb-NO"/>
        </w:rPr>
        <w:t xml:space="preserve"> situasjon hvor veien kuttes</w:t>
      </w:r>
      <w:r w:rsidR="405ED331" w:rsidRPr="00A9358C">
        <w:rPr>
          <w:lang w:val="nb-NO"/>
        </w:rPr>
        <w:t xml:space="preserve"> </w:t>
      </w:r>
      <w:r w:rsidR="48CECFF2" w:rsidRPr="00A9358C">
        <w:rPr>
          <w:lang w:val="nb-NO"/>
        </w:rPr>
        <w:t>og til ny kantavgrensning</w:t>
      </w:r>
      <w:r w:rsidR="1FDACC94" w:rsidRPr="00A9358C">
        <w:rPr>
          <w:lang w:val="nb-NO"/>
        </w:rPr>
        <w:t xml:space="preserve">, se figur </w:t>
      </w:r>
      <w:r w:rsidR="00D23747">
        <w:rPr>
          <w:lang w:val="nb-NO"/>
        </w:rPr>
        <w:t>9</w:t>
      </w:r>
      <w:r w:rsidR="48CECFF2" w:rsidRPr="00A9358C">
        <w:rPr>
          <w:lang w:val="nb-NO"/>
        </w:rPr>
        <w:t>.</w:t>
      </w:r>
      <w:r w:rsidR="3F5B7A81" w:rsidRPr="00A9358C">
        <w:rPr>
          <w:lang w:val="nb-NO"/>
        </w:rPr>
        <w:t xml:space="preserve"> </w:t>
      </w:r>
      <w:r w:rsidR="00BBD677" w:rsidRPr="00A9358C">
        <w:rPr>
          <w:lang w:val="nb-NO"/>
        </w:rPr>
        <w:t>Der hvor asfalten skal legges mot kant skal siste lag med asfalt legges etter at kant</w:t>
      </w:r>
      <w:r w:rsidR="74988E73" w:rsidRPr="00A9358C">
        <w:rPr>
          <w:lang w:val="nb-NO"/>
        </w:rPr>
        <w:t>e</w:t>
      </w:r>
      <w:r w:rsidR="1D8403BC" w:rsidRPr="00A9358C">
        <w:rPr>
          <w:lang w:val="nb-NO"/>
        </w:rPr>
        <w:t>n</w:t>
      </w:r>
      <w:r w:rsidR="00BBD677" w:rsidRPr="00A9358C">
        <w:rPr>
          <w:lang w:val="nb-NO"/>
        </w:rPr>
        <w:t xml:space="preserve"> er satt. </w:t>
      </w:r>
    </w:p>
    <w:p w14:paraId="014B6CC8" w14:textId="2431B40C" w:rsidR="4886E59C" w:rsidRPr="00A9358C" w:rsidRDefault="4886E59C" w:rsidP="4886E59C">
      <w:pPr>
        <w:rPr>
          <w:lang w:val="nb-NO"/>
        </w:rPr>
      </w:pPr>
    </w:p>
    <w:p w14:paraId="3A020D37" w14:textId="0D0553BC" w:rsidR="00611310" w:rsidRPr="00A9358C" w:rsidRDefault="136BFB5D" w:rsidP="7D62DF61">
      <w:pPr>
        <w:contextualSpacing/>
        <w:rPr>
          <w:b/>
          <w:bCs/>
          <w:lang w:val="nb-NO"/>
        </w:rPr>
      </w:pPr>
      <w:r w:rsidRPr="7D62DF61">
        <w:rPr>
          <w:b/>
          <w:bCs/>
          <w:lang w:val="nb-NO"/>
        </w:rPr>
        <w:t xml:space="preserve">Grussti </w:t>
      </w:r>
    </w:p>
    <w:p w14:paraId="28530243" w14:textId="126DB01E" w:rsidR="76192EE7" w:rsidRDefault="136BFB5D" w:rsidP="001B5B3E">
      <w:pPr>
        <w:contextualSpacing/>
        <w:jc w:val="both"/>
        <w:rPr>
          <w:rFonts w:eastAsia="Arial"/>
          <w:lang w:val="nb-NO"/>
        </w:rPr>
      </w:pPr>
      <w:r w:rsidRPr="7D62DF61">
        <w:rPr>
          <w:rFonts w:eastAsia="Arial"/>
          <w:lang w:val="nb-NO"/>
        </w:rPr>
        <w:t>Omfatter alle arbeider med reetablering av to u</w:t>
      </w:r>
      <w:r w:rsidR="002645B6">
        <w:rPr>
          <w:rFonts w:eastAsia="Arial"/>
          <w:lang w:val="nb-NO"/>
        </w:rPr>
        <w:t>t</w:t>
      </w:r>
      <w:r w:rsidRPr="7D62DF61">
        <w:rPr>
          <w:rFonts w:eastAsia="Arial"/>
          <w:lang w:val="nb-NO"/>
        </w:rPr>
        <w:t>stikkere for gru</w:t>
      </w:r>
      <w:r w:rsidR="00963FD4">
        <w:rPr>
          <w:rFonts w:eastAsia="Arial"/>
          <w:lang w:val="nb-NO"/>
        </w:rPr>
        <w:t>s</w:t>
      </w:r>
      <w:r w:rsidRPr="7D62DF61">
        <w:rPr>
          <w:rFonts w:eastAsia="Arial"/>
          <w:lang w:val="nb-NO"/>
        </w:rPr>
        <w:t>sti og påkobling til eksisterende gru</w:t>
      </w:r>
      <w:r w:rsidR="00963FD4">
        <w:rPr>
          <w:rFonts w:eastAsia="Arial"/>
          <w:lang w:val="nb-NO"/>
        </w:rPr>
        <w:t>s</w:t>
      </w:r>
      <w:r w:rsidRPr="7D62DF61">
        <w:rPr>
          <w:rFonts w:eastAsia="Arial"/>
          <w:lang w:val="nb-NO"/>
        </w:rPr>
        <w:t xml:space="preserve">sti i grensesnittet ved møbleringssonen, se figur </w:t>
      </w:r>
      <w:r w:rsidR="00D23747">
        <w:rPr>
          <w:rFonts w:eastAsia="Arial"/>
          <w:lang w:val="nb-NO"/>
        </w:rPr>
        <w:t>9</w:t>
      </w:r>
      <w:r w:rsidRPr="7D62DF61">
        <w:rPr>
          <w:rFonts w:eastAsia="Arial"/>
          <w:lang w:val="nb-NO"/>
        </w:rPr>
        <w:t xml:space="preserve">. Topplag grusdekke på gangveiene skal </w:t>
      </w:r>
      <w:r w:rsidR="00AF7ADA">
        <w:rPr>
          <w:rFonts w:eastAsia="Arial"/>
          <w:lang w:val="nb-NO"/>
        </w:rPr>
        <w:t>tilpasses tilstøtende grusarealer</w:t>
      </w:r>
      <w:r w:rsidR="00EC2866">
        <w:rPr>
          <w:rFonts w:eastAsia="Arial"/>
          <w:lang w:val="nb-NO"/>
        </w:rPr>
        <w:t xml:space="preserve"> og </w:t>
      </w:r>
      <w:r w:rsidRPr="7D62DF61">
        <w:rPr>
          <w:rFonts w:eastAsia="Arial"/>
          <w:lang w:val="nb-NO"/>
        </w:rPr>
        <w:t xml:space="preserve">være </w:t>
      </w:r>
      <w:r w:rsidR="00EC2866">
        <w:rPr>
          <w:rFonts w:eastAsia="Arial"/>
          <w:lang w:val="nb-NO"/>
        </w:rPr>
        <w:t>av samme kvalitet</w:t>
      </w:r>
      <w:r w:rsidR="00AF7ADA">
        <w:rPr>
          <w:rFonts w:eastAsia="Arial"/>
          <w:lang w:val="nb-NO"/>
        </w:rPr>
        <w:t xml:space="preserve">. </w:t>
      </w:r>
      <w:r w:rsidR="00D858AC">
        <w:rPr>
          <w:rFonts w:eastAsia="Arial"/>
          <w:lang w:val="nb-NO"/>
        </w:rPr>
        <w:t>Grusstien</w:t>
      </w:r>
      <w:r w:rsidRPr="7D62DF61">
        <w:rPr>
          <w:rFonts w:eastAsia="Arial"/>
          <w:lang w:val="nb-NO"/>
        </w:rPr>
        <w:t xml:space="preserve"> skal </w:t>
      </w:r>
      <w:r w:rsidR="00D858AC">
        <w:rPr>
          <w:rFonts w:eastAsia="Arial"/>
          <w:lang w:val="nb-NO"/>
        </w:rPr>
        <w:t>tåle</w:t>
      </w:r>
      <w:r w:rsidRPr="7D62DF61">
        <w:rPr>
          <w:rFonts w:eastAsia="Arial"/>
          <w:lang w:val="nb-NO"/>
        </w:rPr>
        <w:t xml:space="preserve"> rutinemessig drift og vedlikehold.</w:t>
      </w:r>
    </w:p>
    <w:p w14:paraId="7AE36222" w14:textId="1E033E5A" w:rsidR="609E19FB" w:rsidRPr="00A9358C" w:rsidRDefault="609E19FB" w:rsidP="3D0607D3">
      <w:pPr>
        <w:rPr>
          <w:lang w:val="nb-NO"/>
        </w:rPr>
      </w:pPr>
    </w:p>
    <w:p w14:paraId="32E1D867" w14:textId="77777777" w:rsidR="00A36F70" w:rsidRDefault="2A327C78" w:rsidP="00A36F70">
      <w:pPr>
        <w:keepNext/>
      </w:pPr>
      <w:r>
        <w:rPr>
          <w:noProof/>
        </w:rPr>
        <w:drawing>
          <wp:inline distT="0" distB="0" distL="0" distR="0" wp14:anchorId="023A706F" wp14:editId="0CB1D5C5">
            <wp:extent cx="4676775" cy="2905125"/>
            <wp:effectExtent l="0" t="0" r="0" b="0"/>
            <wp:docPr id="6785788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578812" name=""/>
                    <pic:cNvPicPr/>
                  </pic:nvPicPr>
                  <pic:blipFill>
                    <a:blip r:embed="rId24">
                      <a:extLst>
                        <a:ext uri="{28A0092B-C50C-407E-A947-70E740481C1C}">
                          <a14:useLocalDpi xmlns:a14="http://schemas.microsoft.com/office/drawing/2010/main" val="0"/>
                        </a:ext>
                      </a:extLst>
                    </a:blip>
                    <a:stretch>
                      <a:fillRect/>
                    </a:stretch>
                  </pic:blipFill>
                  <pic:spPr>
                    <a:xfrm>
                      <a:off x="0" y="0"/>
                      <a:ext cx="4676775" cy="2905125"/>
                    </a:xfrm>
                    <a:prstGeom prst="rect">
                      <a:avLst/>
                    </a:prstGeom>
                  </pic:spPr>
                </pic:pic>
              </a:graphicData>
            </a:graphic>
          </wp:inline>
        </w:drawing>
      </w:r>
    </w:p>
    <w:p w14:paraId="6CCE2259" w14:textId="596E4936" w:rsidR="00AD1292" w:rsidRDefault="00A36F70" w:rsidP="00A36F70">
      <w:pPr>
        <w:pStyle w:val="Bildetekst"/>
        <w:rPr>
          <w:i w:val="0"/>
          <w:lang w:val="nb-NO"/>
        </w:rPr>
      </w:pPr>
      <w:r w:rsidRPr="00A36F70">
        <w:rPr>
          <w:lang w:val="nb-NO"/>
        </w:rPr>
        <w:t xml:space="preserve">Figur </w:t>
      </w:r>
      <w:r>
        <w:fldChar w:fldCharType="begin"/>
      </w:r>
      <w:r w:rsidRPr="00A36F70">
        <w:rPr>
          <w:lang w:val="nb-NO"/>
        </w:rPr>
        <w:instrText xml:space="preserve"> SEQ Figur \* ARABIC </w:instrText>
      </w:r>
      <w:r>
        <w:fldChar w:fldCharType="separate"/>
      </w:r>
      <w:r w:rsidR="00D22E41">
        <w:rPr>
          <w:noProof/>
          <w:lang w:val="nb-NO"/>
        </w:rPr>
        <w:t>9</w:t>
      </w:r>
      <w:r>
        <w:fldChar w:fldCharType="end"/>
      </w:r>
      <w:r w:rsidRPr="00A36F70">
        <w:rPr>
          <w:lang w:val="nb-NO"/>
        </w:rPr>
        <w:t>: Utsnitt av prinsippskisse med omramming/kantavgrensning mot kjørevei, samt forlengelse av grussti.</w:t>
      </w:r>
    </w:p>
    <w:p w14:paraId="762B1397" w14:textId="77777777" w:rsidR="00934955" w:rsidRPr="00603B3E" w:rsidRDefault="00934955" w:rsidP="00934955">
      <w:pPr>
        <w:rPr>
          <w:rFonts w:eastAsia="Arial"/>
          <w:lang w:val="nb-NO"/>
        </w:rPr>
      </w:pPr>
    </w:p>
    <w:p w14:paraId="28EC4B2F" w14:textId="45925E74" w:rsidR="005415FF" w:rsidRPr="00B0285F" w:rsidRDefault="5ADCC8A7" w:rsidP="00A513D7">
      <w:pPr>
        <w:pStyle w:val="Overskrift3"/>
      </w:pPr>
      <w:bookmarkStart w:id="60" w:name="_Toc232406288"/>
      <w:bookmarkStart w:id="61" w:name="_Toc232406732"/>
      <w:bookmarkStart w:id="62" w:name="_Toc232620394"/>
      <w:r>
        <w:t>762 Plasser</w:t>
      </w:r>
      <w:bookmarkEnd w:id="60"/>
      <w:bookmarkEnd w:id="61"/>
      <w:bookmarkEnd w:id="62"/>
    </w:p>
    <w:p w14:paraId="095021A7" w14:textId="3514190B" w:rsidR="00E60155" w:rsidRPr="00347627" w:rsidRDefault="43DA1864" w:rsidP="00347627">
      <w:pPr>
        <w:rPr>
          <w:rFonts w:eastAsia="Arial"/>
          <w:lang w:val="nb-NO"/>
        </w:rPr>
      </w:pPr>
      <w:r w:rsidRPr="76192EE7">
        <w:rPr>
          <w:rFonts w:eastAsia="Arial"/>
          <w:lang w:val="nb-NO"/>
        </w:rPr>
        <w:t>Plasser og uteoppholdsareal skal etableres med fast dekke av høy material- og estetisk kvalitet</w:t>
      </w:r>
      <w:r w:rsidR="4E10A4BC" w:rsidRPr="76192EE7">
        <w:rPr>
          <w:rFonts w:eastAsia="Arial"/>
          <w:lang w:val="nb-NO"/>
        </w:rPr>
        <w:t>. I</w:t>
      </w:r>
      <w:r w:rsidR="3937985D" w:rsidRPr="76192EE7">
        <w:rPr>
          <w:rFonts w:eastAsia="Arial"/>
          <w:lang w:val="nb-NO"/>
        </w:rPr>
        <w:t>ht</w:t>
      </w:r>
      <w:r w:rsidR="16C3AE5F" w:rsidRPr="76192EE7">
        <w:rPr>
          <w:rFonts w:eastAsia="Arial"/>
          <w:lang w:val="nb-NO"/>
        </w:rPr>
        <w:t>.</w:t>
      </w:r>
      <w:r w:rsidR="3937985D" w:rsidRPr="76192EE7">
        <w:rPr>
          <w:rFonts w:eastAsia="Arial"/>
          <w:lang w:val="nb-NO"/>
        </w:rPr>
        <w:t xml:space="preserve"> reguleringsbestemmelsene skal gatetunet ha materialbruk som bidrar til å skille gatetunet fra tilgrensende offentlig veg med permeable dekker. </w:t>
      </w:r>
      <w:r w:rsidR="7F3FCE63" w:rsidRPr="76192EE7">
        <w:rPr>
          <w:rFonts w:eastAsia="Arial"/>
          <w:lang w:val="nb-NO"/>
        </w:rPr>
        <w:t xml:space="preserve">Det skal i forbindelse med gangveien etableres områder med utemøblering. Disse skal </w:t>
      </w:r>
      <w:r w:rsidR="7959131A" w:rsidRPr="76192EE7">
        <w:rPr>
          <w:rFonts w:eastAsia="Arial"/>
          <w:lang w:val="nb-NO"/>
        </w:rPr>
        <w:t>funda</w:t>
      </w:r>
      <w:r w:rsidR="22111C41" w:rsidRPr="76192EE7">
        <w:rPr>
          <w:rFonts w:eastAsia="Arial"/>
          <w:lang w:val="nb-NO"/>
        </w:rPr>
        <w:t>menteres fast til</w:t>
      </w:r>
      <w:r w:rsidR="7F3FCE63" w:rsidRPr="76192EE7">
        <w:rPr>
          <w:rFonts w:eastAsia="Arial"/>
          <w:lang w:val="nb-NO"/>
        </w:rPr>
        <w:t xml:space="preserve"> dekket og blir samtidig som miljø og romskapende elementer, også tiltak som forhindrer mulighet for innkjøring for bilister. I </w:t>
      </w:r>
      <w:r w:rsidR="5ECAEED7" w:rsidRPr="76192EE7">
        <w:rPr>
          <w:rFonts w:eastAsia="Arial"/>
          <w:lang w:val="nb-NO"/>
        </w:rPr>
        <w:t>tillegg</w:t>
      </w:r>
      <w:r w:rsidR="7F3FCE63" w:rsidRPr="76192EE7">
        <w:rPr>
          <w:rFonts w:eastAsia="Arial"/>
          <w:lang w:val="nb-NO"/>
        </w:rPr>
        <w:t xml:space="preserve"> til møbler i disse</w:t>
      </w:r>
      <w:r w:rsidR="6540E724" w:rsidRPr="76192EE7">
        <w:rPr>
          <w:rFonts w:eastAsia="Arial"/>
          <w:lang w:val="nb-NO"/>
        </w:rPr>
        <w:t xml:space="preserve"> sonene</w:t>
      </w:r>
      <w:r w:rsidR="7F3FCE63" w:rsidRPr="76192EE7">
        <w:rPr>
          <w:rFonts w:eastAsia="Arial"/>
          <w:lang w:val="nb-NO"/>
        </w:rPr>
        <w:t xml:space="preserve"> </w:t>
      </w:r>
      <w:r w:rsidR="35E7E1F9" w:rsidRPr="76192EE7">
        <w:rPr>
          <w:rFonts w:eastAsia="Arial"/>
          <w:lang w:val="nb-NO"/>
        </w:rPr>
        <w:t xml:space="preserve">skal det etableres </w:t>
      </w:r>
      <w:r w:rsidR="7F3FCE63" w:rsidRPr="76192EE7">
        <w:rPr>
          <w:rFonts w:eastAsia="Arial"/>
          <w:lang w:val="nb-NO"/>
        </w:rPr>
        <w:t xml:space="preserve">benker på </w:t>
      </w:r>
      <w:r w:rsidR="5ECAEED7" w:rsidRPr="76192EE7">
        <w:rPr>
          <w:rFonts w:eastAsia="Arial"/>
          <w:lang w:val="nb-NO"/>
        </w:rPr>
        <w:t>motsatt</w:t>
      </w:r>
      <w:r w:rsidR="7F3FCE63" w:rsidRPr="76192EE7">
        <w:rPr>
          <w:rFonts w:eastAsia="Arial"/>
          <w:lang w:val="nb-NO"/>
        </w:rPr>
        <w:t xml:space="preserve"> side enkeltvis. </w:t>
      </w:r>
      <w:r w:rsidR="538023C7" w:rsidRPr="76192EE7">
        <w:rPr>
          <w:rFonts w:eastAsia="Arial"/>
          <w:lang w:val="nb-NO"/>
        </w:rPr>
        <w:t xml:space="preserve">TE må sikre at det skal være </w:t>
      </w:r>
      <w:r w:rsidR="23C1177E" w:rsidRPr="76192EE7">
        <w:rPr>
          <w:rFonts w:eastAsia="Arial"/>
          <w:lang w:val="nb-NO"/>
        </w:rPr>
        <w:t>tve</w:t>
      </w:r>
      <w:r w:rsidR="46C42FE2" w:rsidRPr="76192EE7">
        <w:rPr>
          <w:rFonts w:eastAsia="Arial"/>
          <w:lang w:val="nb-NO"/>
        </w:rPr>
        <w:t>r</w:t>
      </w:r>
      <w:r w:rsidR="23C1177E" w:rsidRPr="76192EE7">
        <w:rPr>
          <w:rFonts w:eastAsia="Arial"/>
          <w:lang w:val="nb-NO"/>
        </w:rPr>
        <w:t>rfall</w:t>
      </w:r>
      <w:r w:rsidR="538023C7" w:rsidRPr="76192EE7">
        <w:rPr>
          <w:rFonts w:eastAsia="Arial"/>
          <w:lang w:val="nb-NO"/>
        </w:rPr>
        <w:t xml:space="preserve"> på gangvei/</w:t>
      </w:r>
      <w:r w:rsidR="068AB481" w:rsidRPr="76192EE7">
        <w:rPr>
          <w:rFonts w:eastAsia="Arial"/>
          <w:lang w:val="nb-NO"/>
        </w:rPr>
        <w:t>møblerings</w:t>
      </w:r>
      <w:r w:rsidR="7B105471" w:rsidRPr="76192EE7">
        <w:rPr>
          <w:rFonts w:eastAsia="Arial"/>
          <w:lang w:val="nb-NO"/>
        </w:rPr>
        <w:t>s</w:t>
      </w:r>
      <w:r w:rsidR="068AB481" w:rsidRPr="76192EE7">
        <w:rPr>
          <w:rFonts w:eastAsia="Arial"/>
          <w:lang w:val="nb-NO"/>
        </w:rPr>
        <w:t>onen</w:t>
      </w:r>
      <w:r w:rsidR="538023C7" w:rsidRPr="76192EE7">
        <w:rPr>
          <w:rFonts w:eastAsia="Arial"/>
          <w:lang w:val="nb-NO"/>
        </w:rPr>
        <w:t xml:space="preserve"> mot </w:t>
      </w:r>
      <w:r w:rsidR="23C1177E" w:rsidRPr="76192EE7">
        <w:rPr>
          <w:rFonts w:eastAsia="Arial"/>
          <w:lang w:val="nb-NO"/>
        </w:rPr>
        <w:t>regnbed</w:t>
      </w:r>
      <w:r w:rsidR="733050EB" w:rsidRPr="76192EE7">
        <w:rPr>
          <w:rFonts w:eastAsia="Arial"/>
          <w:lang w:val="nb-NO"/>
        </w:rPr>
        <w:t>et.</w:t>
      </w:r>
      <w:r w:rsidR="538023C7" w:rsidRPr="76192EE7">
        <w:rPr>
          <w:rFonts w:eastAsia="Arial"/>
          <w:lang w:val="nb-NO"/>
        </w:rPr>
        <w:t xml:space="preserve"> </w:t>
      </w:r>
      <w:r w:rsidR="1C56493F" w:rsidRPr="76192EE7">
        <w:rPr>
          <w:rFonts w:eastAsia="Arial"/>
          <w:lang w:val="nb-NO"/>
        </w:rPr>
        <w:t xml:space="preserve">Innløp over kant </w:t>
      </w:r>
      <w:r w:rsidR="25BB5B7B" w:rsidRPr="76192EE7">
        <w:rPr>
          <w:rFonts w:eastAsia="Arial"/>
          <w:lang w:val="nb-NO"/>
        </w:rPr>
        <w:t>med 0 vis skal b</w:t>
      </w:r>
      <w:r w:rsidR="1C56493F" w:rsidRPr="76192EE7">
        <w:rPr>
          <w:rFonts w:eastAsia="Arial"/>
          <w:lang w:val="nb-NO"/>
        </w:rPr>
        <w:t>enyttes med fallforhold mot regnbedet, dvs. 2 % eller mer</w:t>
      </w:r>
      <w:r w:rsidR="6AB22F06" w:rsidRPr="76192EE7">
        <w:rPr>
          <w:rFonts w:eastAsia="Arial"/>
          <w:lang w:val="nb-NO"/>
        </w:rPr>
        <w:t xml:space="preserve">. </w:t>
      </w:r>
    </w:p>
    <w:p w14:paraId="69F7903E" w14:textId="77777777" w:rsidR="006E0BA8" w:rsidRDefault="006E0BA8" w:rsidP="00347627">
      <w:pPr>
        <w:rPr>
          <w:rFonts w:eastAsia="Arial"/>
          <w:lang w:val="nb-NO"/>
        </w:rPr>
      </w:pPr>
    </w:p>
    <w:p w14:paraId="279D7DE3" w14:textId="1D1B119D" w:rsidR="006E0BA8" w:rsidRPr="00347627" w:rsidRDefault="00874445" w:rsidP="00347627">
      <w:pPr>
        <w:rPr>
          <w:rFonts w:eastAsia="Arial"/>
          <w:lang w:val="nb-NO"/>
        </w:rPr>
      </w:pPr>
      <w:r>
        <w:rPr>
          <w:rFonts w:eastAsia="Arial"/>
          <w:lang w:val="nb-NO"/>
        </w:rPr>
        <w:t>Inne</w:t>
      </w:r>
      <w:r w:rsidR="008D3633">
        <w:rPr>
          <w:rFonts w:eastAsia="Arial"/>
          <w:lang w:val="nb-NO"/>
        </w:rPr>
        <w:t>n</w:t>
      </w:r>
      <w:r>
        <w:rPr>
          <w:rFonts w:eastAsia="Arial"/>
          <w:lang w:val="nb-NO"/>
        </w:rPr>
        <w:t>for rammene satt i regulerings</w:t>
      </w:r>
      <w:r w:rsidR="006A77F0">
        <w:rPr>
          <w:rFonts w:eastAsia="Arial"/>
          <w:lang w:val="nb-NO"/>
        </w:rPr>
        <w:t xml:space="preserve">bestemmelser, </w:t>
      </w:r>
      <w:r w:rsidR="006E0BA8">
        <w:rPr>
          <w:rFonts w:eastAsia="Arial"/>
          <w:lang w:val="nb-NO"/>
        </w:rPr>
        <w:t>oppfordres</w:t>
      </w:r>
      <w:r w:rsidR="006A77F0">
        <w:rPr>
          <w:rFonts w:eastAsia="Arial"/>
          <w:lang w:val="nb-NO"/>
        </w:rPr>
        <w:t xml:space="preserve"> det</w:t>
      </w:r>
      <w:r w:rsidR="006E0BA8">
        <w:rPr>
          <w:rFonts w:eastAsia="Arial"/>
          <w:lang w:val="nb-NO"/>
        </w:rPr>
        <w:t xml:space="preserve"> til å kun bruke gjenbruksstein og prosjektere </w:t>
      </w:r>
      <w:r w:rsidR="0005134F">
        <w:rPr>
          <w:rFonts w:eastAsia="Arial"/>
          <w:lang w:val="nb-NO"/>
        </w:rPr>
        <w:t xml:space="preserve">basert på </w:t>
      </w:r>
      <w:r w:rsidR="000A2A4C">
        <w:rPr>
          <w:rFonts w:eastAsia="Arial"/>
          <w:lang w:val="nb-NO"/>
        </w:rPr>
        <w:t>hvilken</w:t>
      </w:r>
      <w:r w:rsidR="0005134F">
        <w:rPr>
          <w:rFonts w:eastAsia="Arial"/>
          <w:lang w:val="nb-NO"/>
        </w:rPr>
        <w:t xml:space="preserve"> stein som er </w:t>
      </w:r>
      <w:r>
        <w:rPr>
          <w:rFonts w:eastAsia="Arial"/>
          <w:lang w:val="nb-NO"/>
        </w:rPr>
        <w:t>tilgjengelig</w:t>
      </w:r>
      <w:r w:rsidR="0005134F">
        <w:rPr>
          <w:rFonts w:eastAsia="Arial"/>
          <w:lang w:val="nb-NO"/>
        </w:rPr>
        <w:t xml:space="preserve"> på BYM sitt </w:t>
      </w:r>
      <w:proofErr w:type="spellStart"/>
      <w:r w:rsidR="0005134F">
        <w:rPr>
          <w:rFonts w:eastAsia="Arial"/>
          <w:lang w:val="nb-NO"/>
        </w:rPr>
        <w:t>steinlager</w:t>
      </w:r>
      <w:proofErr w:type="spellEnd"/>
      <w:r w:rsidR="0005134F">
        <w:rPr>
          <w:rFonts w:eastAsia="Arial"/>
          <w:lang w:val="nb-NO"/>
        </w:rPr>
        <w:t xml:space="preserve">. Det åpnes for kreative, men praktiske og estetiske, løsninger hvor </w:t>
      </w:r>
      <w:r>
        <w:rPr>
          <w:rFonts w:eastAsia="Arial"/>
          <w:lang w:val="nb-NO"/>
        </w:rPr>
        <w:t xml:space="preserve">både reststein og stein av forskjellig størrelse kan bli brukt. </w:t>
      </w:r>
    </w:p>
    <w:p w14:paraId="54218BC5" w14:textId="215D7940" w:rsidR="76192EE7" w:rsidRDefault="76192EE7" w:rsidP="76192EE7">
      <w:pPr>
        <w:rPr>
          <w:rFonts w:eastAsia="Arial"/>
          <w:lang w:val="nb-NO"/>
        </w:rPr>
      </w:pPr>
    </w:p>
    <w:p w14:paraId="1CE67911" w14:textId="327AF9F4" w:rsidR="6617CE91" w:rsidRPr="00A9358C" w:rsidRDefault="005E3ECC" w:rsidP="76192EE7">
      <w:pPr>
        <w:rPr>
          <w:lang w:val="nn-NO"/>
        </w:rPr>
      </w:pPr>
      <w:r>
        <w:rPr>
          <w:b/>
          <w:bCs/>
          <w:lang w:val="nn-NO"/>
        </w:rPr>
        <w:t>Naturstein</w:t>
      </w:r>
      <w:r w:rsidR="6617CE91" w:rsidRPr="00A9358C">
        <w:rPr>
          <w:b/>
          <w:bCs/>
          <w:lang w:val="nn-NO"/>
        </w:rPr>
        <w:t xml:space="preserve"> i gatetun</w:t>
      </w:r>
      <w:r w:rsidR="6617CE91" w:rsidRPr="00A9358C">
        <w:rPr>
          <w:lang w:val="nn-NO"/>
        </w:rPr>
        <w:t xml:space="preserve"> </w:t>
      </w:r>
    </w:p>
    <w:p w14:paraId="4CEF9CFB" w14:textId="20EF6FEC" w:rsidR="63F6CF0A" w:rsidRDefault="63F6CF0A" w:rsidP="76192EE7">
      <w:pPr>
        <w:rPr>
          <w:lang w:val="nb-NO"/>
        </w:rPr>
      </w:pPr>
      <w:r w:rsidRPr="00A9358C">
        <w:rPr>
          <w:lang w:val="nn-NO"/>
        </w:rPr>
        <w:t xml:space="preserve">Naturstein </w:t>
      </w:r>
      <w:proofErr w:type="spellStart"/>
      <w:r w:rsidRPr="00A9358C">
        <w:rPr>
          <w:lang w:val="nn-NO"/>
        </w:rPr>
        <w:t>settes</w:t>
      </w:r>
      <w:proofErr w:type="spellEnd"/>
      <w:r w:rsidRPr="00A9358C">
        <w:rPr>
          <w:lang w:val="nn-NO"/>
        </w:rPr>
        <w:t xml:space="preserve"> i gatetun.</w:t>
      </w:r>
      <w:r w:rsidR="6617CE91" w:rsidRPr="00A9358C">
        <w:rPr>
          <w:lang w:val="nn-NO"/>
        </w:rPr>
        <w:t xml:space="preserve"> </w:t>
      </w:r>
      <w:r w:rsidR="005129BF">
        <w:rPr>
          <w:lang w:val="nb-NO"/>
        </w:rPr>
        <w:t>Arealet skal ha permeable flater</w:t>
      </w:r>
      <w:r w:rsidR="004F1F11">
        <w:rPr>
          <w:lang w:val="nb-NO"/>
        </w:rPr>
        <w:t xml:space="preserve"> og være </w:t>
      </w:r>
      <w:proofErr w:type="spellStart"/>
      <w:r w:rsidR="004F1F11">
        <w:rPr>
          <w:lang w:val="nb-NO"/>
        </w:rPr>
        <w:t>kjøresterkt</w:t>
      </w:r>
      <w:proofErr w:type="spellEnd"/>
      <w:r w:rsidR="00E92BF3">
        <w:rPr>
          <w:lang w:val="nb-NO"/>
        </w:rPr>
        <w:t>. Arealet skal tåle vinterdrift</w:t>
      </w:r>
      <w:r w:rsidR="005129BF">
        <w:rPr>
          <w:lang w:val="nb-NO"/>
        </w:rPr>
        <w:t xml:space="preserve">. </w:t>
      </w:r>
      <w:r w:rsidR="6617CE91" w:rsidRPr="4886E59C">
        <w:rPr>
          <w:lang w:val="nb-NO"/>
        </w:rPr>
        <w:t xml:space="preserve">Totalt: </w:t>
      </w:r>
      <w:r w:rsidR="00F87EB9">
        <w:rPr>
          <w:lang w:val="nb-NO"/>
        </w:rPr>
        <w:t xml:space="preserve">ca. </w:t>
      </w:r>
      <w:r w:rsidR="6617CE91" w:rsidRPr="4886E59C">
        <w:rPr>
          <w:lang w:val="nb-NO"/>
        </w:rPr>
        <w:t>2</w:t>
      </w:r>
      <w:r w:rsidR="00526741">
        <w:rPr>
          <w:lang w:val="nb-NO"/>
        </w:rPr>
        <w:t>70</w:t>
      </w:r>
      <w:r w:rsidR="6617CE91" w:rsidRPr="4886E59C">
        <w:rPr>
          <w:lang w:val="nb-NO"/>
        </w:rPr>
        <w:t xml:space="preserve"> m2.</w:t>
      </w:r>
      <w:r w:rsidR="3FD6AB0B" w:rsidRPr="4886E59C">
        <w:rPr>
          <w:lang w:val="nb-NO"/>
        </w:rPr>
        <w:t xml:space="preserve"> </w:t>
      </w:r>
    </w:p>
    <w:p w14:paraId="6AC62133" w14:textId="6B293902" w:rsidR="4886E59C" w:rsidRDefault="4886E59C" w:rsidP="4886E59C">
      <w:pPr>
        <w:rPr>
          <w:lang w:val="nb-NO"/>
        </w:rPr>
      </w:pPr>
    </w:p>
    <w:p w14:paraId="7A738096" w14:textId="470BA993" w:rsidR="765CAD83" w:rsidRDefault="00526741" w:rsidP="4886E59C">
      <w:pPr>
        <w:rPr>
          <w:lang w:val="nb-NO"/>
        </w:rPr>
      </w:pPr>
      <w:r>
        <w:rPr>
          <w:lang w:val="nb-NO"/>
        </w:rPr>
        <w:t>Naturstein</w:t>
      </w:r>
      <w:r w:rsidR="3FD6AB0B" w:rsidRPr="461E105F">
        <w:rPr>
          <w:lang w:val="nb-NO"/>
        </w:rPr>
        <w:t xml:space="preserve"> rundt kummer må planlegges mht. </w:t>
      </w:r>
      <w:r w:rsidR="3FFC768A" w:rsidRPr="461E105F">
        <w:rPr>
          <w:lang w:val="nb-NO"/>
        </w:rPr>
        <w:t>e</w:t>
      </w:r>
      <w:r w:rsidR="3FD6AB0B" w:rsidRPr="461E105F">
        <w:rPr>
          <w:lang w:val="nb-NO"/>
        </w:rPr>
        <w:t>stetikk</w:t>
      </w:r>
      <w:r w:rsidR="3E95A7FF" w:rsidRPr="461E105F">
        <w:rPr>
          <w:lang w:val="nb-NO"/>
        </w:rPr>
        <w:t xml:space="preserve">, se </w:t>
      </w:r>
      <w:r w:rsidR="00950BD1" w:rsidRPr="461E105F">
        <w:rPr>
          <w:lang w:val="nb-NO"/>
        </w:rPr>
        <w:t xml:space="preserve">eksempel i </w:t>
      </w:r>
      <w:r w:rsidR="3E95A7FF" w:rsidRPr="461E105F">
        <w:rPr>
          <w:lang w:val="nb-NO"/>
        </w:rPr>
        <w:t>figur 1</w:t>
      </w:r>
      <w:r w:rsidR="00D23747">
        <w:rPr>
          <w:lang w:val="nb-NO"/>
        </w:rPr>
        <w:t>0</w:t>
      </w:r>
      <w:r w:rsidR="3E95A7FF" w:rsidRPr="461E105F">
        <w:rPr>
          <w:lang w:val="nb-NO"/>
        </w:rPr>
        <w:t xml:space="preserve">. Løsningen vil avhenge av </w:t>
      </w:r>
      <w:r w:rsidR="4EFE2FD2" w:rsidRPr="461E105F">
        <w:rPr>
          <w:lang w:val="nb-NO"/>
        </w:rPr>
        <w:t xml:space="preserve">hvilken </w:t>
      </w:r>
      <w:r w:rsidR="3E95A7FF" w:rsidRPr="461E105F">
        <w:rPr>
          <w:lang w:val="nb-NO"/>
        </w:rPr>
        <w:t xml:space="preserve">type naturstein som </w:t>
      </w:r>
      <w:r w:rsidR="40F6BC39" w:rsidRPr="461E105F">
        <w:rPr>
          <w:lang w:val="nb-NO"/>
        </w:rPr>
        <w:t>settes.</w:t>
      </w:r>
      <w:r w:rsidR="002A7C00">
        <w:rPr>
          <w:lang w:val="nb-NO"/>
        </w:rPr>
        <w:t xml:space="preserve"> </w:t>
      </w:r>
    </w:p>
    <w:p w14:paraId="5F33BB25" w14:textId="2AD9A921" w:rsidR="4886E59C" w:rsidRDefault="4886E59C" w:rsidP="4886E59C">
      <w:pPr>
        <w:rPr>
          <w:lang w:val="nb-NO"/>
        </w:rPr>
      </w:pPr>
    </w:p>
    <w:p w14:paraId="2739B9F7" w14:textId="77777777" w:rsidR="00A36F70" w:rsidRDefault="3E95A7FF" w:rsidP="00A36F70">
      <w:pPr>
        <w:keepNext/>
      </w:pPr>
      <w:r>
        <w:rPr>
          <w:noProof/>
        </w:rPr>
        <w:lastRenderedPageBreak/>
        <w:drawing>
          <wp:inline distT="0" distB="0" distL="0" distR="0" wp14:anchorId="28694A89" wp14:editId="7719F4A7">
            <wp:extent cx="4448795" cy="1579644"/>
            <wp:effectExtent l="0" t="0" r="0" b="0"/>
            <wp:docPr id="5789416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41602" name=""/>
                    <pic:cNvPicPr/>
                  </pic:nvPicPr>
                  <pic:blipFill>
                    <a:blip r:embed="rId25">
                      <a:extLst>
                        <a:ext uri="{28A0092B-C50C-407E-A947-70E740481C1C}">
                          <a14:useLocalDpi xmlns:a14="http://schemas.microsoft.com/office/drawing/2010/main"/>
                        </a:ext>
                      </a:extLst>
                    </a:blip>
                    <a:stretch>
                      <a:fillRect/>
                    </a:stretch>
                  </pic:blipFill>
                  <pic:spPr>
                    <a:xfrm>
                      <a:off x="0" y="0"/>
                      <a:ext cx="4448795" cy="1579644"/>
                    </a:xfrm>
                    <a:prstGeom prst="rect">
                      <a:avLst/>
                    </a:prstGeom>
                  </pic:spPr>
                </pic:pic>
              </a:graphicData>
            </a:graphic>
          </wp:inline>
        </w:drawing>
      </w:r>
    </w:p>
    <w:p w14:paraId="091D2E21" w14:textId="22518A0B" w:rsidR="00397B3F" w:rsidRPr="00A9358C" w:rsidRDefault="00A36F70" w:rsidP="00A36F70">
      <w:pPr>
        <w:pStyle w:val="Bildetekst"/>
        <w:rPr>
          <w:lang w:val="nb-NO"/>
        </w:rPr>
      </w:pPr>
      <w:r w:rsidRPr="00A36F70">
        <w:rPr>
          <w:lang w:val="nb-NO"/>
        </w:rPr>
        <w:t xml:space="preserve">Figur </w:t>
      </w:r>
      <w:r>
        <w:fldChar w:fldCharType="begin"/>
      </w:r>
      <w:r w:rsidRPr="00A36F70">
        <w:rPr>
          <w:lang w:val="nb-NO"/>
        </w:rPr>
        <w:instrText xml:space="preserve"> SEQ Figur \* ARABIC </w:instrText>
      </w:r>
      <w:r>
        <w:fldChar w:fldCharType="separate"/>
      </w:r>
      <w:r w:rsidR="00D22E41">
        <w:rPr>
          <w:noProof/>
          <w:lang w:val="nb-NO"/>
        </w:rPr>
        <w:t>10</w:t>
      </w:r>
      <w:r>
        <w:fldChar w:fldCharType="end"/>
      </w:r>
      <w:r w:rsidRPr="00A36F70">
        <w:rPr>
          <w:lang w:val="nb-NO"/>
        </w:rPr>
        <w:t>: Eksempel på steinsetting rundt kum.</w:t>
      </w:r>
    </w:p>
    <w:p w14:paraId="4F429691" w14:textId="77798137" w:rsidR="1C771174" w:rsidRPr="00A9358C" w:rsidRDefault="00B716EF" w:rsidP="00A9358C">
      <w:pPr>
        <w:rPr>
          <w:b/>
          <w:bCs/>
          <w:lang w:val="nb-NO"/>
        </w:rPr>
      </w:pPr>
      <w:r>
        <w:rPr>
          <w:b/>
          <w:bCs/>
          <w:lang w:val="nb-NO"/>
        </w:rPr>
        <w:t>Smågatestein</w:t>
      </w:r>
      <w:r w:rsidR="503492C5" w:rsidRPr="00A9358C">
        <w:rPr>
          <w:b/>
          <w:bCs/>
          <w:lang w:val="nb-NO"/>
        </w:rPr>
        <w:t xml:space="preserve"> </w:t>
      </w:r>
      <w:r w:rsidR="5ACC05C0" w:rsidRPr="00A9358C">
        <w:rPr>
          <w:b/>
          <w:bCs/>
          <w:lang w:val="nb-NO"/>
        </w:rPr>
        <w:t xml:space="preserve">i </w:t>
      </w:r>
      <w:r w:rsidR="503492C5" w:rsidRPr="00A9358C">
        <w:rPr>
          <w:b/>
          <w:bCs/>
          <w:lang w:val="nb-NO"/>
        </w:rPr>
        <w:t>gangvei og møbleringssone</w:t>
      </w:r>
      <w:r w:rsidR="00153D2A">
        <w:rPr>
          <w:b/>
          <w:bCs/>
          <w:lang w:val="nb-NO"/>
        </w:rPr>
        <w:t xml:space="preserve"> (gjenbruk)</w:t>
      </w:r>
    </w:p>
    <w:p w14:paraId="75B2927D" w14:textId="7EE92E84" w:rsidR="11F3E542" w:rsidRDefault="6E487C73" w:rsidP="11F3E542">
      <w:pPr>
        <w:rPr>
          <w:lang w:val="nb-NO"/>
        </w:rPr>
      </w:pPr>
      <w:r w:rsidRPr="461E105F">
        <w:rPr>
          <w:lang w:val="nb-NO"/>
        </w:rPr>
        <w:t>Gan</w:t>
      </w:r>
      <w:r w:rsidR="4853BCBD" w:rsidRPr="461E105F">
        <w:rPr>
          <w:lang w:val="nb-NO"/>
        </w:rPr>
        <w:t>g</w:t>
      </w:r>
      <w:r w:rsidRPr="461E105F">
        <w:rPr>
          <w:lang w:val="nb-NO"/>
        </w:rPr>
        <w:t xml:space="preserve">veien skal </w:t>
      </w:r>
      <w:proofErr w:type="spellStart"/>
      <w:r w:rsidRPr="461E105F">
        <w:rPr>
          <w:lang w:val="nb-NO"/>
        </w:rPr>
        <w:t>jmf</w:t>
      </w:r>
      <w:proofErr w:type="spellEnd"/>
      <w:r w:rsidR="7EA1924A" w:rsidRPr="461E105F">
        <w:rPr>
          <w:lang w:val="nb-NO"/>
        </w:rPr>
        <w:t xml:space="preserve">. Reguleringsbestemmelsene ha en </w:t>
      </w:r>
      <w:r w:rsidR="0ED9E01C" w:rsidRPr="461E105F">
        <w:rPr>
          <w:lang w:val="nb-NO"/>
        </w:rPr>
        <w:t xml:space="preserve">maksimal </w:t>
      </w:r>
      <w:r w:rsidR="7EA1924A" w:rsidRPr="461E105F">
        <w:rPr>
          <w:lang w:val="nb-NO"/>
        </w:rPr>
        <w:t>bredde på 3 m ink</w:t>
      </w:r>
      <w:r w:rsidR="2CB4BCE4" w:rsidRPr="461E105F">
        <w:rPr>
          <w:lang w:val="nb-NO"/>
        </w:rPr>
        <w:t>l.</w:t>
      </w:r>
      <w:r w:rsidR="7EA1924A" w:rsidRPr="461E105F">
        <w:rPr>
          <w:lang w:val="nb-NO"/>
        </w:rPr>
        <w:t xml:space="preserve"> kanter.</w:t>
      </w:r>
      <w:r w:rsidR="7EA81BDE" w:rsidRPr="461E105F">
        <w:rPr>
          <w:lang w:val="nb-NO"/>
        </w:rPr>
        <w:t xml:space="preserve"> </w:t>
      </w:r>
      <w:r w:rsidR="63ACA437" w:rsidRPr="461E105F">
        <w:rPr>
          <w:lang w:val="nb-NO"/>
        </w:rPr>
        <w:t xml:space="preserve">Det skal også </w:t>
      </w:r>
      <w:proofErr w:type="spellStart"/>
      <w:r w:rsidR="59636D17" w:rsidRPr="461E105F">
        <w:rPr>
          <w:lang w:val="nb-NO"/>
        </w:rPr>
        <w:t>breddeutv</w:t>
      </w:r>
      <w:r w:rsidR="537D3FF7" w:rsidRPr="461E105F">
        <w:rPr>
          <w:lang w:val="nb-NO"/>
        </w:rPr>
        <w:t>ides</w:t>
      </w:r>
      <w:proofErr w:type="spellEnd"/>
      <w:r w:rsidR="19CB7315" w:rsidRPr="461E105F">
        <w:rPr>
          <w:lang w:val="nb-NO"/>
        </w:rPr>
        <w:t xml:space="preserve"> to steder </w:t>
      </w:r>
      <w:r w:rsidR="554065B1" w:rsidRPr="461E105F">
        <w:rPr>
          <w:lang w:val="nb-NO"/>
        </w:rPr>
        <w:t xml:space="preserve">langs med gangveien </w:t>
      </w:r>
      <w:r w:rsidR="19CB7315" w:rsidRPr="461E105F">
        <w:rPr>
          <w:lang w:val="nb-NO"/>
        </w:rPr>
        <w:t>for</w:t>
      </w:r>
      <w:r w:rsidR="6202EA0E" w:rsidRPr="461E105F">
        <w:rPr>
          <w:lang w:val="nb-NO"/>
        </w:rPr>
        <w:t xml:space="preserve"> </w:t>
      </w:r>
      <w:r w:rsidR="19CB7315" w:rsidRPr="461E105F">
        <w:rPr>
          <w:lang w:val="nb-NO"/>
        </w:rPr>
        <w:t xml:space="preserve">møbleringssoner. </w:t>
      </w:r>
      <w:r w:rsidR="2317F3C9" w:rsidRPr="461E105F">
        <w:rPr>
          <w:lang w:val="nb-NO"/>
        </w:rPr>
        <w:t xml:space="preserve">Posten omfatter alle arbeider med </w:t>
      </w:r>
      <w:r w:rsidR="789B3706" w:rsidRPr="461E105F">
        <w:rPr>
          <w:lang w:val="nb-NO"/>
        </w:rPr>
        <w:t xml:space="preserve">montering av </w:t>
      </w:r>
      <w:r w:rsidR="1CA99C89" w:rsidRPr="461E105F">
        <w:rPr>
          <w:lang w:val="nb-NO"/>
        </w:rPr>
        <w:t>smågatestein</w:t>
      </w:r>
      <w:r w:rsidR="62BB6399" w:rsidRPr="461E105F">
        <w:rPr>
          <w:lang w:val="nb-NO"/>
        </w:rPr>
        <w:t xml:space="preserve"> </w:t>
      </w:r>
      <w:r w:rsidR="00E32201">
        <w:rPr>
          <w:lang w:val="nb-NO"/>
        </w:rPr>
        <w:t xml:space="preserve">Gangveien skal kunne </w:t>
      </w:r>
      <w:proofErr w:type="spellStart"/>
      <w:r w:rsidR="00E32201">
        <w:rPr>
          <w:lang w:val="nb-NO"/>
        </w:rPr>
        <w:t>vinterdriftes</w:t>
      </w:r>
      <w:proofErr w:type="spellEnd"/>
      <w:r w:rsidR="00E32201">
        <w:rPr>
          <w:lang w:val="nb-NO"/>
        </w:rPr>
        <w:t xml:space="preserve">. </w:t>
      </w:r>
      <w:r w:rsidR="59468C50" w:rsidRPr="461E105F">
        <w:rPr>
          <w:lang w:val="nb-NO"/>
        </w:rPr>
        <w:t>Totalt:</w:t>
      </w:r>
      <w:r w:rsidR="006805DE">
        <w:rPr>
          <w:lang w:val="nb-NO"/>
        </w:rPr>
        <w:t xml:space="preserve"> ca.</w:t>
      </w:r>
      <w:r w:rsidR="59468C50" w:rsidRPr="461E105F">
        <w:rPr>
          <w:lang w:val="nb-NO"/>
        </w:rPr>
        <w:t xml:space="preserve"> 75 m2</w:t>
      </w:r>
      <w:r w:rsidR="00B11AE1">
        <w:rPr>
          <w:lang w:val="nb-NO"/>
        </w:rPr>
        <w:t xml:space="preserve"> (hentes på BYM sitt </w:t>
      </w:r>
      <w:proofErr w:type="spellStart"/>
      <w:r w:rsidR="00B11AE1">
        <w:rPr>
          <w:lang w:val="nb-NO"/>
        </w:rPr>
        <w:t>steinlager</w:t>
      </w:r>
      <w:proofErr w:type="spellEnd"/>
      <w:r w:rsidR="00B11AE1">
        <w:rPr>
          <w:lang w:val="nb-NO"/>
        </w:rPr>
        <w:t xml:space="preserve">). </w:t>
      </w:r>
    </w:p>
    <w:p w14:paraId="736DB4AE" w14:textId="77777777" w:rsidR="00B02F11" w:rsidRDefault="00B02F11" w:rsidP="00A9358C">
      <w:pPr>
        <w:rPr>
          <w:b/>
          <w:bCs/>
          <w:lang w:val="nb-NO"/>
        </w:rPr>
      </w:pPr>
    </w:p>
    <w:p w14:paraId="71D66B04" w14:textId="7FEF15DD" w:rsidR="00280469" w:rsidRDefault="00A90C7D" w:rsidP="00A9358C">
      <w:pPr>
        <w:rPr>
          <w:b/>
          <w:bCs/>
          <w:lang w:val="nb-NO"/>
        </w:rPr>
      </w:pPr>
      <w:r>
        <w:rPr>
          <w:b/>
          <w:bCs/>
          <w:lang w:val="nb-NO"/>
        </w:rPr>
        <w:t xml:space="preserve">Kantstein </w:t>
      </w:r>
      <w:r w:rsidR="00280469">
        <w:rPr>
          <w:b/>
          <w:bCs/>
          <w:lang w:val="nb-NO"/>
        </w:rPr>
        <w:t>rundt gangvei og møbleringssone</w:t>
      </w:r>
    </w:p>
    <w:p w14:paraId="2AD1D823" w14:textId="354E0F3A" w:rsidR="00280469" w:rsidRPr="001935F6" w:rsidRDefault="001935F6" w:rsidP="00A9358C">
      <w:pPr>
        <w:rPr>
          <w:lang w:val="nb-NO"/>
        </w:rPr>
      </w:pPr>
      <w:r>
        <w:rPr>
          <w:lang w:val="nb-NO"/>
        </w:rPr>
        <w:t xml:space="preserve">Det skal settes </w:t>
      </w:r>
      <w:r w:rsidR="007D10E4">
        <w:rPr>
          <w:lang w:val="nb-NO"/>
        </w:rPr>
        <w:t>naturstein som omra</w:t>
      </w:r>
      <w:r w:rsidR="0040408B">
        <w:rPr>
          <w:lang w:val="nb-NO"/>
        </w:rPr>
        <w:t>mm</w:t>
      </w:r>
      <w:r w:rsidR="007D10E4">
        <w:rPr>
          <w:lang w:val="nb-NO"/>
        </w:rPr>
        <w:t xml:space="preserve">ing rundt </w:t>
      </w:r>
      <w:r w:rsidR="0040408B">
        <w:rPr>
          <w:lang w:val="nb-NO"/>
        </w:rPr>
        <w:t>gangvei, møbleringssone og regnbed.</w:t>
      </w:r>
      <w:r w:rsidR="00CA1962">
        <w:rPr>
          <w:lang w:val="nb-NO"/>
        </w:rPr>
        <w:t xml:space="preserve"> </w:t>
      </w:r>
      <w:r w:rsidR="00CA1962" w:rsidRPr="461E105F">
        <w:rPr>
          <w:color w:val="000000" w:themeColor="text1"/>
          <w:lang w:val="nb-NO"/>
        </w:rPr>
        <w:t>Omramming</w:t>
      </w:r>
      <w:r w:rsidR="00CA1962" w:rsidRPr="461E105F">
        <w:rPr>
          <w:rFonts w:eastAsia="Arial"/>
          <w:lang w:val="nb-NO"/>
        </w:rPr>
        <w:t xml:space="preserve"> skal ha</w:t>
      </w:r>
      <w:r w:rsidR="00CA1962" w:rsidRPr="461E105F">
        <w:rPr>
          <w:lang w:val="nb-NO"/>
        </w:rPr>
        <w:t xml:space="preserve"> 0-vis</w:t>
      </w:r>
      <w:r w:rsidR="00CA1962">
        <w:rPr>
          <w:lang w:val="nb-NO"/>
        </w:rPr>
        <w:t xml:space="preserve"> og skal settes iht. gatenormalen (</w:t>
      </w:r>
      <w:r w:rsidR="00CA1962" w:rsidRPr="00AC29A9">
        <w:rPr>
          <w:lang w:val="nb-NO"/>
        </w:rPr>
        <w:t>Setting omsetting av kantstein, norm 2-02</w:t>
      </w:r>
      <w:r w:rsidR="00CA1962">
        <w:rPr>
          <w:lang w:val="nb-NO"/>
        </w:rPr>
        <w:t>)</w:t>
      </w:r>
      <w:r w:rsidR="00CA1962" w:rsidRPr="461E105F">
        <w:rPr>
          <w:lang w:val="nb-NO"/>
        </w:rPr>
        <w:t>.</w:t>
      </w:r>
    </w:p>
    <w:p w14:paraId="7417B9F4" w14:textId="77777777" w:rsidR="00280469" w:rsidRDefault="00280469" w:rsidP="00A9358C">
      <w:pPr>
        <w:rPr>
          <w:b/>
          <w:bCs/>
          <w:lang w:val="nb-NO"/>
        </w:rPr>
      </w:pPr>
    </w:p>
    <w:p w14:paraId="7DC33AD5" w14:textId="60E0662A" w:rsidR="3FFCF07C" w:rsidRPr="00A9358C" w:rsidRDefault="00277594" w:rsidP="00A9358C">
      <w:pPr>
        <w:rPr>
          <w:lang w:val="nb-NO"/>
        </w:rPr>
      </w:pPr>
      <w:r>
        <w:rPr>
          <w:b/>
          <w:bCs/>
          <w:lang w:val="nb-NO"/>
        </w:rPr>
        <w:t>Kantstein</w:t>
      </w:r>
      <w:r w:rsidR="00280469">
        <w:rPr>
          <w:b/>
          <w:bCs/>
          <w:lang w:val="nb-NO"/>
        </w:rPr>
        <w:t xml:space="preserve"> rundt gatetun</w:t>
      </w:r>
      <w:r w:rsidR="00153D2A">
        <w:rPr>
          <w:b/>
          <w:bCs/>
          <w:lang w:val="nb-NO"/>
        </w:rPr>
        <w:t xml:space="preserve"> (gjenbruk)</w:t>
      </w:r>
    </w:p>
    <w:p w14:paraId="6BC6A590" w14:textId="5DBC32D5" w:rsidR="76192EE7" w:rsidRPr="00A9358C" w:rsidRDefault="0768F7C8" w:rsidP="3D0607D3">
      <w:pPr>
        <w:rPr>
          <w:lang w:val="nb-NO"/>
        </w:rPr>
      </w:pPr>
      <w:r w:rsidRPr="461E105F">
        <w:rPr>
          <w:color w:val="000000" w:themeColor="text1"/>
          <w:lang w:val="nb-NO"/>
        </w:rPr>
        <w:t>Det skal settes</w:t>
      </w:r>
      <w:r w:rsidR="64B65E8D" w:rsidRPr="461E105F">
        <w:rPr>
          <w:color w:val="000000" w:themeColor="text1"/>
          <w:lang w:val="nb-NO"/>
        </w:rPr>
        <w:t xml:space="preserve"> </w:t>
      </w:r>
      <w:r w:rsidR="00FA773F">
        <w:rPr>
          <w:color w:val="000000" w:themeColor="text1"/>
          <w:lang w:val="nb-NO"/>
        </w:rPr>
        <w:t>Oslokantstein</w:t>
      </w:r>
      <w:r w:rsidR="64B65E8D" w:rsidRPr="461E105F">
        <w:rPr>
          <w:color w:val="000000" w:themeColor="text1"/>
          <w:lang w:val="nb-NO"/>
        </w:rPr>
        <w:t xml:space="preserve"> </w:t>
      </w:r>
      <w:r w:rsidR="00C443ED">
        <w:rPr>
          <w:color w:val="000000" w:themeColor="text1"/>
          <w:lang w:val="nb-NO"/>
        </w:rPr>
        <w:t>(eller annen gjenbruksstein)</w:t>
      </w:r>
      <w:r w:rsidR="64B65E8D" w:rsidRPr="461E105F">
        <w:rPr>
          <w:color w:val="000000" w:themeColor="text1"/>
          <w:lang w:val="nb-NO"/>
        </w:rPr>
        <w:t xml:space="preserve"> som </w:t>
      </w:r>
      <w:r w:rsidR="60727B59" w:rsidRPr="461E105F">
        <w:rPr>
          <w:color w:val="000000" w:themeColor="text1"/>
          <w:lang w:val="nb-NO"/>
        </w:rPr>
        <w:t>om</w:t>
      </w:r>
      <w:r w:rsidR="64B65E8D" w:rsidRPr="461E105F">
        <w:rPr>
          <w:color w:val="000000" w:themeColor="text1"/>
          <w:lang w:val="nb-NO"/>
        </w:rPr>
        <w:t xml:space="preserve">ramming av </w:t>
      </w:r>
      <w:r w:rsidR="0040408B">
        <w:rPr>
          <w:color w:val="000000" w:themeColor="text1"/>
          <w:lang w:val="nb-NO"/>
        </w:rPr>
        <w:t xml:space="preserve">begge </w:t>
      </w:r>
      <w:r w:rsidR="2AFEEF2E" w:rsidRPr="461E105F">
        <w:rPr>
          <w:color w:val="000000" w:themeColor="text1"/>
          <w:lang w:val="nb-NO"/>
        </w:rPr>
        <w:t>gatetun</w:t>
      </w:r>
      <w:r w:rsidR="64B65E8D" w:rsidRPr="461E105F">
        <w:rPr>
          <w:color w:val="000000" w:themeColor="text1"/>
          <w:lang w:val="nb-NO"/>
        </w:rPr>
        <w:t>.</w:t>
      </w:r>
      <w:r w:rsidR="00107844">
        <w:rPr>
          <w:color w:val="000000" w:themeColor="text1"/>
          <w:lang w:val="nb-NO"/>
        </w:rPr>
        <w:t xml:space="preserve"> </w:t>
      </w:r>
      <w:r w:rsidR="3B6A61EE" w:rsidRPr="461E105F">
        <w:rPr>
          <w:color w:val="000000" w:themeColor="text1"/>
          <w:lang w:val="nb-NO"/>
        </w:rPr>
        <w:t>Omramming</w:t>
      </w:r>
      <w:r w:rsidR="49083703" w:rsidRPr="461E105F">
        <w:rPr>
          <w:rFonts w:eastAsia="Arial"/>
          <w:lang w:val="nb-NO"/>
        </w:rPr>
        <w:t xml:space="preserve"> skal </w:t>
      </w:r>
      <w:r w:rsidR="269FD428" w:rsidRPr="461E105F">
        <w:rPr>
          <w:rFonts w:eastAsia="Arial"/>
          <w:lang w:val="nb-NO"/>
        </w:rPr>
        <w:t>ha</w:t>
      </w:r>
      <w:r w:rsidR="49083703" w:rsidRPr="461E105F">
        <w:rPr>
          <w:lang w:val="nb-NO"/>
        </w:rPr>
        <w:t xml:space="preserve"> 0-vis</w:t>
      </w:r>
      <w:r w:rsidR="00785595">
        <w:rPr>
          <w:lang w:val="nb-NO"/>
        </w:rPr>
        <w:t xml:space="preserve"> og skal settes iht. gatenormalen</w:t>
      </w:r>
      <w:r w:rsidR="00AC29A9">
        <w:rPr>
          <w:lang w:val="nb-NO"/>
        </w:rPr>
        <w:t xml:space="preserve"> (</w:t>
      </w:r>
      <w:r w:rsidR="00AC29A9" w:rsidRPr="00AC29A9">
        <w:rPr>
          <w:lang w:val="nb-NO"/>
        </w:rPr>
        <w:t>Setting omsetting av kantstein, norm 2-02</w:t>
      </w:r>
      <w:r w:rsidR="00AC29A9">
        <w:rPr>
          <w:lang w:val="nb-NO"/>
        </w:rPr>
        <w:t>)</w:t>
      </w:r>
      <w:r w:rsidR="11BA2B9D" w:rsidRPr="461E105F">
        <w:rPr>
          <w:lang w:val="nb-NO"/>
        </w:rPr>
        <w:t>.</w:t>
      </w:r>
      <w:r w:rsidR="00646164">
        <w:rPr>
          <w:lang w:val="nb-NO"/>
        </w:rPr>
        <w:t xml:space="preserve"> </w:t>
      </w:r>
      <w:r w:rsidR="00127336">
        <w:rPr>
          <w:lang w:val="nb-NO"/>
        </w:rPr>
        <w:t>F.eks. g</w:t>
      </w:r>
      <w:r w:rsidR="005A3556">
        <w:rPr>
          <w:lang w:val="nb-NO"/>
        </w:rPr>
        <w:t xml:space="preserve">jenbruk fra prosjektområdet, samt nødvendig supplering fra BYM sitt </w:t>
      </w:r>
      <w:proofErr w:type="spellStart"/>
      <w:r w:rsidR="005A3556">
        <w:rPr>
          <w:lang w:val="nb-NO"/>
        </w:rPr>
        <w:t>steinlager</w:t>
      </w:r>
      <w:proofErr w:type="spellEnd"/>
      <w:r w:rsidR="005A3556">
        <w:rPr>
          <w:lang w:val="nb-NO"/>
        </w:rPr>
        <w:t xml:space="preserve">. </w:t>
      </w:r>
    </w:p>
    <w:p w14:paraId="40FD4941" w14:textId="3F47D271" w:rsidR="0073130A" w:rsidRPr="00A9358C" w:rsidRDefault="0073130A" w:rsidP="0073130A">
      <w:pPr>
        <w:rPr>
          <w:lang w:val="nb-NO"/>
        </w:rPr>
      </w:pPr>
    </w:p>
    <w:p w14:paraId="539AD783" w14:textId="77777777" w:rsidR="00A36F70" w:rsidRDefault="714B86EC" w:rsidP="00A36F70">
      <w:pPr>
        <w:keepNext/>
      </w:pPr>
      <w:r>
        <w:rPr>
          <w:noProof/>
        </w:rPr>
        <w:drawing>
          <wp:inline distT="0" distB="0" distL="0" distR="0" wp14:anchorId="3EBC5582" wp14:editId="5A16BB1A">
            <wp:extent cx="4676775" cy="3086100"/>
            <wp:effectExtent l="0" t="0" r="0" b="0"/>
            <wp:docPr id="1143976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76725" name=""/>
                    <pic:cNvPicPr/>
                  </pic:nvPicPr>
                  <pic:blipFill>
                    <a:blip r:embed="rId26">
                      <a:extLst>
                        <a:ext uri="{28A0092B-C50C-407E-A947-70E740481C1C}">
                          <a14:useLocalDpi xmlns:a14="http://schemas.microsoft.com/office/drawing/2010/main" val="0"/>
                        </a:ext>
                      </a:extLst>
                    </a:blip>
                    <a:stretch>
                      <a:fillRect/>
                    </a:stretch>
                  </pic:blipFill>
                  <pic:spPr>
                    <a:xfrm>
                      <a:off x="0" y="0"/>
                      <a:ext cx="4676775" cy="3086100"/>
                    </a:xfrm>
                    <a:prstGeom prst="rect">
                      <a:avLst/>
                    </a:prstGeom>
                  </pic:spPr>
                </pic:pic>
              </a:graphicData>
            </a:graphic>
          </wp:inline>
        </w:drawing>
      </w:r>
    </w:p>
    <w:p w14:paraId="09CAC0C5" w14:textId="0CEB3388" w:rsidR="002B3F04" w:rsidRPr="002B3F04" w:rsidRDefault="00A36F70" w:rsidP="00A36F70">
      <w:pPr>
        <w:pStyle w:val="Bildetekst"/>
        <w:rPr>
          <w:lang w:val="nb-NO"/>
        </w:rPr>
      </w:pPr>
      <w:r w:rsidRPr="002D5C28">
        <w:rPr>
          <w:lang w:val="nb-NO"/>
        </w:rPr>
        <w:t xml:space="preserve">Figur </w:t>
      </w:r>
      <w:r>
        <w:fldChar w:fldCharType="begin"/>
      </w:r>
      <w:r w:rsidRPr="002D5C28">
        <w:rPr>
          <w:lang w:val="nb-NO"/>
        </w:rPr>
        <w:instrText xml:space="preserve"> SEQ Figur \* ARABIC </w:instrText>
      </w:r>
      <w:r>
        <w:fldChar w:fldCharType="separate"/>
      </w:r>
      <w:r w:rsidR="00D22E41">
        <w:rPr>
          <w:noProof/>
          <w:lang w:val="nb-NO"/>
        </w:rPr>
        <w:t>11</w:t>
      </w:r>
      <w:r>
        <w:fldChar w:fldCharType="end"/>
      </w:r>
      <w:r w:rsidRPr="002D5C28">
        <w:rPr>
          <w:lang w:val="nb-NO"/>
        </w:rPr>
        <w:t>: Utsnitt fra prinsippskisse med omramming.</w:t>
      </w:r>
    </w:p>
    <w:p w14:paraId="3017FB4F" w14:textId="542FFF30" w:rsidR="004610AC" w:rsidRPr="00F64435" w:rsidRDefault="00DF1D21" w:rsidP="00E01994">
      <w:pPr>
        <w:pStyle w:val="Overskrift4"/>
        <w:rPr>
          <w:b/>
        </w:rPr>
      </w:pPr>
      <w:r>
        <w:rPr>
          <w:b/>
          <w:bCs/>
        </w:rPr>
        <w:t>K</w:t>
      </w:r>
      <w:r w:rsidR="7C93C4AC" w:rsidRPr="3D0607D3">
        <w:rPr>
          <w:b/>
          <w:bCs/>
        </w:rPr>
        <w:t>ampestein</w:t>
      </w:r>
      <w:r w:rsidR="2AE1B69A" w:rsidRPr="00A9358C">
        <w:rPr>
          <w:b/>
          <w:bCs/>
        </w:rPr>
        <w:t xml:space="preserve"> </w:t>
      </w:r>
      <w:r w:rsidR="60E30407" w:rsidRPr="3D0607D3">
        <w:rPr>
          <w:b/>
          <w:bCs/>
        </w:rPr>
        <w:t>i</w:t>
      </w:r>
      <w:r w:rsidR="2AE1B69A" w:rsidRPr="00A9358C">
        <w:rPr>
          <w:b/>
          <w:bCs/>
        </w:rPr>
        <w:t xml:space="preserve"> regnbed</w:t>
      </w:r>
      <w:r>
        <w:rPr>
          <w:b/>
          <w:bCs/>
        </w:rPr>
        <w:t xml:space="preserve"> (gjenbruk)</w:t>
      </w:r>
    </w:p>
    <w:p w14:paraId="447DDC72" w14:textId="0DD3D40F" w:rsidR="004BE0D0" w:rsidRPr="00B63D30" w:rsidRDefault="13E3FFF7" w:rsidP="6E2F4626">
      <w:pPr>
        <w:rPr>
          <w:lang w:val="nb-NO"/>
        </w:rPr>
      </w:pPr>
      <w:r w:rsidRPr="3D0607D3">
        <w:rPr>
          <w:lang w:val="nb-NO"/>
        </w:rPr>
        <w:t xml:space="preserve">Gjelder </w:t>
      </w:r>
      <w:r w:rsidR="4A95A79F" w:rsidRPr="3D0607D3">
        <w:rPr>
          <w:lang w:val="nb-NO"/>
        </w:rPr>
        <w:t xml:space="preserve">montering av </w:t>
      </w:r>
      <w:r w:rsidR="03ACFAF2" w:rsidRPr="3D0607D3">
        <w:rPr>
          <w:lang w:val="nb-NO"/>
        </w:rPr>
        <w:t xml:space="preserve">6 store runde </w:t>
      </w:r>
      <w:r w:rsidR="5C819746" w:rsidRPr="3D0607D3">
        <w:rPr>
          <w:lang w:val="nb-NO"/>
        </w:rPr>
        <w:t>kampesteiner</w:t>
      </w:r>
      <w:r w:rsidR="1FCBBCA5" w:rsidRPr="3D0607D3">
        <w:rPr>
          <w:lang w:val="nb-NO"/>
        </w:rPr>
        <w:t>.</w:t>
      </w:r>
      <w:r w:rsidR="0B4B3D81" w:rsidRPr="3D0607D3">
        <w:rPr>
          <w:lang w:val="nb-NO"/>
        </w:rPr>
        <w:t xml:space="preserve"> </w:t>
      </w:r>
      <w:r w:rsidR="08E07D8D" w:rsidRPr="3D0607D3">
        <w:rPr>
          <w:lang w:val="nb-NO"/>
        </w:rPr>
        <w:t>Disse</w:t>
      </w:r>
      <w:r w:rsidR="2D17A536" w:rsidRPr="3D0607D3">
        <w:rPr>
          <w:lang w:val="nb-NO"/>
        </w:rPr>
        <w:t xml:space="preserve"> skal </w:t>
      </w:r>
      <w:r w:rsidR="4736AF74" w:rsidRPr="3D0607D3">
        <w:rPr>
          <w:lang w:val="nb-NO"/>
        </w:rPr>
        <w:t xml:space="preserve">graves noe ned og monteres </w:t>
      </w:r>
      <w:r w:rsidR="6B7F1F8B" w:rsidRPr="3D0607D3">
        <w:rPr>
          <w:lang w:val="nb-NO"/>
        </w:rPr>
        <w:t>slik at de</w:t>
      </w:r>
      <w:r w:rsidR="68E3C257" w:rsidRPr="3D0607D3">
        <w:rPr>
          <w:lang w:val="nb-NO"/>
        </w:rPr>
        <w:t xml:space="preserve"> </w:t>
      </w:r>
      <w:r w:rsidR="218927C4" w:rsidRPr="3D0607D3">
        <w:rPr>
          <w:lang w:val="nb-NO"/>
        </w:rPr>
        <w:t>s</w:t>
      </w:r>
      <w:r w:rsidR="19EE3D99" w:rsidRPr="3D0607D3">
        <w:rPr>
          <w:lang w:val="nb-NO"/>
        </w:rPr>
        <w:t xml:space="preserve">tår </w:t>
      </w:r>
      <w:r w:rsidR="542AFF47" w:rsidRPr="3D0607D3">
        <w:rPr>
          <w:lang w:val="nb-NO"/>
        </w:rPr>
        <w:t>trygt</w:t>
      </w:r>
      <w:r w:rsidR="4736AF74" w:rsidRPr="3D0607D3">
        <w:rPr>
          <w:lang w:val="nb-NO"/>
        </w:rPr>
        <w:t xml:space="preserve">. </w:t>
      </w:r>
      <w:r w:rsidR="6D2354A7" w:rsidRPr="3D0607D3">
        <w:rPr>
          <w:lang w:val="nb-NO"/>
        </w:rPr>
        <w:t>Det skal etableres tre steiner på</w:t>
      </w:r>
      <w:r w:rsidR="4AA70119" w:rsidRPr="3D0607D3">
        <w:rPr>
          <w:lang w:val="nb-NO"/>
        </w:rPr>
        <w:t xml:space="preserve"> tvers av hver side av regnbedet for å </w:t>
      </w:r>
      <w:r w:rsidR="3D25DA59" w:rsidRPr="3D0607D3">
        <w:rPr>
          <w:lang w:val="nb-NO"/>
        </w:rPr>
        <w:t>etablere «</w:t>
      </w:r>
      <w:r w:rsidR="60153C23" w:rsidRPr="3D0607D3">
        <w:rPr>
          <w:lang w:val="nb-NO"/>
        </w:rPr>
        <w:t>tråkksti</w:t>
      </w:r>
      <w:r w:rsidR="3D25DA59" w:rsidRPr="3D0607D3">
        <w:rPr>
          <w:lang w:val="nb-NO"/>
        </w:rPr>
        <w:t>»</w:t>
      </w:r>
      <w:r w:rsidR="4DA8D3CA" w:rsidRPr="3D0607D3">
        <w:rPr>
          <w:lang w:val="nb-NO"/>
        </w:rPr>
        <w:t xml:space="preserve"> </w:t>
      </w:r>
      <w:r w:rsidR="3D25DA59" w:rsidRPr="3D0607D3">
        <w:rPr>
          <w:lang w:val="nb-NO"/>
        </w:rPr>
        <w:t xml:space="preserve">gjennom regnbedet. </w:t>
      </w:r>
    </w:p>
    <w:p w14:paraId="54654278" w14:textId="5AA74CAA" w:rsidR="004BE0D0" w:rsidRPr="00B63D30" w:rsidRDefault="004BE0D0" w:rsidP="6E2F4626">
      <w:pPr>
        <w:rPr>
          <w:lang w:val="nb-NO"/>
        </w:rPr>
      </w:pPr>
    </w:p>
    <w:p w14:paraId="5C78C03B" w14:textId="04BF7555" w:rsidR="00164C51" w:rsidRPr="001A1AD5" w:rsidRDefault="00164C51" w:rsidP="00164C51">
      <w:pPr>
        <w:rPr>
          <w:lang w:val="nb-NO"/>
        </w:rPr>
      </w:pPr>
    </w:p>
    <w:p w14:paraId="1F737851" w14:textId="7D7D8B83" w:rsidR="00164C51" w:rsidRDefault="07F9CACD" w:rsidP="00741147">
      <w:pPr>
        <w:pStyle w:val="Overskrift2"/>
      </w:pPr>
      <w:bookmarkStart w:id="63" w:name="_Toc94875896"/>
      <w:bookmarkStart w:id="64" w:name="_Toc138763523"/>
      <w:bookmarkStart w:id="65" w:name="_Toc192763219"/>
      <w:bookmarkStart w:id="66" w:name="_Toc230874588"/>
      <w:bookmarkStart w:id="67" w:name="_Toc629566152"/>
      <w:bookmarkStart w:id="68" w:name="_Toc1778423875"/>
      <w:bookmarkStart w:id="69" w:name="_Toc232620395"/>
      <w:r>
        <w:lastRenderedPageBreak/>
        <w:t>77</w:t>
      </w:r>
      <w:r w:rsidR="5D2B1B5E">
        <w:t xml:space="preserve"> </w:t>
      </w:r>
      <w:r>
        <w:t xml:space="preserve">Park og </w:t>
      </w:r>
      <w:bookmarkEnd w:id="63"/>
      <w:bookmarkEnd w:id="64"/>
      <w:bookmarkEnd w:id="65"/>
      <w:r w:rsidR="15BE2C72">
        <w:t>grøntanlegg</w:t>
      </w:r>
      <w:bookmarkEnd w:id="66"/>
      <w:bookmarkEnd w:id="69"/>
      <w:r w:rsidR="00164C51">
        <w:tab/>
      </w:r>
      <w:bookmarkEnd w:id="67"/>
      <w:bookmarkEnd w:id="68"/>
    </w:p>
    <w:p w14:paraId="107E0CDC" w14:textId="5FBA068F" w:rsidR="00BD6DA4" w:rsidRDefault="0055128E" w:rsidP="4886E59C">
      <w:pPr>
        <w:rPr>
          <w:rFonts w:eastAsia="Arial" w:cs="Arial"/>
          <w:szCs w:val="20"/>
          <w:lang w:val="nb-NO"/>
        </w:rPr>
      </w:pPr>
      <w:r>
        <w:rPr>
          <w:lang w:val="nb-NO" w:eastAsia="nb-NO"/>
        </w:rPr>
        <w:t xml:space="preserve">For </w:t>
      </w:r>
      <w:proofErr w:type="spellStart"/>
      <w:r>
        <w:rPr>
          <w:lang w:val="nb-NO" w:eastAsia="nb-NO"/>
        </w:rPr>
        <w:t>grøntarbeider</w:t>
      </w:r>
      <w:proofErr w:type="spellEnd"/>
      <w:r w:rsidR="3A56D6ED" w:rsidRPr="4886E59C">
        <w:rPr>
          <w:lang w:val="nb-NO" w:eastAsia="nb-NO"/>
        </w:rPr>
        <w:t xml:space="preserve"> skal </w:t>
      </w:r>
      <w:r w:rsidR="00C738F3">
        <w:rPr>
          <w:lang w:val="nb-NO" w:eastAsia="nb-NO"/>
        </w:rPr>
        <w:t xml:space="preserve">vedlagt </w:t>
      </w:r>
      <w:r w:rsidR="00D56D1D">
        <w:rPr>
          <w:lang w:val="nb-NO" w:eastAsia="nb-NO"/>
        </w:rPr>
        <w:t>MOP (vedlegg 11)</w:t>
      </w:r>
      <w:r>
        <w:rPr>
          <w:lang w:val="nb-NO" w:eastAsia="nb-NO"/>
        </w:rPr>
        <w:t xml:space="preserve"> og Parkinstruksen</w:t>
      </w:r>
      <w:r w:rsidR="00C738F3">
        <w:rPr>
          <w:lang w:val="nb-NO" w:eastAsia="nb-NO"/>
        </w:rPr>
        <w:t xml:space="preserve"> følges.</w:t>
      </w:r>
      <w:r w:rsidR="00064F95">
        <w:rPr>
          <w:lang w:val="nb-NO" w:eastAsia="nb-NO"/>
        </w:rPr>
        <w:t xml:space="preserve"> </w:t>
      </w:r>
      <w:r w:rsidR="00376490" w:rsidRPr="4886E59C">
        <w:rPr>
          <w:lang w:val="nb-NO" w:eastAsia="nb-NO"/>
        </w:rPr>
        <w:t>Det skal velges</w:t>
      </w:r>
      <w:r>
        <w:rPr>
          <w:lang w:val="nb-NO" w:eastAsia="nb-NO"/>
        </w:rPr>
        <w:t xml:space="preserve"> vegetasjon,</w:t>
      </w:r>
      <w:r w:rsidR="00376490" w:rsidRPr="4886E59C">
        <w:rPr>
          <w:lang w:val="nb-NO" w:eastAsia="nb-NO"/>
        </w:rPr>
        <w:t xml:space="preserve"> utstyr, materialer og tekniske løsninger av god og </w:t>
      </w:r>
      <w:proofErr w:type="gramStart"/>
      <w:r w:rsidR="00376490" w:rsidRPr="4886E59C">
        <w:rPr>
          <w:lang w:val="nb-NO" w:eastAsia="nb-NO"/>
        </w:rPr>
        <w:t>robust</w:t>
      </w:r>
      <w:proofErr w:type="gramEnd"/>
      <w:r w:rsidR="00376490" w:rsidRPr="4886E59C">
        <w:rPr>
          <w:lang w:val="nb-NO" w:eastAsia="nb-NO"/>
        </w:rPr>
        <w:t xml:space="preserve"> kvalitet</w:t>
      </w:r>
      <w:r w:rsidR="75C98D72" w:rsidRPr="4886E59C">
        <w:rPr>
          <w:lang w:val="nb-NO" w:eastAsia="nb-NO"/>
        </w:rPr>
        <w:t>,</w:t>
      </w:r>
      <w:r w:rsidR="00376490" w:rsidRPr="4886E59C">
        <w:rPr>
          <w:lang w:val="nb-NO" w:eastAsia="nb-NO"/>
        </w:rPr>
        <w:t xml:space="preserve"> med lang levetid. </w:t>
      </w:r>
      <w:r w:rsidR="5781D123" w:rsidRPr="62E316F7">
        <w:rPr>
          <w:rFonts w:eastAsia="Arial" w:cs="Arial"/>
          <w:color w:val="000000" w:themeColor="text1"/>
          <w:sz w:val="19"/>
          <w:szCs w:val="19"/>
          <w:lang w:val="nb-NO"/>
        </w:rPr>
        <w:t>Alle arbeider for beplanting og gressareal skal være komplett med utgraving, plantejord, jordforbedring, gjødsling og vanning.</w:t>
      </w:r>
    </w:p>
    <w:p w14:paraId="75DAF24E" w14:textId="065214E0" w:rsidR="1C771174" w:rsidRDefault="1C771174" w:rsidP="1C771174">
      <w:pPr>
        <w:rPr>
          <w:lang w:val="nb-NO" w:eastAsia="nb-NO"/>
        </w:rPr>
      </w:pPr>
    </w:p>
    <w:p w14:paraId="16E10D21" w14:textId="24402AE8" w:rsidR="00B63D30" w:rsidRDefault="56C3558F" w:rsidP="00A513D7">
      <w:pPr>
        <w:pStyle w:val="Overskrift3"/>
      </w:pPr>
      <w:bookmarkStart w:id="70" w:name="_Toc232406290"/>
      <w:bookmarkStart w:id="71" w:name="_Toc232406734"/>
      <w:bookmarkStart w:id="72" w:name="_Toc232620396"/>
      <w:r>
        <w:t>771 Utendørs</w:t>
      </w:r>
      <w:r w:rsidR="27BD1AA3">
        <w:t xml:space="preserve"> gressarealer</w:t>
      </w:r>
      <w:bookmarkEnd w:id="70"/>
      <w:bookmarkEnd w:id="71"/>
      <w:bookmarkEnd w:id="72"/>
    </w:p>
    <w:p w14:paraId="690E34F0" w14:textId="3E62C27D" w:rsidR="00B979D6" w:rsidRPr="00A9358C" w:rsidRDefault="00624706" w:rsidP="76192EE7">
      <w:pPr>
        <w:rPr>
          <w:b/>
          <w:bCs/>
          <w:lang w:val="nb-NO"/>
        </w:rPr>
      </w:pPr>
      <w:r w:rsidRPr="00A9358C">
        <w:rPr>
          <w:b/>
          <w:bCs/>
          <w:lang w:val="nb-NO"/>
        </w:rPr>
        <w:t>Revegetering</w:t>
      </w:r>
      <w:r w:rsidR="7ABE63CD" w:rsidRPr="00A9358C">
        <w:rPr>
          <w:b/>
          <w:bCs/>
          <w:lang w:val="nb-NO"/>
        </w:rPr>
        <w:t xml:space="preserve"> av gressarealer</w:t>
      </w:r>
    </w:p>
    <w:p w14:paraId="3D0AB595" w14:textId="3F554099" w:rsidR="00B979D6" w:rsidRPr="00A9358C" w:rsidRDefault="005674F5" w:rsidP="591EBDD4">
      <w:pPr>
        <w:rPr>
          <w:lang w:val="nb-NO"/>
        </w:rPr>
      </w:pPr>
      <w:r>
        <w:rPr>
          <w:lang w:val="nb-NO"/>
        </w:rPr>
        <w:t>O</w:t>
      </w:r>
      <w:r w:rsidR="5BECFB4B" w:rsidRPr="00A9358C">
        <w:rPr>
          <w:lang w:val="nb-NO"/>
        </w:rPr>
        <w:t xml:space="preserve">mfatter </w:t>
      </w:r>
      <w:r w:rsidR="2EFA5374" w:rsidRPr="00A9358C">
        <w:rPr>
          <w:lang w:val="nb-NO"/>
        </w:rPr>
        <w:t>revegetering</w:t>
      </w:r>
      <w:r w:rsidR="5BECFB4B" w:rsidRPr="00A9358C">
        <w:rPr>
          <w:lang w:val="nb-NO"/>
        </w:rPr>
        <w:t xml:space="preserve"> av</w:t>
      </w:r>
      <w:r w:rsidR="2EFA5374" w:rsidRPr="00A9358C">
        <w:rPr>
          <w:lang w:val="nb-NO"/>
        </w:rPr>
        <w:t xml:space="preserve"> gressarealer og berørte arealer i forbindelse med anleggsarbeidene.</w:t>
      </w:r>
      <w:r w:rsidR="2BF7F21C" w:rsidRPr="00A9358C">
        <w:rPr>
          <w:lang w:val="nb-NO"/>
        </w:rPr>
        <w:t xml:space="preserve"> TE supplerer vekstjord </w:t>
      </w:r>
      <w:r w:rsidR="6A0727DE" w:rsidRPr="00A9358C">
        <w:rPr>
          <w:lang w:val="nb-NO"/>
        </w:rPr>
        <w:t xml:space="preserve">ved behov. </w:t>
      </w:r>
      <w:r w:rsidR="53C01C81" w:rsidRPr="00A9358C">
        <w:rPr>
          <w:lang w:val="nb-NO"/>
        </w:rPr>
        <w:t>Det skal benyttes frøbla</w:t>
      </w:r>
      <w:r w:rsidR="0032497D">
        <w:rPr>
          <w:lang w:val="nb-NO"/>
        </w:rPr>
        <w:t>n</w:t>
      </w:r>
      <w:r w:rsidR="53C01C81" w:rsidRPr="00A9358C">
        <w:rPr>
          <w:lang w:val="nb-NO"/>
        </w:rPr>
        <w:t>ding</w:t>
      </w:r>
      <w:r w:rsidR="5CE7404A" w:rsidRPr="00A9358C">
        <w:rPr>
          <w:lang w:val="nb-NO"/>
        </w:rPr>
        <w:t xml:space="preserve"> egnet for offentlige parkanlegg.</w:t>
      </w:r>
      <w:r w:rsidR="53C01C81" w:rsidRPr="00A9358C">
        <w:rPr>
          <w:color w:val="FF0000"/>
          <w:lang w:val="nb-NO"/>
        </w:rPr>
        <w:t xml:space="preserve"> </w:t>
      </w:r>
      <w:r w:rsidR="6CC9BAB4" w:rsidRPr="00397B3F">
        <w:rPr>
          <w:lang w:val="nb-NO"/>
        </w:rPr>
        <w:t xml:space="preserve">Det skal settes opp solid, provisorisk stengsel omkring utsatte, nyetablerte gressarealer. </w:t>
      </w:r>
      <w:r w:rsidR="6CC9BAB4" w:rsidRPr="00A9358C">
        <w:rPr>
          <w:lang w:val="nb-NO"/>
        </w:rPr>
        <w:t>Det skal ikke etableres gress nærmere enn 50 cm fra stammen på nyplantede trær.</w:t>
      </w:r>
      <w:r w:rsidR="7FDADB83" w:rsidRPr="00A9358C">
        <w:rPr>
          <w:lang w:val="nb-NO"/>
        </w:rPr>
        <w:t xml:space="preserve">  </w:t>
      </w:r>
    </w:p>
    <w:p w14:paraId="7297EDD8" w14:textId="77777777" w:rsidR="00505BF5" w:rsidRDefault="00505BF5" w:rsidP="00164C51">
      <w:pPr>
        <w:rPr>
          <w:rFonts w:eastAsia="Arial" w:cs="Arial"/>
          <w:szCs w:val="20"/>
          <w:lang w:val="nb-NO"/>
        </w:rPr>
      </w:pPr>
    </w:p>
    <w:p w14:paraId="6A350FA9" w14:textId="7AC1D506" w:rsidR="004610AC" w:rsidRDefault="4CCAC8D1" w:rsidP="76192EE7">
      <w:pPr>
        <w:pStyle w:val="Heading3e"/>
        <w:numPr>
          <w:ilvl w:val="0"/>
          <w:numId w:val="0"/>
        </w:numPr>
        <w:rPr>
          <w:rFonts w:eastAsia="Arial"/>
        </w:rPr>
      </w:pPr>
      <w:bookmarkStart w:id="73" w:name="_Toc232406291"/>
      <w:bookmarkStart w:id="74" w:name="_Toc232406735"/>
      <w:bookmarkStart w:id="75" w:name="_Toc232620397"/>
      <w:r w:rsidRPr="76192EE7">
        <w:rPr>
          <w:rFonts w:eastAsia="Arial"/>
        </w:rPr>
        <w:t>772 Utendørs b</w:t>
      </w:r>
      <w:r w:rsidR="27BD1AA3" w:rsidRPr="76192EE7">
        <w:rPr>
          <w:rFonts w:eastAsia="Arial"/>
        </w:rPr>
        <w:t>eplanting</w:t>
      </w:r>
      <w:bookmarkEnd w:id="73"/>
      <w:bookmarkEnd w:id="74"/>
      <w:bookmarkEnd w:id="75"/>
      <w:r w:rsidR="27BD1AA3" w:rsidRPr="76192EE7">
        <w:rPr>
          <w:rFonts w:eastAsia="Arial"/>
        </w:rPr>
        <w:t xml:space="preserve"> </w:t>
      </w:r>
    </w:p>
    <w:p w14:paraId="20441001" w14:textId="429BE4DE" w:rsidR="0D853302" w:rsidRDefault="0D853302" w:rsidP="00934B1B">
      <w:pPr>
        <w:rPr>
          <w:rFonts w:eastAsia="Arial"/>
          <w:szCs w:val="20"/>
          <w:lang w:val="nb-NO"/>
        </w:rPr>
      </w:pPr>
      <w:r w:rsidRPr="001D55A1">
        <w:rPr>
          <w:rFonts w:eastAsia="Arial"/>
          <w:lang w:val="nb-NO"/>
        </w:rPr>
        <w:t>Alt plantemateriale skal være iht</w:t>
      </w:r>
      <w:r w:rsidR="00DA080E" w:rsidRPr="001D55A1">
        <w:rPr>
          <w:rFonts w:eastAsia="Arial"/>
          <w:lang w:val="nb-NO"/>
        </w:rPr>
        <w:t>.</w:t>
      </w:r>
      <w:r w:rsidRPr="001D55A1">
        <w:rPr>
          <w:rFonts w:eastAsia="Arial"/>
          <w:lang w:val="nb-NO"/>
        </w:rPr>
        <w:t xml:space="preserve"> </w:t>
      </w:r>
      <w:r w:rsidRPr="00E82336">
        <w:rPr>
          <w:rFonts w:eastAsia="Arial"/>
          <w:szCs w:val="20"/>
          <w:lang w:val="nb-NO"/>
        </w:rPr>
        <w:t>NS4400.</w:t>
      </w:r>
    </w:p>
    <w:p w14:paraId="7C0652C8" w14:textId="6BED50E8" w:rsidR="00263AA2" w:rsidRPr="00E82336" w:rsidRDefault="00D62B4C" w:rsidP="00934B1B">
      <w:pPr>
        <w:rPr>
          <w:rFonts w:eastAsia="Arial"/>
          <w:szCs w:val="20"/>
          <w:lang w:val="nb-NO"/>
        </w:rPr>
      </w:pPr>
      <w:r>
        <w:rPr>
          <w:rFonts w:eastAsia="Arial"/>
          <w:szCs w:val="20"/>
          <w:lang w:val="nb-NO"/>
        </w:rPr>
        <w:t>Plantevalg skal vektlegge biodiversitet og robusthet.</w:t>
      </w:r>
    </w:p>
    <w:p w14:paraId="197EE1CC" w14:textId="5F9761E7" w:rsidR="76192EE7" w:rsidRDefault="76192EE7" w:rsidP="76192EE7">
      <w:pPr>
        <w:rPr>
          <w:lang w:val="nb-NO"/>
        </w:rPr>
      </w:pPr>
    </w:p>
    <w:p w14:paraId="635F9812" w14:textId="64350ABE" w:rsidR="00E40F04" w:rsidRPr="0086338F" w:rsidRDefault="3A86ABA7" w:rsidP="76192EE7">
      <w:pPr>
        <w:rPr>
          <w:b/>
          <w:bCs/>
          <w:lang w:val="nb-NO"/>
        </w:rPr>
      </w:pPr>
      <w:r w:rsidRPr="00A9358C">
        <w:rPr>
          <w:b/>
          <w:bCs/>
          <w:lang w:val="nb-NO"/>
        </w:rPr>
        <w:t>Trær</w:t>
      </w:r>
    </w:p>
    <w:p w14:paraId="01B824E9" w14:textId="54584429" w:rsidR="00E34120" w:rsidRDefault="515D42FA" w:rsidP="76192EE7">
      <w:pPr>
        <w:rPr>
          <w:lang w:val="nb-NO"/>
        </w:rPr>
      </w:pPr>
      <w:r w:rsidRPr="62E316F7">
        <w:rPr>
          <w:lang w:val="nb-NO"/>
        </w:rPr>
        <w:t xml:space="preserve">Beplantning av prydtrær </w:t>
      </w:r>
      <w:r w:rsidR="055893A3" w:rsidRPr="62E316F7">
        <w:rPr>
          <w:lang w:val="nb-NO"/>
        </w:rPr>
        <w:t>som romdannende elem</w:t>
      </w:r>
      <w:r w:rsidR="3713A268" w:rsidRPr="62E316F7">
        <w:rPr>
          <w:lang w:val="nb-NO"/>
        </w:rPr>
        <w:t xml:space="preserve">ent </w:t>
      </w:r>
      <w:r w:rsidR="1C0F9F83" w:rsidRPr="62E316F7">
        <w:rPr>
          <w:lang w:val="nb-NO"/>
        </w:rPr>
        <w:t xml:space="preserve">på østsiden av </w:t>
      </w:r>
      <w:r w:rsidR="11744D3D" w:rsidRPr="62E316F7">
        <w:rPr>
          <w:lang w:val="nb-NO"/>
        </w:rPr>
        <w:t xml:space="preserve">gangveien </w:t>
      </w:r>
      <w:r w:rsidRPr="62E316F7">
        <w:rPr>
          <w:lang w:val="nb-NO"/>
        </w:rPr>
        <w:t xml:space="preserve">skal vurderes av </w:t>
      </w:r>
      <w:r w:rsidR="0D686FEA" w:rsidRPr="62E316F7">
        <w:rPr>
          <w:lang w:val="nb-NO"/>
        </w:rPr>
        <w:t>TE</w:t>
      </w:r>
      <w:r w:rsidR="5A49E3F8" w:rsidRPr="62E316F7">
        <w:rPr>
          <w:lang w:val="nb-NO"/>
        </w:rPr>
        <w:t xml:space="preserve">. Det er reservert tre </w:t>
      </w:r>
      <w:proofErr w:type="spellStart"/>
      <w:r w:rsidR="5A49E3F8" w:rsidRPr="62E316F7">
        <w:rPr>
          <w:lang w:val="nb-NO"/>
        </w:rPr>
        <w:t>stk</w:t>
      </w:r>
      <w:proofErr w:type="spellEnd"/>
      <w:r w:rsidR="5A49E3F8" w:rsidRPr="62E316F7">
        <w:rPr>
          <w:lang w:val="nb-NO"/>
        </w:rPr>
        <w:t xml:space="preserve"> </w:t>
      </w:r>
      <w:r w:rsidR="5A49E3F8" w:rsidRPr="62E316F7">
        <w:rPr>
          <w:i/>
          <w:iCs/>
          <w:lang w:val="nb-NO"/>
        </w:rPr>
        <w:t xml:space="preserve">Malus </w:t>
      </w:r>
      <w:proofErr w:type="spellStart"/>
      <w:r w:rsidR="5A49E3F8" w:rsidRPr="62E316F7">
        <w:rPr>
          <w:i/>
          <w:iCs/>
          <w:lang w:val="nb-NO"/>
        </w:rPr>
        <w:t>purpurea</w:t>
      </w:r>
      <w:proofErr w:type="spellEnd"/>
      <w:r w:rsidR="5A49E3F8" w:rsidRPr="62E316F7">
        <w:rPr>
          <w:lang w:val="nb-NO"/>
        </w:rPr>
        <w:t xml:space="preserve"> ‘Mari’ på planteskolen på Bogstad</w:t>
      </w:r>
      <w:r w:rsidR="055893A3" w:rsidRPr="62E316F7">
        <w:rPr>
          <w:lang w:val="nb-NO"/>
        </w:rPr>
        <w:t xml:space="preserve"> som BH bekoster</w:t>
      </w:r>
      <w:r w:rsidR="5A49E3F8" w:rsidRPr="62E316F7">
        <w:rPr>
          <w:lang w:val="nb-NO"/>
        </w:rPr>
        <w:t>. TE skal bekoste henting og planting av disse</w:t>
      </w:r>
      <w:r w:rsidR="055893A3" w:rsidRPr="62E316F7">
        <w:rPr>
          <w:lang w:val="nb-NO"/>
        </w:rPr>
        <w:t xml:space="preserve"> iht. </w:t>
      </w:r>
      <w:r w:rsidR="603E4D23" w:rsidRPr="62E316F7">
        <w:rPr>
          <w:lang w:val="nb-NO"/>
        </w:rPr>
        <w:t>P</w:t>
      </w:r>
      <w:r w:rsidR="055893A3" w:rsidRPr="62E316F7">
        <w:rPr>
          <w:lang w:val="nb-NO"/>
        </w:rPr>
        <w:t>arkinstruksen</w:t>
      </w:r>
      <w:r w:rsidR="5A49E3F8" w:rsidRPr="62E316F7">
        <w:rPr>
          <w:lang w:val="nb-NO"/>
        </w:rPr>
        <w:t xml:space="preserve">. </w:t>
      </w:r>
    </w:p>
    <w:p w14:paraId="7C125A6E" w14:textId="77777777" w:rsidR="0081133F" w:rsidRDefault="0081133F" w:rsidP="76192EE7">
      <w:pPr>
        <w:rPr>
          <w:noProof/>
          <w:lang w:val="nb-NO"/>
        </w:rPr>
      </w:pPr>
    </w:p>
    <w:p w14:paraId="12B681FC" w14:textId="77777777" w:rsidR="002D5C28" w:rsidRDefault="1B689CF9" w:rsidP="002D5C28">
      <w:pPr>
        <w:keepNext/>
      </w:pPr>
      <w:r>
        <w:rPr>
          <w:noProof/>
        </w:rPr>
        <w:drawing>
          <wp:inline distT="0" distB="0" distL="0" distR="0" wp14:anchorId="3A672378" wp14:editId="6B2DAE3B">
            <wp:extent cx="2922778" cy="2872947"/>
            <wp:effectExtent l="5715" t="0" r="0" b="0"/>
            <wp:docPr id="86353481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5387" t="4429" r="19588" b="10398"/>
                    <a:stretch>
                      <a:fillRect/>
                    </a:stretch>
                  </pic:blipFill>
                  <pic:spPr bwMode="auto">
                    <a:xfrm rot="5400000">
                      <a:off x="0" y="0"/>
                      <a:ext cx="2930023" cy="2880069"/>
                    </a:xfrm>
                    <a:prstGeom prst="rect">
                      <a:avLst/>
                    </a:prstGeom>
                    <a:noFill/>
                    <a:ln>
                      <a:noFill/>
                    </a:ln>
                    <a:extLst>
                      <a:ext uri="{53640926-AAD7-44D8-BBD7-CCE9431645EC}">
                        <a14:shadowObscured xmlns:a14="http://schemas.microsoft.com/office/drawing/2010/main"/>
                      </a:ext>
                    </a:extLst>
                  </pic:spPr>
                </pic:pic>
              </a:graphicData>
            </a:graphic>
          </wp:inline>
        </w:drawing>
      </w:r>
    </w:p>
    <w:p w14:paraId="4E2A2733" w14:textId="0240B693" w:rsidR="005435E4" w:rsidRPr="001F0ACC" w:rsidRDefault="002D5C28" w:rsidP="002D5C28">
      <w:pPr>
        <w:pStyle w:val="Bildetekst"/>
        <w:rPr>
          <w:lang w:val="nb-NO"/>
        </w:rPr>
      </w:pPr>
      <w:r w:rsidRPr="00D22E41">
        <w:rPr>
          <w:lang w:val="nb-NO"/>
        </w:rPr>
        <w:t xml:space="preserve">Figur </w:t>
      </w:r>
      <w:r>
        <w:fldChar w:fldCharType="begin"/>
      </w:r>
      <w:r w:rsidRPr="00D22E41">
        <w:rPr>
          <w:lang w:val="nb-NO"/>
        </w:rPr>
        <w:instrText xml:space="preserve"> SEQ Figur \* ARABIC </w:instrText>
      </w:r>
      <w:r>
        <w:fldChar w:fldCharType="separate"/>
      </w:r>
      <w:r w:rsidR="00D22E41" w:rsidRPr="00D22E41">
        <w:rPr>
          <w:noProof/>
          <w:lang w:val="nb-NO"/>
        </w:rPr>
        <w:t>12</w:t>
      </w:r>
      <w:r>
        <w:fldChar w:fldCharType="end"/>
      </w:r>
      <w:r w:rsidRPr="00D22E41">
        <w:rPr>
          <w:lang w:val="nb-NO"/>
        </w:rPr>
        <w:t xml:space="preserve">: Malus </w:t>
      </w:r>
      <w:proofErr w:type="spellStart"/>
      <w:r w:rsidRPr="00D22E41">
        <w:rPr>
          <w:lang w:val="nb-NO"/>
        </w:rPr>
        <w:t>purpurea</w:t>
      </w:r>
      <w:proofErr w:type="spellEnd"/>
      <w:r w:rsidRPr="00D22E41">
        <w:rPr>
          <w:lang w:val="nb-NO"/>
        </w:rPr>
        <w:t xml:space="preserve"> ‘Mari’ fra planteskolen på Bogstad.</w:t>
      </w:r>
    </w:p>
    <w:p w14:paraId="4BDE2AE1" w14:textId="5C9402C8" w:rsidR="00E40F04" w:rsidRPr="00E40F04" w:rsidRDefault="00E40F04" w:rsidP="00E40F04">
      <w:pPr>
        <w:rPr>
          <w:color w:val="000000" w:themeColor="text1"/>
          <w:lang w:val="nb-NO"/>
        </w:rPr>
      </w:pPr>
    </w:p>
    <w:p w14:paraId="5B7A389B" w14:textId="65C76D11" w:rsidR="006A58CD" w:rsidRPr="00A9358C" w:rsidRDefault="5A78F938" w:rsidP="00A9358C">
      <w:pPr>
        <w:rPr>
          <w:b/>
          <w:bCs/>
          <w:lang w:val="nb-NO"/>
        </w:rPr>
      </w:pPr>
      <w:r w:rsidRPr="00A9358C">
        <w:rPr>
          <w:b/>
          <w:bCs/>
          <w:lang w:val="nb-NO"/>
        </w:rPr>
        <w:t>Busker</w:t>
      </w:r>
    </w:p>
    <w:p w14:paraId="495399A4" w14:textId="6B287AC8" w:rsidR="009B3B9A" w:rsidRDefault="00A513D7" w:rsidP="76192EE7">
      <w:pPr>
        <w:rPr>
          <w:lang w:val="nb-NO"/>
        </w:rPr>
      </w:pPr>
      <w:r>
        <w:rPr>
          <w:lang w:val="nb-NO"/>
        </w:rPr>
        <w:t>Det skal etableres et lavt, tett bunndekkende felt med vintergrønne busker i b</w:t>
      </w:r>
      <w:r w:rsidR="7961C83E" w:rsidRPr="00A9358C">
        <w:rPr>
          <w:lang w:val="nb-NO"/>
        </w:rPr>
        <w:t>akkant av møblering</w:t>
      </w:r>
      <w:r w:rsidR="7CD780C5" w:rsidRPr="4886E59C">
        <w:rPr>
          <w:lang w:val="nb-NO"/>
        </w:rPr>
        <w:t>s</w:t>
      </w:r>
      <w:r w:rsidR="7961C83E" w:rsidRPr="00A9358C">
        <w:rPr>
          <w:lang w:val="nb-NO"/>
        </w:rPr>
        <w:t>sonene</w:t>
      </w:r>
      <w:r w:rsidR="634431B9" w:rsidRPr="00A9358C">
        <w:rPr>
          <w:lang w:val="nb-NO"/>
        </w:rPr>
        <w:t xml:space="preserve">. </w:t>
      </w:r>
      <w:r w:rsidR="7E4A09AC" w:rsidRPr="00A9358C">
        <w:rPr>
          <w:lang w:val="nb-NO"/>
        </w:rPr>
        <w:t xml:space="preserve">Ca. 50 m2. </w:t>
      </w:r>
      <w:r w:rsidR="08E46E12" w:rsidRPr="00A9358C">
        <w:rPr>
          <w:lang w:val="nb-NO"/>
        </w:rPr>
        <w:t xml:space="preserve">Det skal også plantes </w:t>
      </w:r>
      <w:r w:rsidR="43710D1F" w:rsidRPr="00A9358C">
        <w:rPr>
          <w:lang w:val="nb-NO"/>
        </w:rPr>
        <w:t xml:space="preserve">bærbusker i </w:t>
      </w:r>
      <w:r w:rsidR="21367B4B" w:rsidRPr="00A9358C">
        <w:rPr>
          <w:lang w:val="nb-NO"/>
        </w:rPr>
        <w:t>grupper rundt som anvist på</w:t>
      </w:r>
      <w:r w:rsidR="21367B4B" w:rsidRPr="4886E59C">
        <w:rPr>
          <w:lang w:val="nb-NO"/>
        </w:rPr>
        <w:t xml:space="preserve"> </w:t>
      </w:r>
      <w:r w:rsidR="50DAFE42" w:rsidRPr="4886E59C">
        <w:rPr>
          <w:lang w:val="nb-NO"/>
        </w:rPr>
        <w:t>prinsippskisse</w:t>
      </w:r>
      <w:r w:rsidR="6CC3C7E0" w:rsidRPr="4886E59C">
        <w:rPr>
          <w:lang w:val="nb-NO"/>
        </w:rPr>
        <w:t xml:space="preserve"> LA01.</w:t>
      </w:r>
    </w:p>
    <w:p w14:paraId="0A214DA2" w14:textId="31227445" w:rsidR="1C771174" w:rsidRPr="00B77E8E" w:rsidRDefault="1C771174" w:rsidP="1C771174">
      <w:pPr>
        <w:rPr>
          <w:lang w:val="nb-NO" w:eastAsia="nb-NO"/>
        </w:rPr>
      </w:pPr>
    </w:p>
    <w:p w14:paraId="6FF26472" w14:textId="3619B12F" w:rsidR="4474B665" w:rsidRPr="00A9358C" w:rsidRDefault="7211607A" w:rsidP="00A9358C">
      <w:pPr>
        <w:rPr>
          <w:b/>
          <w:bCs/>
          <w:lang w:val="nb-NO"/>
        </w:rPr>
      </w:pPr>
      <w:r w:rsidRPr="00A9358C">
        <w:rPr>
          <w:b/>
          <w:bCs/>
          <w:lang w:val="nb-NO"/>
        </w:rPr>
        <w:t>Regnbed</w:t>
      </w:r>
      <w:r w:rsidR="1B7CBDCA" w:rsidRPr="00A9358C">
        <w:rPr>
          <w:b/>
          <w:bCs/>
          <w:lang w:val="nb-NO"/>
        </w:rPr>
        <w:t xml:space="preserve"> </w:t>
      </w:r>
    </w:p>
    <w:p w14:paraId="0808573E" w14:textId="66EE0B6B" w:rsidR="00095A07" w:rsidRDefault="002D3F58" w:rsidP="00B11581">
      <w:pPr>
        <w:rPr>
          <w:lang w:val="nb-NO"/>
        </w:rPr>
      </w:pPr>
      <w:r>
        <w:rPr>
          <w:lang w:val="nb-NO"/>
        </w:rPr>
        <w:t>Det skal etableres et regnbed på ca.</w:t>
      </w:r>
      <w:r w:rsidRPr="4886E59C">
        <w:rPr>
          <w:lang w:val="nb-NO"/>
        </w:rPr>
        <w:t xml:space="preserve"> 80 m2. </w:t>
      </w:r>
      <w:r w:rsidR="7A12554C" w:rsidRPr="4886E59C">
        <w:rPr>
          <w:lang w:val="nb-NO"/>
        </w:rPr>
        <w:t>TE</w:t>
      </w:r>
      <w:r w:rsidR="5D981DBE" w:rsidRPr="4886E59C">
        <w:rPr>
          <w:lang w:val="nb-NO"/>
        </w:rPr>
        <w:t xml:space="preserve"> utfører</w:t>
      </w:r>
      <w:r w:rsidR="05BDB10F" w:rsidRPr="4886E59C">
        <w:rPr>
          <w:lang w:val="nb-NO"/>
        </w:rPr>
        <w:t xml:space="preserve"> alle arbeider med prosjektering</w:t>
      </w:r>
      <w:r w:rsidR="4E266991" w:rsidRPr="4886E59C">
        <w:rPr>
          <w:lang w:val="nb-NO"/>
        </w:rPr>
        <w:t>,</w:t>
      </w:r>
      <w:r w:rsidR="05BDB10F" w:rsidRPr="4886E59C">
        <w:rPr>
          <w:lang w:val="nb-NO"/>
        </w:rPr>
        <w:t xml:space="preserve"> beregning </w:t>
      </w:r>
      <w:r w:rsidR="207C836E" w:rsidRPr="4886E59C">
        <w:rPr>
          <w:lang w:val="nb-NO"/>
        </w:rPr>
        <w:t xml:space="preserve">og utførelse </w:t>
      </w:r>
      <w:r w:rsidR="05BDB10F" w:rsidRPr="4886E59C">
        <w:rPr>
          <w:lang w:val="nb-NO"/>
        </w:rPr>
        <w:t xml:space="preserve">av </w:t>
      </w:r>
      <w:r w:rsidR="6485A899" w:rsidRPr="4886E59C">
        <w:rPr>
          <w:lang w:val="nb-NO"/>
        </w:rPr>
        <w:t xml:space="preserve">regnbed. </w:t>
      </w:r>
      <w:r w:rsidR="1B97C35E" w:rsidRPr="4886E59C">
        <w:rPr>
          <w:lang w:val="nb-NO"/>
        </w:rPr>
        <w:t xml:space="preserve">TE </w:t>
      </w:r>
      <w:r w:rsidR="2874E69E" w:rsidRPr="4886E59C">
        <w:rPr>
          <w:lang w:val="nb-NO"/>
        </w:rPr>
        <w:t xml:space="preserve">må sikre at </w:t>
      </w:r>
      <w:r w:rsidR="20E371AA" w:rsidRPr="4886E59C">
        <w:rPr>
          <w:lang w:val="nb-NO"/>
        </w:rPr>
        <w:t xml:space="preserve">det er dimensjonert </w:t>
      </w:r>
      <w:r w:rsidR="707FFEFB" w:rsidRPr="4886E59C">
        <w:rPr>
          <w:lang w:val="nb-NO"/>
        </w:rPr>
        <w:t xml:space="preserve">for å håndtere </w:t>
      </w:r>
      <w:r w:rsidR="0BB6A090" w:rsidRPr="4886E59C">
        <w:rPr>
          <w:lang w:val="nb-NO"/>
        </w:rPr>
        <w:t xml:space="preserve">20 års flom og </w:t>
      </w:r>
      <w:r w:rsidR="20E371AA" w:rsidRPr="4886E59C">
        <w:rPr>
          <w:lang w:val="nb-NO"/>
        </w:rPr>
        <w:t>iht</w:t>
      </w:r>
      <w:r w:rsidR="0E1F5F1A" w:rsidRPr="4886E59C">
        <w:rPr>
          <w:lang w:val="nb-NO"/>
        </w:rPr>
        <w:t>.</w:t>
      </w:r>
      <w:r w:rsidR="20E371AA" w:rsidRPr="4886E59C">
        <w:rPr>
          <w:lang w:val="nb-NO"/>
        </w:rPr>
        <w:t xml:space="preserve"> krav fra VAV </w:t>
      </w:r>
      <w:r w:rsidR="4F6FCB49" w:rsidRPr="4886E59C">
        <w:rPr>
          <w:lang w:val="nb-NO"/>
        </w:rPr>
        <w:t xml:space="preserve">og </w:t>
      </w:r>
      <w:r w:rsidR="13C2F55C" w:rsidRPr="4886E59C">
        <w:rPr>
          <w:lang w:val="nb-NO"/>
        </w:rPr>
        <w:t xml:space="preserve">kap. </w:t>
      </w:r>
      <w:r w:rsidR="6D453A69" w:rsidRPr="4886E59C">
        <w:rPr>
          <w:lang w:val="nb-NO"/>
        </w:rPr>
        <w:t>73</w:t>
      </w:r>
      <w:r w:rsidR="1A73EAB0" w:rsidRPr="4886E59C">
        <w:rPr>
          <w:lang w:val="nb-NO"/>
        </w:rPr>
        <w:t xml:space="preserve"> </w:t>
      </w:r>
      <w:r w:rsidR="0271CD52" w:rsidRPr="4886E59C">
        <w:rPr>
          <w:lang w:val="nb-NO"/>
        </w:rPr>
        <w:t>Overvannshåndtering.</w:t>
      </w:r>
      <w:r w:rsidR="00CA4855" w:rsidRPr="00A9358C">
        <w:rPr>
          <w:lang w:val="nb-NO"/>
        </w:rPr>
        <w:br/>
      </w:r>
      <w:r w:rsidR="00CA4855" w:rsidRPr="00A9358C">
        <w:rPr>
          <w:lang w:val="nb-NO"/>
        </w:rPr>
        <w:br/>
      </w:r>
      <w:r w:rsidR="648F3C23" w:rsidRPr="4886E59C">
        <w:rPr>
          <w:lang w:val="nb-NO"/>
        </w:rPr>
        <w:t xml:space="preserve">Alle nødvendige lag som vist i </w:t>
      </w:r>
      <w:r w:rsidR="607299A1" w:rsidRPr="4886E59C">
        <w:rPr>
          <w:lang w:val="nb-NO"/>
        </w:rPr>
        <w:t>figur 13</w:t>
      </w:r>
      <w:r w:rsidR="648F3C23" w:rsidRPr="4886E59C">
        <w:rPr>
          <w:lang w:val="nb-NO"/>
        </w:rPr>
        <w:t xml:space="preserve"> inngår i arbeidende</w:t>
      </w:r>
      <w:r w:rsidR="33E0A79F" w:rsidRPr="4886E59C">
        <w:rPr>
          <w:lang w:val="nb-NO"/>
        </w:rPr>
        <w:t>.</w:t>
      </w:r>
      <w:r w:rsidR="648F3C23" w:rsidRPr="4886E59C">
        <w:rPr>
          <w:lang w:val="nb-NO"/>
        </w:rPr>
        <w:t xml:space="preserve"> Massene i </w:t>
      </w:r>
      <w:r w:rsidR="33E0A79F" w:rsidRPr="4886E59C">
        <w:rPr>
          <w:lang w:val="nb-NO"/>
        </w:rPr>
        <w:t>regnbedet skal</w:t>
      </w:r>
      <w:r w:rsidR="648F3C23" w:rsidRPr="4886E59C">
        <w:rPr>
          <w:lang w:val="nb-NO"/>
        </w:rPr>
        <w:t xml:space="preserve"> både ivareta tilstrekkelig infiltrasjon og samtidig sikre god næringstilgang og vannlagring til beplantningen. </w:t>
      </w:r>
      <w:r w:rsidR="648F3C23" w:rsidRPr="4886E59C">
        <w:rPr>
          <w:lang w:val="nb-NO"/>
        </w:rPr>
        <w:lastRenderedPageBreak/>
        <w:t>Jordblandingen må ikke være så næringsrik at det oppstår stor utvasking av næringsstoffer.</w:t>
      </w:r>
      <w:r w:rsidR="630C197D" w:rsidRPr="4886E59C">
        <w:rPr>
          <w:lang w:val="nb-NO"/>
        </w:rPr>
        <w:t xml:space="preserve"> </w:t>
      </w:r>
      <w:r w:rsidR="33E0A79F" w:rsidRPr="4886E59C">
        <w:rPr>
          <w:lang w:val="nb-NO"/>
        </w:rPr>
        <w:t>Varedeklarasjon</w:t>
      </w:r>
      <w:r w:rsidR="1081DE39" w:rsidRPr="4886E59C">
        <w:rPr>
          <w:lang w:val="nb-NO"/>
        </w:rPr>
        <w:t xml:space="preserve"> </w:t>
      </w:r>
      <w:r w:rsidR="6A03D872" w:rsidRPr="4886E59C">
        <w:rPr>
          <w:lang w:val="nb-NO"/>
        </w:rPr>
        <w:t>for oppbygningslag</w:t>
      </w:r>
      <w:r w:rsidR="33E0A79F" w:rsidRPr="4886E59C">
        <w:rPr>
          <w:lang w:val="nb-NO"/>
        </w:rPr>
        <w:t xml:space="preserve"> skal </w:t>
      </w:r>
      <w:r w:rsidR="002155F5">
        <w:rPr>
          <w:lang w:val="nb-NO"/>
        </w:rPr>
        <w:t>oversendes til</w:t>
      </w:r>
      <w:r w:rsidR="33E0A79F" w:rsidRPr="4886E59C">
        <w:rPr>
          <w:lang w:val="nb-NO"/>
        </w:rPr>
        <w:t xml:space="preserve"> BH </w:t>
      </w:r>
      <w:r w:rsidR="002155F5">
        <w:rPr>
          <w:lang w:val="nb-NO"/>
        </w:rPr>
        <w:t xml:space="preserve">for gjennomgang </w:t>
      </w:r>
      <w:r w:rsidR="33E0A79F" w:rsidRPr="4886E59C">
        <w:rPr>
          <w:lang w:val="nb-NO"/>
        </w:rPr>
        <w:t xml:space="preserve">i forkant av arbeidene. </w:t>
      </w:r>
    </w:p>
    <w:p w14:paraId="177E65DF" w14:textId="77777777" w:rsidR="00AC0C7D" w:rsidRPr="00E82336" w:rsidRDefault="00AC0C7D" w:rsidP="00B11581">
      <w:pPr>
        <w:rPr>
          <w:noProof/>
          <w:lang w:val="nb-NO"/>
        </w:rPr>
      </w:pPr>
    </w:p>
    <w:p w14:paraId="7AE6B765" w14:textId="77777777" w:rsidR="00D22E41" w:rsidRDefault="55FBE18D" w:rsidP="00D22E41">
      <w:pPr>
        <w:keepNext/>
      </w:pPr>
      <w:r>
        <w:rPr>
          <w:noProof/>
        </w:rPr>
        <w:drawing>
          <wp:inline distT="0" distB="0" distL="0" distR="0" wp14:anchorId="41079CED" wp14:editId="4500D12E">
            <wp:extent cx="4612005" cy="1821020"/>
            <wp:effectExtent l="0" t="0" r="0" b="8255"/>
            <wp:docPr id="1530606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a:ext>
                      </a:extLst>
                    </a:blip>
                    <a:srcRect l="1360" t="18613" r="1"/>
                    <a:stretch>
                      <a:fillRect/>
                    </a:stretch>
                  </pic:blipFill>
                  <pic:spPr bwMode="auto">
                    <a:xfrm>
                      <a:off x="0" y="0"/>
                      <a:ext cx="4612544" cy="1821233"/>
                    </a:xfrm>
                    <a:prstGeom prst="rect">
                      <a:avLst/>
                    </a:prstGeom>
                    <a:noFill/>
                    <a:ln>
                      <a:noFill/>
                    </a:ln>
                    <a:extLst>
                      <a:ext uri="{53640926-AAD7-44D8-BBD7-CCE9431645EC}">
                        <a14:shadowObscured xmlns:a14="http://schemas.microsoft.com/office/drawing/2010/main"/>
                      </a:ext>
                    </a:extLst>
                  </pic:spPr>
                </pic:pic>
              </a:graphicData>
            </a:graphic>
          </wp:inline>
        </w:drawing>
      </w:r>
    </w:p>
    <w:p w14:paraId="210981CE" w14:textId="53B1BDAF" w:rsidR="00947471" w:rsidRDefault="00D22E41" w:rsidP="00D22E41">
      <w:pPr>
        <w:pStyle w:val="Bildetekst"/>
        <w:rPr>
          <w:i w:val="0"/>
          <w:iCs w:val="0"/>
          <w:lang w:val="nb-NO"/>
        </w:rPr>
      </w:pPr>
      <w:r w:rsidRPr="00D22E41">
        <w:rPr>
          <w:lang w:val="nb-NO"/>
        </w:rPr>
        <w:t xml:space="preserve">Figur </w:t>
      </w:r>
      <w:r>
        <w:fldChar w:fldCharType="begin"/>
      </w:r>
      <w:r w:rsidRPr="00D22E41">
        <w:rPr>
          <w:lang w:val="nb-NO"/>
        </w:rPr>
        <w:instrText xml:space="preserve"> SEQ Figur \* ARABIC </w:instrText>
      </w:r>
      <w:r>
        <w:fldChar w:fldCharType="separate"/>
      </w:r>
      <w:r w:rsidRPr="00D22E41">
        <w:rPr>
          <w:noProof/>
          <w:lang w:val="nb-NO"/>
        </w:rPr>
        <w:t>13</w:t>
      </w:r>
      <w:r>
        <w:fldChar w:fldCharType="end"/>
      </w:r>
      <w:r w:rsidRPr="00D22E41">
        <w:rPr>
          <w:lang w:val="nb-NO"/>
        </w:rPr>
        <w:t xml:space="preserve">: Prinsipp for oppbygning av regnbed kilde: “Urbane Regnbed” utarbeidet av </w:t>
      </w:r>
      <w:proofErr w:type="spellStart"/>
      <w:r w:rsidRPr="00D22E41">
        <w:rPr>
          <w:lang w:val="nb-NO"/>
        </w:rPr>
        <w:t>Asplan</w:t>
      </w:r>
      <w:proofErr w:type="spellEnd"/>
      <w:r w:rsidRPr="00D22E41">
        <w:rPr>
          <w:lang w:val="nb-NO"/>
        </w:rPr>
        <w:t xml:space="preserve"> </w:t>
      </w:r>
      <w:proofErr w:type="spellStart"/>
      <w:r w:rsidRPr="00D22E41">
        <w:rPr>
          <w:lang w:val="nb-NO"/>
        </w:rPr>
        <w:t>Viak</w:t>
      </w:r>
      <w:proofErr w:type="spellEnd"/>
      <w:r w:rsidRPr="00D22E41">
        <w:rPr>
          <w:lang w:val="nb-NO"/>
        </w:rPr>
        <w:t>.</w:t>
      </w:r>
    </w:p>
    <w:p w14:paraId="5EE37FDC" w14:textId="562718E5" w:rsidR="004B2B08" w:rsidRDefault="68E23291" w:rsidP="00B11581">
      <w:pPr>
        <w:rPr>
          <w:lang w:val="nb-NO"/>
        </w:rPr>
      </w:pPr>
      <w:r w:rsidRPr="461E105F">
        <w:rPr>
          <w:lang w:val="nb-NO"/>
        </w:rPr>
        <w:t xml:space="preserve">Arbeidet omfatter prosjektering og utførelse av plantesammensetning. </w:t>
      </w:r>
      <w:r w:rsidR="6F84BCB6" w:rsidRPr="461E105F">
        <w:rPr>
          <w:lang w:val="nb-NO"/>
        </w:rPr>
        <w:t>Planter</w:t>
      </w:r>
      <w:r w:rsidR="622B4CA3" w:rsidRPr="461E105F">
        <w:rPr>
          <w:lang w:val="nb-NO"/>
        </w:rPr>
        <w:t xml:space="preserve"> må ses i sammenheng av interne variasjoner i fuktforholdene. </w:t>
      </w:r>
      <w:r w:rsidR="631F7942" w:rsidRPr="461E105F">
        <w:rPr>
          <w:lang w:val="nb-NO"/>
        </w:rPr>
        <w:t>E</w:t>
      </w:r>
      <w:r w:rsidR="3A1FCAB2" w:rsidRPr="461E105F">
        <w:rPr>
          <w:lang w:val="nb-NO"/>
        </w:rPr>
        <w:t>ndelig pla</w:t>
      </w:r>
      <w:r w:rsidR="631F7942" w:rsidRPr="461E105F">
        <w:rPr>
          <w:lang w:val="nb-NO"/>
        </w:rPr>
        <w:t>n</w:t>
      </w:r>
      <w:r w:rsidR="3A1FCAB2" w:rsidRPr="461E105F">
        <w:rPr>
          <w:lang w:val="nb-NO"/>
        </w:rPr>
        <w:t xml:space="preserve">teliste </w:t>
      </w:r>
      <w:r w:rsidR="00E87C95" w:rsidRPr="461E105F">
        <w:rPr>
          <w:lang w:val="nb-NO"/>
        </w:rPr>
        <w:t>oversendes</w:t>
      </w:r>
      <w:r w:rsidR="00A80336">
        <w:rPr>
          <w:lang w:val="nb-NO"/>
        </w:rPr>
        <w:t xml:space="preserve"> </w:t>
      </w:r>
      <w:r w:rsidR="00E83A18">
        <w:rPr>
          <w:lang w:val="nb-NO"/>
        </w:rPr>
        <w:t>BH</w:t>
      </w:r>
      <w:r w:rsidR="00474687">
        <w:rPr>
          <w:lang w:val="nb-NO"/>
        </w:rPr>
        <w:t xml:space="preserve"> for gjennomgang før bestilling.</w:t>
      </w:r>
      <w:r w:rsidR="00E87C95" w:rsidRPr="461E105F">
        <w:rPr>
          <w:lang w:val="nb-NO"/>
        </w:rPr>
        <w:t xml:space="preserve"> </w:t>
      </w:r>
    </w:p>
    <w:p w14:paraId="5BFB2810" w14:textId="77777777" w:rsidR="009E65BB" w:rsidRDefault="009E65BB" w:rsidP="00B11581">
      <w:pPr>
        <w:rPr>
          <w:lang w:val="nb-NO"/>
        </w:rPr>
      </w:pPr>
    </w:p>
    <w:p w14:paraId="2B8596FF" w14:textId="22EA3007" w:rsidR="00AC0C7D" w:rsidRDefault="00AC0C7D" w:rsidP="00B11581">
      <w:pPr>
        <w:rPr>
          <w:lang w:val="nb-NO"/>
        </w:rPr>
      </w:pPr>
      <w:r w:rsidRPr="71788244">
        <w:rPr>
          <w:lang w:val="nb-NO"/>
        </w:rPr>
        <w:t xml:space="preserve">Regnbed skal bygges etter prinsipp gitt i utarbeidet rapport fra </w:t>
      </w:r>
      <w:proofErr w:type="spellStart"/>
      <w:r w:rsidRPr="71788244">
        <w:rPr>
          <w:lang w:val="nb-NO"/>
        </w:rPr>
        <w:t>Asplan</w:t>
      </w:r>
      <w:proofErr w:type="spellEnd"/>
      <w:r w:rsidRPr="71788244">
        <w:rPr>
          <w:lang w:val="nb-NO"/>
        </w:rPr>
        <w:t xml:space="preserve"> </w:t>
      </w:r>
      <w:proofErr w:type="spellStart"/>
      <w:r w:rsidRPr="71788244">
        <w:rPr>
          <w:lang w:val="nb-NO"/>
        </w:rPr>
        <w:t>Viak</w:t>
      </w:r>
      <w:proofErr w:type="spellEnd"/>
      <w:r w:rsidRPr="71788244">
        <w:rPr>
          <w:lang w:val="nb-NO"/>
        </w:rPr>
        <w:t xml:space="preserve"> </w:t>
      </w:r>
      <w:r w:rsidRPr="71788244">
        <w:rPr>
          <w:i/>
          <w:iCs/>
          <w:color w:val="0D0D0D" w:themeColor="text1" w:themeTint="F2"/>
          <w:lang w:val="nb-NO"/>
        </w:rPr>
        <w:t>“Urbane Regnbed”.</w:t>
      </w:r>
      <w:r w:rsidRPr="71788244">
        <w:rPr>
          <w:lang w:val="nb-NO"/>
        </w:rPr>
        <w:t xml:space="preserve"> https://www.asplanviak.no/content/uploads/2024/11/urbane_regnbed_web.pdf </w:t>
      </w:r>
    </w:p>
    <w:p w14:paraId="44316C93" w14:textId="77777777" w:rsidR="00AC0C7D" w:rsidRDefault="00AC0C7D" w:rsidP="00B11581">
      <w:pPr>
        <w:rPr>
          <w:lang w:val="nb-NO"/>
        </w:rPr>
      </w:pPr>
    </w:p>
    <w:p w14:paraId="5B9631F8" w14:textId="2D44A780" w:rsidR="00B11581" w:rsidRPr="00B11581" w:rsidRDefault="50568328" w:rsidP="76192EE7">
      <w:pPr>
        <w:rPr>
          <w:lang w:val="nb-NO"/>
        </w:rPr>
      </w:pPr>
      <w:r w:rsidRPr="39515CED">
        <w:rPr>
          <w:b/>
          <w:bCs/>
          <w:lang w:val="nb-NO"/>
        </w:rPr>
        <w:t>Gjerder</w:t>
      </w:r>
      <w:r w:rsidR="00B11581" w:rsidRPr="00A939A3">
        <w:rPr>
          <w:lang w:val="nb-NO"/>
        </w:rPr>
        <w:br/>
      </w:r>
      <w:r w:rsidR="671E2579" w:rsidRPr="39515CED">
        <w:rPr>
          <w:lang w:val="nb-NO"/>
        </w:rPr>
        <w:t>Det skal etableres midlerti</w:t>
      </w:r>
      <w:r w:rsidR="400D7220" w:rsidRPr="39515CED">
        <w:rPr>
          <w:lang w:val="nb-NO"/>
        </w:rPr>
        <w:t>dig</w:t>
      </w:r>
      <w:r w:rsidR="00D62B4C">
        <w:rPr>
          <w:lang w:val="nb-NO"/>
        </w:rPr>
        <w:t>e</w:t>
      </w:r>
      <w:r w:rsidR="400D7220" w:rsidRPr="39515CED">
        <w:rPr>
          <w:lang w:val="nb-NO"/>
        </w:rPr>
        <w:t xml:space="preserve"> gjerde</w:t>
      </w:r>
      <w:r w:rsidR="00D62B4C">
        <w:rPr>
          <w:lang w:val="nb-NO"/>
        </w:rPr>
        <w:t xml:space="preserve">r rundt nyetablert vegetasjon under etableringsfasen, </w:t>
      </w:r>
      <w:r w:rsidR="50FF0FAC" w:rsidRPr="39515CED">
        <w:rPr>
          <w:lang w:val="nb-NO"/>
        </w:rPr>
        <w:t xml:space="preserve">og demonteres </w:t>
      </w:r>
      <w:r w:rsidR="009B726E">
        <w:rPr>
          <w:lang w:val="nb-NO"/>
        </w:rPr>
        <w:t>etter siste etablerings</w:t>
      </w:r>
      <w:r w:rsidR="50FF0FAC" w:rsidRPr="39515CED">
        <w:rPr>
          <w:lang w:val="nb-NO"/>
        </w:rPr>
        <w:t xml:space="preserve">sesong. Gjerdet skal være </w:t>
      </w:r>
      <w:proofErr w:type="gramStart"/>
      <w:r w:rsidR="50FF0FAC" w:rsidRPr="39515CED">
        <w:rPr>
          <w:lang w:val="nb-NO"/>
        </w:rPr>
        <w:t>robust</w:t>
      </w:r>
      <w:proofErr w:type="gramEnd"/>
      <w:r w:rsidR="50FF0FAC" w:rsidRPr="39515CED">
        <w:rPr>
          <w:lang w:val="nb-NO"/>
        </w:rPr>
        <w:t xml:space="preserve"> nok til å kunne stå i tre år.</w:t>
      </w:r>
      <w:r w:rsidR="2E14A851" w:rsidRPr="39515CED">
        <w:rPr>
          <w:lang w:val="nb-NO"/>
        </w:rPr>
        <w:t xml:space="preserve"> Ca. 50 lm.</w:t>
      </w:r>
    </w:p>
    <w:p w14:paraId="25ADC4E2" w14:textId="77777777" w:rsidR="00162781" w:rsidRPr="00397B3F" w:rsidRDefault="00162781" w:rsidP="4886E59C">
      <w:pPr>
        <w:rPr>
          <w:i/>
          <w:iCs/>
          <w:color w:val="000000" w:themeColor="text1"/>
          <w:lang w:val="nb-NO"/>
        </w:rPr>
      </w:pPr>
    </w:p>
    <w:p w14:paraId="1F48FB95" w14:textId="5104D929" w:rsidR="00601A6F" w:rsidRDefault="62D17F7F" w:rsidP="76192EE7">
      <w:pPr>
        <w:pStyle w:val="Heading3e"/>
        <w:numPr>
          <w:ilvl w:val="0"/>
          <w:numId w:val="0"/>
        </w:numPr>
      </w:pPr>
      <w:bookmarkStart w:id="76" w:name="_Toc232406292"/>
      <w:bookmarkStart w:id="77" w:name="_Toc232406736"/>
      <w:bookmarkStart w:id="78" w:name="_Toc232620398"/>
      <w:r>
        <w:t>773 Utendørs u</w:t>
      </w:r>
      <w:r w:rsidR="56EB1A79">
        <w:t>tstyr</w:t>
      </w:r>
      <w:bookmarkEnd w:id="76"/>
      <w:bookmarkEnd w:id="77"/>
      <w:bookmarkEnd w:id="78"/>
      <w:r w:rsidR="56EB1A79">
        <w:t xml:space="preserve"> </w:t>
      </w:r>
    </w:p>
    <w:p w14:paraId="538446E9" w14:textId="6F76F3D8" w:rsidR="00443C8B" w:rsidRPr="00021417" w:rsidRDefault="7C7CF37B" w:rsidP="76192EE7">
      <w:pPr>
        <w:rPr>
          <w:lang w:val="nb-NO"/>
        </w:rPr>
      </w:pPr>
      <w:r w:rsidRPr="76192EE7">
        <w:rPr>
          <w:lang w:val="nb-NO"/>
        </w:rPr>
        <w:t>Omfatter møbler</w:t>
      </w:r>
      <w:r w:rsidR="1272675C" w:rsidRPr="76192EE7">
        <w:rPr>
          <w:lang w:val="nb-NO"/>
        </w:rPr>
        <w:t xml:space="preserve"> og utstyr</w:t>
      </w:r>
      <w:r w:rsidRPr="76192EE7">
        <w:rPr>
          <w:lang w:val="nb-NO"/>
        </w:rPr>
        <w:t xml:space="preserve"> komplett levert og montert, inkludert fundament. Møbler skal ha solid konstruksjon og ha varige og solide materialer, med lavt vedlikeholdsbehov.</w:t>
      </w:r>
      <w:r w:rsidR="00DE4DCB">
        <w:rPr>
          <w:lang w:val="nb-NO"/>
        </w:rPr>
        <w:t xml:space="preserve"> For øvrige kvalitetskrav se Parkinstruksen.</w:t>
      </w:r>
    </w:p>
    <w:p w14:paraId="114C5979" w14:textId="77777777" w:rsidR="007D13A6" w:rsidRPr="00021417" w:rsidRDefault="007D13A6" w:rsidP="76192EE7">
      <w:pPr>
        <w:rPr>
          <w:lang w:val="nb-NO"/>
        </w:rPr>
      </w:pPr>
    </w:p>
    <w:p w14:paraId="59AE6C70" w14:textId="5EC4AA24" w:rsidR="009B3B9A" w:rsidRPr="00A9358C" w:rsidRDefault="00E9092F" w:rsidP="00A9358C">
      <w:pPr>
        <w:rPr>
          <w:lang w:val="nb-NO"/>
        </w:rPr>
      </w:pPr>
      <w:r>
        <w:rPr>
          <w:b/>
          <w:bCs/>
          <w:lang w:val="nb-NO"/>
        </w:rPr>
        <w:t>Møbler</w:t>
      </w:r>
    </w:p>
    <w:p w14:paraId="1E9EF2A2" w14:textId="032AB8E4" w:rsidR="6027AEA2" w:rsidRPr="00A9358C" w:rsidRDefault="0B5FF055" w:rsidP="76192EE7">
      <w:pPr>
        <w:rPr>
          <w:lang w:val="nb-NO"/>
        </w:rPr>
      </w:pPr>
      <w:r w:rsidRPr="00A9358C">
        <w:rPr>
          <w:lang w:val="nb-NO"/>
        </w:rPr>
        <w:t>I møblering</w:t>
      </w:r>
      <w:r w:rsidR="002754F6">
        <w:rPr>
          <w:lang w:val="nb-NO"/>
        </w:rPr>
        <w:t>s</w:t>
      </w:r>
      <w:r w:rsidRPr="00A9358C">
        <w:rPr>
          <w:lang w:val="nb-NO"/>
        </w:rPr>
        <w:t xml:space="preserve">sonene skal det etableres </w:t>
      </w:r>
      <w:r w:rsidR="6C7E8AB3" w:rsidRPr="00A9358C">
        <w:rPr>
          <w:lang w:val="nb-NO"/>
        </w:rPr>
        <w:t>utemøble</w:t>
      </w:r>
      <w:r w:rsidR="24B96E4E" w:rsidRPr="00A9358C">
        <w:rPr>
          <w:lang w:val="nb-NO"/>
        </w:rPr>
        <w:t>r;</w:t>
      </w:r>
      <w:r w:rsidR="6C7E8AB3" w:rsidRPr="00A9358C">
        <w:rPr>
          <w:lang w:val="nb-NO"/>
        </w:rPr>
        <w:t xml:space="preserve"> </w:t>
      </w:r>
      <w:r w:rsidR="678C1A02" w:rsidRPr="00A9358C">
        <w:rPr>
          <w:lang w:val="nb-NO"/>
        </w:rPr>
        <w:t>2 stk</w:t>
      </w:r>
      <w:r w:rsidR="002754F6">
        <w:rPr>
          <w:lang w:val="nb-NO"/>
        </w:rPr>
        <w:t>.</w:t>
      </w:r>
      <w:r w:rsidR="678C1A02" w:rsidRPr="00A9358C">
        <w:rPr>
          <w:lang w:val="nb-NO"/>
        </w:rPr>
        <w:t xml:space="preserve"> </w:t>
      </w:r>
      <w:r w:rsidR="6C7E8AB3" w:rsidRPr="00A9358C">
        <w:rPr>
          <w:lang w:val="nb-NO"/>
        </w:rPr>
        <w:t>runde bord og</w:t>
      </w:r>
      <w:r w:rsidR="678C1A02" w:rsidRPr="00A9358C">
        <w:rPr>
          <w:lang w:val="nb-NO"/>
        </w:rPr>
        <w:t xml:space="preserve"> 6 stk</w:t>
      </w:r>
      <w:r w:rsidR="002754F6">
        <w:rPr>
          <w:lang w:val="nb-NO"/>
        </w:rPr>
        <w:t>.</w:t>
      </w:r>
      <w:r w:rsidR="6C7E8AB3" w:rsidRPr="00A9358C">
        <w:rPr>
          <w:lang w:val="nb-NO"/>
        </w:rPr>
        <w:t xml:space="preserve"> enkeltstående stoler</w:t>
      </w:r>
      <w:r w:rsidR="39872E31" w:rsidRPr="00A9358C">
        <w:rPr>
          <w:lang w:val="nb-NO"/>
        </w:rPr>
        <w:t>.</w:t>
      </w:r>
      <w:r w:rsidR="6C7E8AB3" w:rsidRPr="00A9358C">
        <w:rPr>
          <w:lang w:val="nb-NO"/>
        </w:rPr>
        <w:t xml:space="preserve"> </w:t>
      </w:r>
      <w:r w:rsidR="2660AB1B" w:rsidRPr="00A9358C">
        <w:rPr>
          <w:lang w:val="nb-NO"/>
        </w:rPr>
        <w:t xml:space="preserve">Det skal også etableres </w:t>
      </w:r>
      <w:r w:rsidR="00167C3D">
        <w:rPr>
          <w:lang w:val="nb-NO"/>
        </w:rPr>
        <w:t xml:space="preserve">5 </w:t>
      </w:r>
      <w:proofErr w:type="spellStart"/>
      <w:r w:rsidR="00167C3D">
        <w:rPr>
          <w:lang w:val="nb-NO"/>
        </w:rPr>
        <w:t>stk</w:t>
      </w:r>
      <w:proofErr w:type="spellEnd"/>
      <w:r w:rsidR="2660AB1B" w:rsidRPr="00A9358C">
        <w:rPr>
          <w:lang w:val="nb-NO"/>
        </w:rPr>
        <w:t xml:space="preserve"> enkeltstående benker</w:t>
      </w:r>
      <w:r w:rsidR="002754F6">
        <w:rPr>
          <w:lang w:val="nb-NO"/>
        </w:rPr>
        <w:t>.</w:t>
      </w:r>
      <w:r w:rsidR="2660AB1B" w:rsidRPr="00A9358C">
        <w:rPr>
          <w:lang w:val="nb-NO"/>
        </w:rPr>
        <w:t xml:space="preserve"> Alt </w:t>
      </w:r>
      <w:r w:rsidR="7017B1FF" w:rsidRPr="00A9358C">
        <w:rPr>
          <w:lang w:val="nb-NO"/>
        </w:rPr>
        <w:t xml:space="preserve">av utstyr skal </w:t>
      </w:r>
      <w:r w:rsidR="3CBCD9EF" w:rsidRPr="00A9358C">
        <w:rPr>
          <w:lang w:val="nb-NO"/>
        </w:rPr>
        <w:t>fundamenteres i bakken iht</w:t>
      </w:r>
      <w:r w:rsidR="002754F6">
        <w:rPr>
          <w:lang w:val="nb-NO"/>
        </w:rPr>
        <w:t>.</w:t>
      </w:r>
      <w:r w:rsidR="3CBCD9EF" w:rsidRPr="00A9358C">
        <w:rPr>
          <w:lang w:val="nb-NO"/>
        </w:rPr>
        <w:t xml:space="preserve"> </w:t>
      </w:r>
      <w:r w:rsidR="1FF4B684" w:rsidRPr="00A9358C">
        <w:rPr>
          <w:lang w:val="nb-NO"/>
        </w:rPr>
        <w:t>leverandøranvisning</w:t>
      </w:r>
      <w:r w:rsidR="3CBCD9EF" w:rsidRPr="00A9358C">
        <w:rPr>
          <w:lang w:val="nb-NO"/>
        </w:rPr>
        <w:t xml:space="preserve">. </w:t>
      </w:r>
      <w:r w:rsidR="17954D60" w:rsidRPr="00A9358C">
        <w:rPr>
          <w:lang w:val="nb-NO"/>
        </w:rPr>
        <w:t>Bord, stoler og benker</w:t>
      </w:r>
      <w:r w:rsidR="5861ABB3" w:rsidRPr="00A9358C">
        <w:rPr>
          <w:lang w:val="nb-NO"/>
        </w:rPr>
        <w:t xml:space="preserve"> skal ha konstruksjon i pulverlakkert stål og </w:t>
      </w:r>
      <w:proofErr w:type="spellStart"/>
      <w:r w:rsidR="5861ABB3" w:rsidRPr="00A9358C">
        <w:rPr>
          <w:lang w:val="nb-NO"/>
        </w:rPr>
        <w:t>sitteflate</w:t>
      </w:r>
      <w:proofErr w:type="spellEnd"/>
      <w:r w:rsidR="5861ABB3" w:rsidRPr="00A9358C">
        <w:rPr>
          <w:lang w:val="nb-NO"/>
        </w:rPr>
        <w:t xml:space="preserve"> og ryggstøtte i trevirke. </w:t>
      </w:r>
      <w:r w:rsidR="01835389" w:rsidRPr="00A9358C">
        <w:rPr>
          <w:lang w:val="nb-NO"/>
        </w:rPr>
        <w:t>Det skal være mulig å bytte ut deler av møblementet, ved</w:t>
      </w:r>
      <w:r w:rsidR="00C31B92">
        <w:rPr>
          <w:lang w:val="nb-NO"/>
        </w:rPr>
        <w:t xml:space="preserve"> for eksempel</w:t>
      </w:r>
      <w:r w:rsidR="01835389" w:rsidRPr="00A9358C">
        <w:rPr>
          <w:lang w:val="nb-NO"/>
        </w:rPr>
        <w:t xml:space="preserve"> en skade. </w:t>
      </w:r>
      <w:r w:rsidR="605FD749" w:rsidRPr="00A9358C">
        <w:rPr>
          <w:lang w:val="nb-NO"/>
        </w:rPr>
        <w:t xml:space="preserve">Produkttype og farger skal </w:t>
      </w:r>
      <w:r w:rsidR="00B00BB0">
        <w:rPr>
          <w:lang w:val="nb-NO"/>
        </w:rPr>
        <w:t>gjennomgås</w:t>
      </w:r>
      <w:r w:rsidR="605FD749" w:rsidRPr="00A9358C">
        <w:rPr>
          <w:lang w:val="nb-NO"/>
        </w:rPr>
        <w:t xml:space="preserve"> av BH før bestill</w:t>
      </w:r>
      <w:r w:rsidR="00B00BB0">
        <w:rPr>
          <w:lang w:val="nb-NO"/>
        </w:rPr>
        <w:t>ing</w:t>
      </w:r>
      <w:r w:rsidR="00DE4DCB">
        <w:rPr>
          <w:lang w:val="nb-NO"/>
        </w:rPr>
        <w:t>.</w:t>
      </w:r>
    </w:p>
    <w:p w14:paraId="3562B30E" w14:textId="77777777" w:rsidR="003074AF" w:rsidRDefault="003074AF" w:rsidP="003074AF">
      <w:pPr>
        <w:rPr>
          <w:b/>
          <w:bCs/>
          <w:lang w:val="nb-NO"/>
        </w:rPr>
      </w:pPr>
    </w:p>
    <w:p w14:paraId="79090D19" w14:textId="40772211" w:rsidR="00350749" w:rsidRDefault="142621E2" w:rsidP="003074AF">
      <w:pPr>
        <w:rPr>
          <w:b/>
          <w:bCs/>
          <w:lang w:val="nb-NO"/>
        </w:rPr>
      </w:pPr>
      <w:r w:rsidRPr="00A9358C">
        <w:rPr>
          <w:b/>
          <w:bCs/>
          <w:lang w:val="nb-NO"/>
        </w:rPr>
        <w:t>Avfallsbeholdere</w:t>
      </w:r>
    </w:p>
    <w:p w14:paraId="63AC2AB5" w14:textId="7986B4ED" w:rsidR="00D22E41" w:rsidRPr="003074AF" w:rsidRDefault="69C9ED13" w:rsidP="003074AF">
      <w:pPr>
        <w:shd w:val="clear" w:color="auto" w:fill="FFFFFF" w:themeFill="background1"/>
        <w:spacing w:before="166" w:after="166"/>
        <w:contextualSpacing/>
        <w:rPr>
          <w:rFonts w:eastAsia="Arial"/>
          <w:lang w:val="nb-NO"/>
        </w:rPr>
      </w:pPr>
      <w:r w:rsidRPr="76192EE7">
        <w:rPr>
          <w:lang w:val="nb-NO"/>
        </w:rPr>
        <w:t xml:space="preserve">Det skal etableres </w:t>
      </w:r>
      <w:r w:rsidR="2BBCF884" w:rsidRPr="76192EE7">
        <w:rPr>
          <w:lang w:val="nb-NO"/>
        </w:rPr>
        <w:t>2 stk. avfallsbeholdere i møbleringssonene</w:t>
      </w:r>
      <w:r w:rsidR="00193955">
        <w:rPr>
          <w:lang w:val="nb-NO"/>
        </w:rPr>
        <w:t xml:space="preserve"> (</w:t>
      </w:r>
      <w:r w:rsidR="00A13FD5">
        <w:rPr>
          <w:lang w:val="nb-NO"/>
        </w:rPr>
        <w:t>iht. parkinstruksen</w:t>
      </w:r>
      <w:r w:rsidR="00193955">
        <w:rPr>
          <w:lang w:val="nb-NO"/>
        </w:rPr>
        <w:t>).</w:t>
      </w:r>
      <w:bookmarkStart w:id="79" w:name="_Toc230874589"/>
    </w:p>
    <w:p w14:paraId="15D3E52F" w14:textId="34F2DA44" w:rsidR="009C0B98" w:rsidRPr="00516BCB" w:rsidRDefault="6ADA88BD" w:rsidP="009C0B98">
      <w:pPr>
        <w:pStyle w:val="Overskrift1"/>
      </w:pPr>
      <w:bookmarkStart w:id="80" w:name="_Toc232620399"/>
      <w:r>
        <w:t>8</w:t>
      </w:r>
      <w:r w:rsidR="00FB72AE">
        <w:t xml:space="preserve">. </w:t>
      </w:r>
      <w:r>
        <w:t>S</w:t>
      </w:r>
      <w:r w:rsidR="6F4A7BF4">
        <w:t>KJØTSEL OG VEDLIKEHOLD</w:t>
      </w:r>
      <w:bookmarkEnd w:id="79"/>
      <w:bookmarkEnd w:id="80"/>
      <w:r w:rsidR="6F4A7BF4">
        <w:t xml:space="preserve"> </w:t>
      </w:r>
      <w:r w:rsidR="009C0B98">
        <w:tab/>
      </w:r>
    </w:p>
    <w:p w14:paraId="01FE0A51" w14:textId="77777777" w:rsidR="009C0B98" w:rsidRDefault="009C0B98" w:rsidP="009C0B98">
      <w:pPr>
        <w:rPr>
          <w:rFonts w:eastAsia="Arial" w:cs="Arial"/>
          <w:szCs w:val="20"/>
          <w:lang w:val="nb-NO"/>
        </w:rPr>
      </w:pPr>
    </w:p>
    <w:p w14:paraId="2B11E4C5" w14:textId="67850D37" w:rsidR="00B26B1D" w:rsidRDefault="00B26B1D" w:rsidP="00865290">
      <w:pPr>
        <w:rPr>
          <w:rFonts w:eastAsia="Arial" w:cs="Arial"/>
          <w:szCs w:val="20"/>
          <w:lang w:val="nb-NO"/>
        </w:rPr>
      </w:pPr>
      <w:r>
        <w:rPr>
          <w:rFonts w:eastAsia="Arial" w:cs="Arial"/>
          <w:szCs w:val="20"/>
          <w:lang w:val="nb-NO"/>
        </w:rPr>
        <w:t>TE har ansvar for etableringsskjøtsel i tre år etter ferdigstillelse</w:t>
      </w:r>
      <w:r w:rsidR="00612C4A">
        <w:rPr>
          <w:rFonts w:eastAsia="Arial" w:cs="Arial"/>
          <w:szCs w:val="20"/>
          <w:lang w:val="nb-NO"/>
        </w:rPr>
        <w:t xml:space="preserve">, og skal utføres iht. Parkinstruksen. </w:t>
      </w:r>
    </w:p>
    <w:p w14:paraId="054BDAA5" w14:textId="5D454185" w:rsidR="00865290" w:rsidRPr="0079193A" w:rsidRDefault="00612C4A" w:rsidP="39515CED">
      <w:pPr>
        <w:rPr>
          <w:rFonts w:eastAsia="Arial" w:cs="Arial"/>
          <w:lang w:val="nb-NO"/>
        </w:rPr>
      </w:pPr>
      <w:r>
        <w:rPr>
          <w:rFonts w:eastAsia="Arial" w:cs="Arial"/>
          <w:lang w:val="nb-NO"/>
        </w:rPr>
        <w:t>Kvaliteten</w:t>
      </w:r>
      <w:r w:rsidR="00865290" w:rsidRPr="39515CED">
        <w:rPr>
          <w:rFonts w:eastAsia="Arial" w:cs="Arial"/>
          <w:lang w:val="nb-NO"/>
        </w:rPr>
        <w:t xml:space="preserve"> skal tilfredsstille kravene i NS 3420-ZK Drift og skjøtsel av park og landskapsanlegg</w:t>
      </w:r>
      <w:r w:rsidR="007F2711">
        <w:rPr>
          <w:rFonts w:eastAsia="Arial" w:cs="Arial"/>
          <w:lang w:val="nb-NO"/>
        </w:rPr>
        <w:t xml:space="preserve"> (klasse 3).</w:t>
      </w:r>
    </w:p>
    <w:p w14:paraId="34F6741E" w14:textId="4A0FA82F" w:rsidR="00865290" w:rsidRPr="00865290" w:rsidRDefault="00865290" w:rsidP="00865290">
      <w:pPr>
        <w:rPr>
          <w:rFonts w:eastAsia="Arial" w:cs="Arial"/>
          <w:szCs w:val="20"/>
          <w:lang w:val="nb-NO"/>
        </w:rPr>
      </w:pPr>
    </w:p>
    <w:p w14:paraId="0C20A3B0" w14:textId="535D5466" w:rsidR="1C771174" w:rsidRPr="00C6525B" w:rsidRDefault="00924C7E" w:rsidP="1C771174">
      <w:pPr>
        <w:rPr>
          <w:rFonts w:eastAsia="Arial" w:cs="Arial"/>
          <w:lang w:val="nb-NO"/>
        </w:rPr>
      </w:pPr>
      <w:r>
        <w:rPr>
          <w:rFonts w:eastAsia="Arial" w:cs="Arial"/>
          <w:lang w:val="nb-NO"/>
        </w:rPr>
        <w:t>TE</w:t>
      </w:r>
      <w:r w:rsidR="00865290" w:rsidRPr="4886E59C">
        <w:rPr>
          <w:rFonts w:eastAsia="Arial" w:cs="Arial"/>
          <w:lang w:val="nb-NO"/>
        </w:rPr>
        <w:t xml:space="preserve"> skal utarbeide en skjøtselsplan som detaljert viser omfang, metode og tidspunkt </w:t>
      </w:r>
      <w:r w:rsidR="0056035C">
        <w:rPr>
          <w:rFonts w:eastAsia="Arial" w:cs="Arial"/>
          <w:lang w:val="nb-NO"/>
        </w:rPr>
        <w:t xml:space="preserve">ila de 3 årene </w:t>
      </w:r>
      <w:r w:rsidR="00865290" w:rsidRPr="4886E59C">
        <w:rPr>
          <w:rFonts w:eastAsia="Arial" w:cs="Arial"/>
          <w:lang w:val="nb-NO"/>
        </w:rPr>
        <w:t xml:space="preserve">for </w:t>
      </w:r>
      <w:r w:rsidR="007E02A1">
        <w:rPr>
          <w:rFonts w:eastAsia="Arial" w:cs="Arial"/>
          <w:lang w:val="nb-NO"/>
        </w:rPr>
        <w:t>forskjellige</w:t>
      </w:r>
      <w:r w:rsidR="00865290" w:rsidRPr="4886E59C">
        <w:rPr>
          <w:rFonts w:eastAsia="Arial" w:cs="Arial"/>
          <w:lang w:val="nb-NO"/>
        </w:rPr>
        <w:t xml:space="preserve"> prosedyrer. Denne planen skal legges fram for </w:t>
      </w:r>
      <w:r w:rsidR="52466690" w:rsidRPr="4886E59C">
        <w:rPr>
          <w:rFonts w:eastAsia="Arial" w:cs="Arial"/>
          <w:lang w:val="nb-NO"/>
        </w:rPr>
        <w:t>BH</w:t>
      </w:r>
      <w:r w:rsidR="00865290" w:rsidRPr="4886E59C">
        <w:rPr>
          <w:rFonts w:eastAsia="Arial" w:cs="Arial"/>
          <w:lang w:val="nb-NO"/>
        </w:rPr>
        <w:t xml:space="preserve"> for </w:t>
      </w:r>
      <w:r w:rsidR="007C2651">
        <w:rPr>
          <w:rFonts w:eastAsia="Arial" w:cs="Arial"/>
          <w:lang w:val="nb-NO"/>
        </w:rPr>
        <w:t>gjennomgang</w:t>
      </w:r>
      <w:r w:rsidR="00865290" w:rsidRPr="4886E59C">
        <w:rPr>
          <w:rFonts w:eastAsia="Arial" w:cs="Arial"/>
          <w:lang w:val="nb-NO"/>
        </w:rPr>
        <w:t xml:space="preserve"> før vedlikeholdsarbeid kan honoreres. Endringer i skjøtselsplan skal forelegges </w:t>
      </w:r>
      <w:r w:rsidR="00FA1252">
        <w:rPr>
          <w:rFonts w:eastAsia="Arial" w:cs="Arial"/>
          <w:lang w:val="nb-NO"/>
        </w:rPr>
        <w:t>BH</w:t>
      </w:r>
      <w:r w:rsidR="00865290" w:rsidRPr="4886E59C">
        <w:rPr>
          <w:rFonts w:eastAsia="Arial" w:cs="Arial"/>
          <w:lang w:val="nb-NO"/>
        </w:rPr>
        <w:t xml:space="preserve"> for godkjenning. Skjøtselsplanen skal inneholde sjekkliste ved kontroll av utførte skjøtselsoppgaver. </w:t>
      </w:r>
    </w:p>
    <w:p w14:paraId="66015974" w14:textId="06B91595" w:rsidR="1C771174" w:rsidRDefault="1C771174" w:rsidP="1C771174">
      <w:pPr>
        <w:rPr>
          <w:rFonts w:cs="Arial"/>
          <w:color w:val="FF0000"/>
          <w:lang w:val="nb-NO" w:eastAsia="nb-NO"/>
        </w:rPr>
      </w:pPr>
    </w:p>
    <w:p w14:paraId="79166BA5" w14:textId="77777777" w:rsidR="004F2CFA" w:rsidRDefault="004F2CFA" w:rsidP="1C771174">
      <w:pPr>
        <w:rPr>
          <w:rFonts w:cs="Arial"/>
          <w:color w:val="FF0000"/>
          <w:lang w:val="nb-NO" w:eastAsia="nb-NO"/>
        </w:rPr>
      </w:pPr>
    </w:p>
    <w:p w14:paraId="06EA8788" w14:textId="48FE582D" w:rsidR="1C771174" w:rsidRDefault="1C771174" w:rsidP="1C771174">
      <w:pPr>
        <w:rPr>
          <w:rFonts w:cs="Arial"/>
          <w:color w:val="FF0000"/>
          <w:lang w:val="nb-NO" w:eastAsia="nb-NO"/>
        </w:rPr>
      </w:pPr>
    </w:p>
    <w:sectPr w:rsidR="1C771174" w:rsidSect="00DD47E4">
      <w:headerReference w:type="default" r:id="rId29"/>
      <w:footerReference w:type="default" r:id="rId30"/>
      <w:pgSz w:w="11906" w:h="16838" w:code="9"/>
      <w:pgMar w:top="1417" w:right="1417" w:bottom="1417" w:left="1417" w:header="851"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0551D" w14:textId="77777777" w:rsidR="00790349" w:rsidRDefault="00790349" w:rsidP="000D23B7">
      <w:r>
        <w:separator/>
      </w:r>
    </w:p>
  </w:endnote>
  <w:endnote w:type="continuationSeparator" w:id="0">
    <w:p w14:paraId="44E74C3B" w14:textId="77777777" w:rsidR="00790349" w:rsidRDefault="00790349" w:rsidP="000D23B7">
      <w:r>
        <w:continuationSeparator/>
      </w:r>
    </w:p>
  </w:endnote>
  <w:endnote w:type="continuationNotice" w:id="1">
    <w:p w14:paraId="3A123252" w14:textId="77777777" w:rsidR="00790349" w:rsidRDefault="007903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heSansOffice">
    <w:altName w:val="Calibri"/>
    <w:charset w:val="00"/>
    <w:family w:val="swiss"/>
    <w:pitch w:val="variable"/>
    <w:sig w:usb0="80000027" w:usb1="00000040" w:usb2="00000000" w:usb3="00000000" w:csb0="00000001" w:csb1="00000000"/>
  </w:font>
  <w:font w:name="Tahoma">
    <w:panose1 w:val="020B0604030504040204"/>
    <w:charset w:val="00"/>
    <w:family w:val="swiss"/>
    <w:pitch w:val="variable"/>
    <w:sig w:usb0="E1002EFF" w:usb1="C000605B" w:usb2="00000029" w:usb3="00000000" w:csb0="000101FF" w:csb1="00000000"/>
  </w:font>
  <w:font w:name="MinionPro-Regular">
    <w:altName w:val="Cambria"/>
    <w:panose1 w:val="00000000000000000000"/>
    <w:charset w:val="4D"/>
    <w:family w:val="auto"/>
    <w:notTrueType/>
    <w:pitch w:val="default"/>
    <w:sig w:usb0="00000003" w:usb1="00000000" w:usb2="00000000" w:usb3="00000000" w:csb0="00000001" w:csb1="00000000"/>
  </w:font>
  <w:font w:name="Oslo Sans Office">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6347613"/>
      <w:docPartObj>
        <w:docPartGallery w:val="Page Numbers (Bottom of Page)"/>
        <w:docPartUnique/>
      </w:docPartObj>
    </w:sdtPr>
    <w:sdtEndPr>
      <w:rPr>
        <w:noProof/>
      </w:rPr>
    </w:sdtEndPr>
    <w:sdtContent>
      <w:p w14:paraId="335F7888" w14:textId="7658D93A" w:rsidR="00D81522" w:rsidRDefault="00D81522">
        <w:pPr>
          <w:pStyle w:val="Bunntekst"/>
        </w:pPr>
        <w:r>
          <w:fldChar w:fldCharType="begin"/>
        </w:r>
        <w:r>
          <w:instrText xml:space="preserve"> PAGE   \* MERGEFORMAT </w:instrText>
        </w:r>
        <w:r>
          <w:fldChar w:fldCharType="separate"/>
        </w:r>
        <w:r>
          <w:rPr>
            <w:noProof/>
          </w:rPr>
          <w:t>2</w:t>
        </w:r>
        <w:r>
          <w:rPr>
            <w:noProof/>
          </w:rPr>
          <w:fldChar w:fldCharType="end"/>
        </w:r>
      </w:p>
    </w:sdtContent>
  </w:sdt>
  <w:p w14:paraId="31AB6DEA" w14:textId="77777777" w:rsidR="00E62DAF" w:rsidRPr="001E7A64" w:rsidRDefault="00E62DAF" w:rsidP="000372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A4435" w14:textId="77777777" w:rsidR="00790349" w:rsidRDefault="00790349" w:rsidP="000D23B7">
      <w:r>
        <w:separator/>
      </w:r>
    </w:p>
  </w:footnote>
  <w:footnote w:type="continuationSeparator" w:id="0">
    <w:p w14:paraId="7935303B" w14:textId="77777777" w:rsidR="00790349" w:rsidRDefault="00790349" w:rsidP="000D23B7">
      <w:r>
        <w:continuationSeparator/>
      </w:r>
    </w:p>
  </w:footnote>
  <w:footnote w:type="continuationNotice" w:id="1">
    <w:p w14:paraId="70283ED6" w14:textId="77777777" w:rsidR="00790349" w:rsidRDefault="007903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3838B" w14:textId="77777777" w:rsidR="00E62DAF" w:rsidRPr="001E7A64" w:rsidRDefault="00E62DAF" w:rsidP="00CB0375"/>
</w:hdr>
</file>

<file path=word/intelligence2.xml><?xml version="1.0" encoding="utf-8"?>
<int2:intelligence xmlns:int2="http://schemas.microsoft.com/office/intelligence/2020/intelligence" xmlns:oel="http://schemas.microsoft.com/office/2019/extlst">
  <int2:observations>
    <int2:textHash int2:hashCode="4qZq/VVApTUM86" int2:id="/HJ2bizr">
      <int2:state int2:value="Rejected" int2:type="LegacyProofing"/>
    </int2:textHash>
    <int2:textHash int2:hashCode="LhgfqwwwsK79y3" int2:id="2xUwogpl">
      <int2:state int2:value="Rejected" int2:type="LegacyProofing"/>
    </int2:textHash>
    <int2:textHash int2:hashCode="nkQcxI/CUf8yVX" int2:id="5ByeS89J">
      <int2:state int2:value="Rejected" int2:type="AugLoop_Text_Critique"/>
    </int2:textHash>
    <int2:textHash int2:hashCode="iOdfHItqmrawiM" int2:id="5yXfDgis">
      <int2:state int2:value="Rejected" int2:type="LegacyProofing"/>
    </int2:textHash>
    <int2:textHash int2:hashCode="Ewey4tG4O8Ihut" int2:id="8npugtCI">
      <int2:state int2:value="Rejected" int2:type="AugLoop_Text_Critique"/>
    </int2:textHash>
    <int2:textHash int2:hashCode="rwzAciWY2RSufg" int2:id="HmEIgII/">
      <int2:state int2:value="Rejected" int2:type="LegacyProofing"/>
    </int2:textHash>
    <int2:textHash int2:hashCode="3n9pzFW/FGMd8q" int2:id="JFxVQed5">
      <int2:state int2:value="Rejected" int2:type="LegacyProofing"/>
    </int2:textHash>
    <int2:textHash int2:hashCode="R8+ZnMK7QjYJIj" int2:id="lt58gKW7">
      <int2:state int2:value="Rejected" int2:type="AugLoop_Text_Critique"/>
    </int2:textHash>
    <int2:textHash int2:hashCode="CUsP4OMChUrxMR" int2:id="wIzH4DLt">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44FFF"/>
    <w:multiLevelType w:val="hybridMultilevel"/>
    <w:tmpl w:val="8698E9E0"/>
    <w:lvl w:ilvl="0" w:tplc="D8A268D0">
      <w:start w:val="1"/>
      <w:numFmt w:val="bullet"/>
      <w:lvlText w:val="·"/>
      <w:lvlJc w:val="left"/>
      <w:pPr>
        <w:ind w:left="720" w:hanging="360"/>
      </w:pPr>
      <w:rPr>
        <w:rFonts w:ascii="Symbol" w:hAnsi="Symbol" w:hint="default"/>
      </w:rPr>
    </w:lvl>
    <w:lvl w:ilvl="1" w:tplc="69288D5C">
      <w:start w:val="1"/>
      <w:numFmt w:val="bullet"/>
      <w:lvlText w:val="o"/>
      <w:lvlJc w:val="left"/>
      <w:pPr>
        <w:ind w:left="1440" w:hanging="360"/>
      </w:pPr>
      <w:rPr>
        <w:rFonts w:ascii="Courier New" w:hAnsi="Courier New" w:hint="default"/>
      </w:rPr>
    </w:lvl>
    <w:lvl w:ilvl="2" w:tplc="74C4E4D8">
      <w:start w:val="1"/>
      <w:numFmt w:val="bullet"/>
      <w:lvlText w:val=""/>
      <w:lvlJc w:val="left"/>
      <w:pPr>
        <w:ind w:left="2160" w:hanging="360"/>
      </w:pPr>
      <w:rPr>
        <w:rFonts w:ascii="Wingdings" w:hAnsi="Wingdings" w:hint="default"/>
      </w:rPr>
    </w:lvl>
    <w:lvl w:ilvl="3" w:tplc="ED8CBEEA">
      <w:start w:val="1"/>
      <w:numFmt w:val="bullet"/>
      <w:lvlText w:val=""/>
      <w:lvlJc w:val="left"/>
      <w:pPr>
        <w:ind w:left="2880" w:hanging="360"/>
      </w:pPr>
      <w:rPr>
        <w:rFonts w:ascii="Symbol" w:hAnsi="Symbol" w:hint="default"/>
      </w:rPr>
    </w:lvl>
    <w:lvl w:ilvl="4" w:tplc="8BB4D914">
      <w:start w:val="1"/>
      <w:numFmt w:val="bullet"/>
      <w:lvlText w:val="o"/>
      <w:lvlJc w:val="left"/>
      <w:pPr>
        <w:ind w:left="3600" w:hanging="360"/>
      </w:pPr>
      <w:rPr>
        <w:rFonts w:ascii="Courier New" w:hAnsi="Courier New" w:hint="default"/>
      </w:rPr>
    </w:lvl>
    <w:lvl w:ilvl="5" w:tplc="55925006">
      <w:start w:val="1"/>
      <w:numFmt w:val="bullet"/>
      <w:lvlText w:val=""/>
      <w:lvlJc w:val="left"/>
      <w:pPr>
        <w:ind w:left="4320" w:hanging="360"/>
      </w:pPr>
      <w:rPr>
        <w:rFonts w:ascii="Wingdings" w:hAnsi="Wingdings" w:hint="default"/>
      </w:rPr>
    </w:lvl>
    <w:lvl w:ilvl="6" w:tplc="7590713C">
      <w:start w:val="1"/>
      <w:numFmt w:val="bullet"/>
      <w:lvlText w:val=""/>
      <w:lvlJc w:val="left"/>
      <w:pPr>
        <w:ind w:left="5040" w:hanging="360"/>
      </w:pPr>
      <w:rPr>
        <w:rFonts w:ascii="Symbol" w:hAnsi="Symbol" w:hint="default"/>
      </w:rPr>
    </w:lvl>
    <w:lvl w:ilvl="7" w:tplc="7E5860CA">
      <w:start w:val="1"/>
      <w:numFmt w:val="bullet"/>
      <w:lvlText w:val="o"/>
      <w:lvlJc w:val="left"/>
      <w:pPr>
        <w:ind w:left="5760" w:hanging="360"/>
      </w:pPr>
      <w:rPr>
        <w:rFonts w:ascii="Courier New" w:hAnsi="Courier New" w:hint="default"/>
      </w:rPr>
    </w:lvl>
    <w:lvl w:ilvl="8" w:tplc="AFC49792">
      <w:start w:val="1"/>
      <w:numFmt w:val="bullet"/>
      <w:lvlText w:val=""/>
      <w:lvlJc w:val="left"/>
      <w:pPr>
        <w:ind w:left="6480" w:hanging="360"/>
      </w:pPr>
      <w:rPr>
        <w:rFonts w:ascii="Wingdings" w:hAnsi="Wingdings" w:hint="default"/>
      </w:rPr>
    </w:lvl>
  </w:abstractNum>
  <w:abstractNum w:abstractNumId="1" w15:restartNumberingAfterBreak="0">
    <w:nsid w:val="00B30008"/>
    <w:multiLevelType w:val="multilevel"/>
    <w:tmpl w:val="796EF966"/>
    <w:lvl w:ilvl="0">
      <w:start w:val="7"/>
      <w:numFmt w:val="decimal"/>
      <w:lvlText w:val="%1"/>
      <w:lvlJc w:val="left"/>
      <w:pPr>
        <w:ind w:left="1065" w:hanging="360"/>
      </w:pPr>
      <w:rPr>
        <w:rFonts w:hint="default"/>
      </w:rPr>
    </w:lvl>
    <w:lvl w:ilvl="1">
      <w:start w:val="1"/>
      <w:numFmt w:val="decimal"/>
      <w:isLgl/>
      <w:lvlText w:val="%1.%2"/>
      <w:lvlJc w:val="left"/>
      <w:pPr>
        <w:ind w:left="1230" w:hanging="525"/>
      </w:pPr>
      <w:rPr>
        <w:rFonts w:hint="default"/>
      </w:rPr>
    </w:lvl>
    <w:lvl w:ilvl="2">
      <w:start w:val="2"/>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505" w:hanging="1800"/>
      </w:pPr>
      <w:rPr>
        <w:rFonts w:hint="default"/>
      </w:rPr>
    </w:lvl>
  </w:abstractNum>
  <w:abstractNum w:abstractNumId="2" w15:restartNumberingAfterBreak="0">
    <w:nsid w:val="0627D7F7"/>
    <w:multiLevelType w:val="hybridMultilevel"/>
    <w:tmpl w:val="2DAC6B98"/>
    <w:lvl w:ilvl="0" w:tplc="093EE05A">
      <w:start w:val="1"/>
      <w:numFmt w:val="bullet"/>
      <w:lvlText w:val=""/>
      <w:lvlJc w:val="left"/>
      <w:pPr>
        <w:ind w:left="720" w:hanging="360"/>
      </w:pPr>
      <w:rPr>
        <w:rFonts w:ascii="Symbol" w:hAnsi="Symbol" w:hint="default"/>
      </w:rPr>
    </w:lvl>
    <w:lvl w:ilvl="1" w:tplc="88D25F7C">
      <w:start w:val="1"/>
      <w:numFmt w:val="bullet"/>
      <w:lvlText w:val="o"/>
      <w:lvlJc w:val="left"/>
      <w:pPr>
        <w:ind w:left="1440" w:hanging="360"/>
      </w:pPr>
      <w:rPr>
        <w:rFonts w:ascii="Courier New" w:hAnsi="Courier New" w:hint="default"/>
      </w:rPr>
    </w:lvl>
    <w:lvl w:ilvl="2" w:tplc="A31C155E">
      <w:start w:val="1"/>
      <w:numFmt w:val="bullet"/>
      <w:lvlText w:val=""/>
      <w:lvlJc w:val="left"/>
      <w:pPr>
        <w:ind w:left="2160" w:hanging="360"/>
      </w:pPr>
      <w:rPr>
        <w:rFonts w:ascii="Wingdings" w:hAnsi="Wingdings" w:hint="default"/>
      </w:rPr>
    </w:lvl>
    <w:lvl w:ilvl="3" w:tplc="1DC0A1BC">
      <w:start w:val="1"/>
      <w:numFmt w:val="bullet"/>
      <w:lvlText w:val=""/>
      <w:lvlJc w:val="left"/>
      <w:pPr>
        <w:ind w:left="2880" w:hanging="360"/>
      </w:pPr>
      <w:rPr>
        <w:rFonts w:ascii="Symbol" w:hAnsi="Symbol" w:hint="default"/>
      </w:rPr>
    </w:lvl>
    <w:lvl w:ilvl="4" w:tplc="5AD87328">
      <w:start w:val="1"/>
      <w:numFmt w:val="bullet"/>
      <w:lvlText w:val="o"/>
      <w:lvlJc w:val="left"/>
      <w:pPr>
        <w:ind w:left="3600" w:hanging="360"/>
      </w:pPr>
      <w:rPr>
        <w:rFonts w:ascii="Courier New" w:hAnsi="Courier New" w:hint="default"/>
      </w:rPr>
    </w:lvl>
    <w:lvl w:ilvl="5" w:tplc="24820D4A">
      <w:start w:val="1"/>
      <w:numFmt w:val="bullet"/>
      <w:lvlText w:val=""/>
      <w:lvlJc w:val="left"/>
      <w:pPr>
        <w:ind w:left="4320" w:hanging="360"/>
      </w:pPr>
      <w:rPr>
        <w:rFonts w:ascii="Wingdings" w:hAnsi="Wingdings" w:hint="default"/>
      </w:rPr>
    </w:lvl>
    <w:lvl w:ilvl="6" w:tplc="3C9208E4">
      <w:start w:val="1"/>
      <w:numFmt w:val="bullet"/>
      <w:lvlText w:val=""/>
      <w:lvlJc w:val="left"/>
      <w:pPr>
        <w:ind w:left="5040" w:hanging="360"/>
      </w:pPr>
      <w:rPr>
        <w:rFonts w:ascii="Symbol" w:hAnsi="Symbol" w:hint="default"/>
      </w:rPr>
    </w:lvl>
    <w:lvl w:ilvl="7" w:tplc="51520CB4">
      <w:start w:val="1"/>
      <w:numFmt w:val="bullet"/>
      <w:lvlText w:val="o"/>
      <w:lvlJc w:val="left"/>
      <w:pPr>
        <w:ind w:left="5760" w:hanging="360"/>
      </w:pPr>
      <w:rPr>
        <w:rFonts w:ascii="Courier New" w:hAnsi="Courier New" w:hint="default"/>
      </w:rPr>
    </w:lvl>
    <w:lvl w:ilvl="8" w:tplc="C91AA4CC">
      <w:start w:val="1"/>
      <w:numFmt w:val="bullet"/>
      <w:lvlText w:val=""/>
      <w:lvlJc w:val="left"/>
      <w:pPr>
        <w:ind w:left="6480" w:hanging="360"/>
      </w:pPr>
      <w:rPr>
        <w:rFonts w:ascii="Wingdings" w:hAnsi="Wingdings" w:hint="default"/>
      </w:rPr>
    </w:lvl>
  </w:abstractNum>
  <w:abstractNum w:abstractNumId="3" w15:restartNumberingAfterBreak="0">
    <w:nsid w:val="07CAE66A"/>
    <w:multiLevelType w:val="hybridMultilevel"/>
    <w:tmpl w:val="FFFFFFFF"/>
    <w:lvl w:ilvl="0" w:tplc="9118B840">
      <w:start w:val="1"/>
      <w:numFmt w:val="decimal"/>
      <w:lvlText w:val="%1."/>
      <w:lvlJc w:val="left"/>
      <w:pPr>
        <w:ind w:left="720" w:hanging="360"/>
      </w:pPr>
    </w:lvl>
    <w:lvl w:ilvl="1" w:tplc="1632C57C">
      <w:start w:val="1"/>
      <w:numFmt w:val="lowerLetter"/>
      <w:lvlText w:val="%2."/>
      <w:lvlJc w:val="left"/>
      <w:pPr>
        <w:ind w:left="1440" w:hanging="360"/>
      </w:pPr>
    </w:lvl>
    <w:lvl w:ilvl="2" w:tplc="BE4602F2">
      <w:start w:val="1"/>
      <w:numFmt w:val="lowerRoman"/>
      <w:lvlText w:val="%3."/>
      <w:lvlJc w:val="right"/>
      <w:pPr>
        <w:ind w:left="2160" w:hanging="180"/>
      </w:pPr>
    </w:lvl>
    <w:lvl w:ilvl="3" w:tplc="60E80E2A">
      <w:start w:val="1"/>
      <w:numFmt w:val="decimal"/>
      <w:lvlText w:val="%4."/>
      <w:lvlJc w:val="left"/>
      <w:pPr>
        <w:ind w:left="2880" w:hanging="360"/>
      </w:pPr>
    </w:lvl>
    <w:lvl w:ilvl="4" w:tplc="D130C488">
      <w:start w:val="1"/>
      <w:numFmt w:val="lowerLetter"/>
      <w:lvlText w:val="%5."/>
      <w:lvlJc w:val="left"/>
      <w:pPr>
        <w:ind w:left="3600" w:hanging="360"/>
      </w:pPr>
    </w:lvl>
    <w:lvl w:ilvl="5" w:tplc="289E79EE">
      <w:start w:val="1"/>
      <w:numFmt w:val="lowerRoman"/>
      <w:lvlText w:val="%6."/>
      <w:lvlJc w:val="right"/>
      <w:pPr>
        <w:ind w:left="4320" w:hanging="180"/>
      </w:pPr>
    </w:lvl>
    <w:lvl w:ilvl="6" w:tplc="FBFEEEF6">
      <w:start w:val="1"/>
      <w:numFmt w:val="decimal"/>
      <w:lvlText w:val="%7."/>
      <w:lvlJc w:val="left"/>
      <w:pPr>
        <w:ind w:left="5040" w:hanging="360"/>
      </w:pPr>
    </w:lvl>
    <w:lvl w:ilvl="7" w:tplc="DC72B0D4">
      <w:start w:val="1"/>
      <w:numFmt w:val="lowerLetter"/>
      <w:lvlText w:val="%8."/>
      <w:lvlJc w:val="left"/>
      <w:pPr>
        <w:ind w:left="5760" w:hanging="360"/>
      </w:pPr>
    </w:lvl>
    <w:lvl w:ilvl="8" w:tplc="3E92E85A">
      <w:start w:val="1"/>
      <w:numFmt w:val="lowerRoman"/>
      <w:lvlText w:val="%9."/>
      <w:lvlJc w:val="right"/>
      <w:pPr>
        <w:ind w:left="6480" w:hanging="180"/>
      </w:pPr>
    </w:lvl>
  </w:abstractNum>
  <w:abstractNum w:abstractNumId="4" w15:restartNumberingAfterBreak="0">
    <w:nsid w:val="0CE562AA"/>
    <w:multiLevelType w:val="hybridMultilevel"/>
    <w:tmpl w:val="1C6479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0D18EFA9"/>
    <w:multiLevelType w:val="hybridMultilevel"/>
    <w:tmpl w:val="52920C14"/>
    <w:lvl w:ilvl="0" w:tplc="BE4048F2">
      <w:start w:val="1"/>
      <w:numFmt w:val="bullet"/>
      <w:lvlText w:val=""/>
      <w:lvlJc w:val="left"/>
      <w:pPr>
        <w:ind w:left="720" w:hanging="360"/>
      </w:pPr>
      <w:rPr>
        <w:rFonts w:ascii="Symbol" w:hAnsi="Symbol" w:hint="default"/>
      </w:rPr>
    </w:lvl>
    <w:lvl w:ilvl="1" w:tplc="DB805E18">
      <w:start w:val="1"/>
      <w:numFmt w:val="bullet"/>
      <w:lvlText w:val="o"/>
      <w:lvlJc w:val="left"/>
      <w:pPr>
        <w:ind w:left="1440" w:hanging="360"/>
      </w:pPr>
      <w:rPr>
        <w:rFonts w:ascii="Courier New" w:hAnsi="Courier New" w:hint="default"/>
      </w:rPr>
    </w:lvl>
    <w:lvl w:ilvl="2" w:tplc="2BF4A578">
      <w:start w:val="1"/>
      <w:numFmt w:val="bullet"/>
      <w:lvlText w:val=""/>
      <w:lvlJc w:val="left"/>
      <w:pPr>
        <w:ind w:left="2160" w:hanging="360"/>
      </w:pPr>
      <w:rPr>
        <w:rFonts w:ascii="Wingdings" w:hAnsi="Wingdings" w:hint="default"/>
      </w:rPr>
    </w:lvl>
    <w:lvl w:ilvl="3" w:tplc="62640E7E">
      <w:start w:val="1"/>
      <w:numFmt w:val="bullet"/>
      <w:lvlText w:val=""/>
      <w:lvlJc w:val="left"/>
      <w:pPr>
        <w:ind w:left="2880" w:hanging="360"/>
      </w:pPr>
      <w:rPr>
        <w:rFonts w:ascii="Symbol" w:hAnsi="Symbol" w:hint="default"/>
      </w:rPr>
    </w:lvl>
    <w:lvl w:ilvl="4" w:tplc="6E1453CE">
      <w:start w:val="1"/>
      <w:numFmt w:val="bullet"/>
      <w:lvlText w:val="o"/>
      <w:lvlJc w:val="left"/>
      <w:pPr>
        <w:ind w:left="3600" w:hanging="360"/>
      </w:pPr>
      <w:rPr>
        <w:rFonts w:ascii="Courier New" w:hAnsi="Courier New" w:hint="default"/>
      </w:rPr>
    </w:lvl>
    <w:lvl w:ilvl="5" w:tplc="86A04268">
      <w:start w:val="1"/>
      <w:numFmt w:val="bullet"/>
      <w:lvlText w:val=""/>
      <w:lvlJc w:val="left"/>
      <w:pPr>
        <w:ind w:left="4320" w:hanging="360"/>
      </w:pPr>
      <w:rPr>
        <w:rFonts w:ascii="Wingdings" w:hAnsi="Wingdings" w:hint="default"/>
      </w:rPr>
    </w:lvl>
    <w:lvl w:ilvl="6" w:tplc="19D08314">
      <w:start w:val="1"/>
      <w:numFmt w:val="bullet"/>
      <w:lvlText w:val=""/>
      <w:lvlJc w:val="left"/>
      <w:pPr>
        <w:ind w:left="5040" w:hanging="360"/>
      </w:pPr>
      <w:rPr>
        <w:rFonts w:ascii="Symbol" w:hAnsi="Symbol" w:hint="default"/>
      </w:rPr>
    </w:lvl>
    <w:lvl w:ilvl="7" w:tplc="16762CF6">
      <w:start w:val="1"/>
      <w:numFmt w:val="bullet"/>
      <w:lvlText w:val="o"/>
      <w:lvlJc w:val="left"/>
      <w:pPr>
        <w:ind w:left="5760" w:hanging="360"/>
      </w:pPr>
      <w:rPr>
        <w:rFonts w:ascii="Courier New" w:hAnsi="Courier New" w:hint="default"/>
      </w:rPr>
    </w:lvl>
    <w:lvl w:ilvl="8" w:tplc="2AFEAC32">
      <w:start w:val="1"/>
      <w:numFmt w:val="bullet"/>
      <w:lvlText w:val=""/>
      <w:lvlJc w:val="left"/>
      <w:pPr>
        <w:ind w:left="6480" w:hanging="360"/>
      </w:pPr>
      <w:rPr>
        <w:rFonts w:ascii="Wingdings" w:hAnsi="Wingdings" w:hint="default"/>
      </w:rPr>
    </w:lvl>
  </w:abstractNum>
  <w:abstractNum w:abstractNumId="6" w15:restartNumberingAfterBreak="0">
    <w:nsid w:val="0D1A5426"/>
    <w:multiLevelType w:val="multilevel"/>
    <w:tmpl w:val="10B8E78A"/>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2394BE1"/>
    <w:multiLevelType w:val="multilevel"/>
    <w:tmpl w:val="9B08EAEE"/>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5"/>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2590C35"/>
    <w:multiLevelType w:val="multilevel"/>
    <w:tmpl w:val="B7AA949A"/>
    <w:styleLink w:val="CurrentList1"/>
    <w:lvl w:ilvl="0">
      <w:start w:val="2"/>
      <w:numFmt w:val="decimal"/>
      <w:lvlText w:val="%1"/>
      <w:lvlJc w:val="left"/>
      <w:pPr>
        <w:ind w:left="405" w:hanging="405"/>
      </w:pPr>
    </w:lvl>
    <w:lvl w:ilvl="1">
      <w:start w:val="5"/>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9" w15:restartNumberingAfterBreak="0">
    <w:nsid w:val="12EBF55C"/>
    <w:multiLevelType w:val="hybridMultilevel"/>
    <w:tmpl w:val="11D8C900"/>
    <w:lvl w:ilvl="0" w:tplc="9EE2E92C">
      <w:start w:val="1"/>
      <w:numFmt w:val="bullet"/>
      <w:lvlText w:val=""/>
      <w:lvlJc w:val="left"/>
      <w:pPr>
        <w:ind w:left="720" w:hanging="360"/>
      </w:pPr>
      <w:rPr>
        <w:rFonts w:ascii="Symbol" w:hAnsi="Symbol" w:hint="default"/>
      </w:rPr>
    </w:lvl>
    <w:lvl w:ilvl="1" w:tplc="FF6A3B9E">
      <w:start w:val="1"/>
      <w:numFmt w:val="bullet"/>
      <w:lvlText w:val="o"/>
      <w:lvlJc w:val="left"/>
      <w:pPr>
        <w:ind w:left="1440" w:hanging="360"/>
      </w:pPr>
      <w:rPr>
        <w:rFonts w:ascii="Courier New" w:hAnsi="Courier New" w:hint="default"/>
      </w:rPr>
    </w:lvl>
    <w:lvl w:ilvl="2" w:tplc="68028038">
      <w:start w:val="1"/>
      <w:numFmt w:val="bullet"/>
      <w:lvlText w:val=""/>
      <w:lvlJc w:val="left"/>
      <w:pPr>
        <w:ind w:left="2160" w:hanging="360"/>
      </w:pPr>
      <w:rPr>
        <w:rFonts w:ascii="Wingdings" w:hAnsi="Wingdings" w:hint="default"/>
      </w:rPr>
    </w:lvl>
    <w:lvl w:ilvl="3" w:tplc="7A14DE66">
      <w:start w:val="1"/>
      <w:numFmt w:val="bullet"/>
      <w:lvlText w:val=""/>
      <w:lvlJc w:val="left"/>
      <w:pPr>
        <w:ind w:left="2880" w:hanging="360"/>
      </w:pPr>
      <w:rPr>
        <w:rFonts w:ascii="Symbol" w:hAnsi="Symbol" w:hint="default"/>
      </w:rPr>
    </w:lvl>
    <w:lvl w:ilvl="4" w:tplc="7196182C">
      <w:start w:val="1"/>
      <w:numFmt w:val="bullet"/>
      <w:lvlText w:val="o"/>
      <w:lvlJc w:val="left"/>
      <w:pPr>
        <w:ind w:left="3600" w:hanging="360"/>
      </w:pPr>
      <w:rPr>
        <w:rFonts w:ascii="Courier New" w:hAnsi="Courier New" w:hint="default"/>
      </w:rPr>
    </w:lvl>
    <w:lvl w:ilvl="5" w:tplc="929E1EB2">
      <w:start w:val="1"/>
      <w:numFmt w:val="bullet"/>
      <w:lvlText w:val=""/>
      <w:lvlJc w:val="left"/>
      <w:pPr>
        <w:ind w:left="4320" w:hanging="360"/>
      </w:pPr>
      <w:rPr>
        <w:rFonts w:ascii="Wingdings" w:hAnsi="Wingdings" w:hint="default"/>
      </w:rPr>
    </w:lvl>
    <w:lvl w:ilvl="6" w:tplc="D318C572">
      <w:start w:val="1"/>
      <w:numFmt w:val="bullet"/>
      <w:lvlText w:val=""/>
      <w:lvlJc w:val="left"/>
      <w:pPr>
        <w:ind w:left="5040" w:hanging="360"/>
      </w:pPr>
      <w:rPr>
        <w:rFonts w:ascii="Symbol" w:hAnsi="Symbol" w:hint="default"/>
      </w:rPr>
    </w:lvl>
    <w:lvl w:ilvl="7" w:tplc="23EC7DA4">
      <w:start w:val="1"/>
      <w:numFmt w:val="bullet"/>
      <w:lvlText w:val="o"/>
      <w:lvlJc w:val="left"/>
      <w:pPr>
        <w:ind w:left="5760" w:hanging="360"/>
      </w:pPr>
      <w:rPr>
        <w:rFonts w:ascii="Courier New" w:hAnsi="Courier New" w:hint="default"/>
      </w:rPr>
    </w:lvl>
    <w:lvl w:ilvl="8" w:tplc="58DE8E14">
      <w:start w:val="1"/>
      <w:numFmt w:val="bullet"/>
      <w:lvlText w:val=""/>
      <w:lvlJc w:val="left"/>
      <w:pPr>
        <w:ind w:left="6480" w:hanging="360"/>
      </w:pPr>
      <w:rPr>
        <w:rFonts w:ascii="Wingdings" w:hAnsi="Wingdings" w:hint="default"/>
      </w:rPr>
    </w:lvl>
  </w:abstractNum>
  <w:abstractNum w:abstractNumId="10" w15:restartNumberingAfterBreak="0">
    <w:nsid w:val="14D97DFF"/>
    <w:multiLevelType w:val="multilevel"/>
    <w:tmpl w:val="87CC02B6"/>
    <w:lvl w:ilvl="0">
      <w:start w:val="1"/>
      <w:numFmt w:val="decimal"/>
      <w:pStyle w:val="Topptekst"/>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184676C1"/>
    <w:multiLevelType w:val="multilevel"/>
    <w:tmpl w:val="39AC060A"/>
    <w:lvl w:ilvl="0">
      <w:start w:val="7"/>
      <w:numFmt w:val="decimal"/>
      <w:lvlText w:val="%1"/>
      <w:lvlJc w:val="left"/>
      <w:pPr>
        <w:ind w:left="600" w:hanging="600"/>
      </w:pPr>
      <w:rPr>
        <w:rFonts w:eastAsia="Arial" w:hint="default"/>
      </w:rPr>
    </w:lvl>
    <w:lvl w:ilvl="1">
      <w:start w:val="7"/>
      <w:numFmt w:val="decimal"/>
      <w:lvlText w:val="%1.%2"/>
      <w:lvlJc w:val="left"/>
      <w:pPr>
        <w:ind w:left="600" w:hanging="600"/>
      </w:pPr>
      <w:rPr>
        <w:rFonts w:eastAsia="Arial" w:hint="default"/>
      </w:rPr>
    </w:lvl>
    <w:lvl w:ilvl="2">
      <w:start w:val="3"/>
      <w:numFmt w:val="decimal"/>
      <w:lvlText w:val="%1.%2.%3"/>
      <w:lvlJc w:val="left"/>
      <w:pPr>
        <w:ind w:left="720" w:hanging="720"/>
      </w:pPr>
      <w:rPr>
        <w:rFonts w:eastAsia="Arial" w:hint="default"/>
      </w:rPr>
    </w:lvl>
    <w:lvl w:ilvl="3">
      <w:start w:val="2"/>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2" w15:restartNumberingAfterBreak="0">
    <w:nsid w:val="1DFC0909"/>
    <w:multiLevelType w:val="multilevel"/>
    <w:tmpl w:val="7A882FBC"/>
    <w:lvl w:ilvl="0">
      <w:start w:val="7"/>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1E170122"/>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0FE7273"/>
    <w:multiLevelType w:val="hybridMultilevel"/>
    <w:tmpl w:val="FA1E1A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48C387B"/>
    <w:multiLevelType w:val="multilevel"/>
    <w:tmpl w:val="86F02ED2"/>
    <w:lvl w:ilvl="0">
      <w:start w:val="7"/>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743584F"/>
    <w:multiLevelType w:val="hybridMultilevel"/>
    <w:tmpl w:val="DB48E0D6"/>
    <w:lvl w:ilvl="0" w:tplc="0166DC92">
      <w:start w:val="1"/>
      <w:numFmt w:val="bullet"/>
      <w:lvlText w:val=""/>
      <w:lvlJc w:val="left"/>
      <w:pPr>
        <w:ind w:left="720" w:hanging="360"/>
      </w:pPr>
      <w:rPr>
        <w:rFonts w:ascii="Symbol" w:hAnsi="Symbol" w:hint="default"/>
      </w:rPr>
    </w:lvl>
    <w:lvl w:ilvl="1" w:tplc="6486FA66">
      <w:start w:val="1"/>
      <w:numFmt w:val="bullet"/>
      <w:lvlText w:val="o"/>
      <w:lvlJc w:val="left"/>
      <w:pPr>
        <w:ind w:left="1440" w:hanging="360"/>
      </w:pPr>
      <w:rPr>
        <w:rFonts w:ascii="Courier New" w:hAnsi="Courier New" w:hint="default"/>
      </w:rPr>
    </w:lvl>
    <w:lvl w:ilvl="2" w:tplc="E6002554">
      <w:start w:val="1"/>
      <w:numFmt w:val="bullet"/>
      <w:lvlText w:val=""/>
      <w:lvlJc w:val="left"/>
      <w:pPr>
        <w:ind w:left="2160" w:hanging="360"/>
      </w:pPr>
      <w:rPr>
        <w:rFonts w:ascii="Wingdings" w:hAnsi="Wingdings" w:hint="default"/>
      </w:rPr>
    </w:lvl>
    <w:lvl w:ilvl="3" w:tplc="94E815AC">
      <w:start w:val="1"/>
      <w:numFmt w:val="bullet"/>
      <w:lvlText w:val=""/>
      <w:lvlJc w:val="left"/>
      <w:pPr>
        <w:ind w:left="2880" w:hanging="360"/>
      </w:pPr>
      <w:rPr>
        <w:rFonts w:ascii="Symbol" w:hAnsi="Symbol" w:hint="default"/>
      </w:rPr>
    </w:lvl>
    <w:lvl w:ilvl="4" w:tplc="A586AFE4">
      <w:start w:val="1"/>
      <w:numFmt w:val="bullet"/>
      <w:lvlText w:val="o"/>
      <w:lvlJc w:val="left"/>
      <w:pPr>
        <w:ind w:left="3600" w:hanging="360"/>
      </w:pPr>
      <w:rPr>
        <w:rFonts w:ascii="Courier New" w:hAnsi="Courier New" w:hint="default"/>
      </w:rPr>
    </w:lvl>
    <w:lvl w:ilvl="5" w:tplc="4B5A53E6">
      <w:start w:val="1"/>
      <w:numFmt w:val="bullet"/>
      <w:lvlText w:val=""/>
      <w:lvlJc w:val="left"/>
      <w:pPr>
        <w:ind w:left="4320" w:hanging="360"/>
      </w:pPr>
      <w:rPr>
        <w:rFonts w:ascii="Wingdings" w:hAnsi="Wingdings" w:hint="default"/>
      </w:rPr>
    </w:lvl>
    <w:lvl w:ilvl="6" w:tplc="22C8BB2C">
      <w:start w:val="1"/>
      <w:numFmt w:val="bullet"/>
      <w:lvlText w:val=""/>
      <w:lvlJc w:val="left"/>
      <w:pPr>
        <w:ind w:left="5040" w:hanging="360"/>
      </w:pPr>
      <w:rPr>
        <w:rFonts w:ascii="Symbol" w:hAnsi="Symbol" w:hint="default"/>
      </w:rPr>
    </w:lvl>
    <w:lvl w:ilvl="7" w:tplc="F894DFBA">
      <w:start w:val="1"/>
      <w:numFmt w:val="bullet"/>
      <w:lvlText w:val="o"/>
      <w:lvlJc w:val="left"/>
      <w:pPr>
        <w:ind w:left="5760" w:hanging="360"/>
      </w:pPr>
      <w:rPr>
        <w:rFonts w:ascii="Courier New" w:hAnsi="Courier New" w:hint="default"/>
      </w:rPr>
    </w:lvl>
    <w:lvl w:ilvl="8" w:tplc="5EA43BCE">
      <w:start w:val="1"/>
      <w:numFmt w:val="bullet"/>
      <w:lvlText w:val=""/>
      <w:lvlJc w:val="left"/>
      <w:pPr>
        <w:ind w:left="6480" w:hanging="360"/>
      </w:pPr>
      <w:rPr>
        <w:rFonts w:ascii="Wingdings" w:hAnsi="Wingdings" w:hint="default"/>
      </w:rPr>
    </w:lvl>
  </w:abstractNum>
  <w:abstractNum w:abstractNumId="17" w15:restartNumberingAfterBreak="0">
    <w:nsid w:val="32785836"/>
    <w:multiLevelType w:val="multilevel"/>
    <w:tmpl w:val="86588540"/>
    <w:lvl w:ilvl="0">
      <w:start w:val="1"/>
      <w:numFmt w:val="decimal"/>
      <w:pStyle w:val="Tittelover"/>
      <w:lvlText w:val="DEL %1"/>
      <w:lvlJc w:val="left"/>
      <w:pPr>
        <w:ind w:left="574" w:hanging="432"/>
      </w:pPr>
    </w:lvl>
    <w:lvl w:ilvl="1">
      <w:start w:val="1"/>
      <w:numFmt w:val="decimal"/>
      <w:lvlText w:val="%1.%2"/>
      <w:lvlJc w:val="left"/>
      <w:pPr>
        <w:ind w:left="718" w:hanging="576"/>
      </w:pPr>
      <w:rPr>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lvlText w:val="%1.%2.%3"/>
      <w:lvlJc w:val="left"/>
      <w:pPr>
        <w:ind w:left="862" w:hanging="720"/>
      </w:pPr>
    </w:lvl>
    <w:lvl w:ilvl="3">
      <w:start w:val="1"/>
      <w:numFmt w:val="decimal"/>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18" w15:restartNumberingAfterBreak="0">
    <w:nsid w:val="32B6267D"/>
    <w:multiLevelType w:val="hybridMultilevel"/>
    <w:tmpl w:val="933006D2"/>
    <w:lvl w:ilvl="0" w:tplc="03D0BE24">
      <w:start w:val="1"/>
      <w:numFmt w:val="bullet"/>
      <w:lvlText w:val="·"/>
      <w:lvlJc w:val="left"/>
      <w:pPr>
        <w:ind w:left="720" w:hanging="360"/>
      </w:pPr>
      <w:rPr>
        <w:rFonts w:ascii="Symbol" w:hAnsi="Symbol" w:hint="default"/>
      </w:rPr>
    </w:lvl>
    <w:lvl w:ilvl="1" w:tplc="1848EAAC">
      <w:start w:val="1"/>
      <w:numFmt w:val="bullet"/>
      <w:lvlText w:val="o"/>
      <w:lvlJc w:val="left"/>
      <w:pPr>
        <w:ind w:left="1440" w:hanging="360"/>
      </w:pPr>
      <w:rPr>
        <w:rFonts w:ascii="Courier New" w:hAnsi="Courier New" w:hint="default"/>
      </w:rPr>
    </w:lvl>
    <w:lvl w:ilvl="2" w:tplc="699AA740">
      <w:start w:val="1"/>
      <w:numFmt w:val="bullet"/>
      <w:lvlText w:val=""/>
      <w:lvlJc w:val="left"/>
      <w:pPr>
        <w:ind w:left="2160" w:hanging="360"/>
      </w:pPr>
      <w:rPr>
        <w:rFonts w:ascii="Wingdings" w:hAnsi="Wingdings" w:hint="default"/>
      </w:rPr>
    </w:lvl>
    <w:lvl w:ilvl="3" w:tplc="D1B6F2B6">
      <w:start w:val="1"/>
      <w:numFmt w:val="bullet"/>
      <w:lvlText w:val=""/>
      <w:lvlJc w:val="left"/>
      <w:pPr>
        <w:ind w:left="2880" w:hanging="360"/>
      </w:pPr>
      <w:rPr>
        <w:rFonts w:ascii="Symbol" w:hAnsi="Symbol" w:hint="default"/>
      </w:rPr>
    </w:lvl>
    <w:lvl w:ilvl="4" w:tplc="C312315E">
      <w:start w:val="1"/>
      <w:numFmt w:val="bullet"/>
      <w:lvlText w:val="o"/>
      <w:lvlJc w:val="left"/>
      <w:pPr>
        <w:ind w:left="3600" w:hanging="360"/>
      </w:pPr>
      <w:rPr>
        <w:rFonts w:ascii="Courier New" w:hAnsi="Courier New" w:hint="default"/>
      </w:rPr>
    </w:lvl>
    <w:lvl w:ilvl="5" w:tplc="640EF8D0">
      <w:start w:val="1"/>
      <w:numFmt w:val="bullet"/>
      <w:lvlText w:val=""/>
      <w:lvlJc w:val="left"/>
      <w:pPr>
        <w:ind w:left="4320" w:hanging="360"/>
      </w:pPr>
      <w:rPr>
        <w:rFonts w:ascii="Wingdings" w:hAnsi="Wingdings" w:hint="default"/>
      </w:rPr>
    </w:lvl>
    <w:lvl w:ilvl="6" w:tplc="E58E23D6">
      <w:start w:val="1"/>
      <w:numFmt w:val="bullet"/>
      <w:lvlText w:val=""/>
      <w:lvlJc w:val="left"/>
      <w:pPr>
        <w:ind w:left="5040" w:hanging="360"/>
      </w:pPr>
      <w:rPr>
        <w:rFonts w:ascii="Symbol" w:hAnsi="Symbol" w:hint="default"/>
      </w:rPr>
    </w:lvl>
    <w:lvl w:ilvl="7" w:tplc="409ACA08">
      <w:start w:val="1"/>
      <w:numFmt w:val="bullet"/>
      <w:lvlText w:val="o"/>
      <w:lvlJc w:val="left"/>
      <w:pPr>
        <w:ind w:left="5760" w:hanging="360"/>
      </w:pPr>
      <w:rPr>
        <w:rFonts w:ascii="Courier New" w:hAnsi="Courier New" w:hint="default"/>
      </w:rPr>
    </w:lvl>
    <w:lvl w:ilvl="8" w:tplc="157EC532">
      <w:start w:val="1"/>
      <w:numFmt w:val="bullet"/>
      <w:lvlText w:val=""/>
      <w:lvlJc w:val="left"/>
      <w:pPr>
        <w:ind w:left="6480" w:hanging="360"/>
      </w:pPr>
      <w:rPr>
        <w:rFonts w:ascii="Wingdings" w:hAnsi="Wingdings" w:hint="default"/>
      </w:rPr>
    </w:lvl>
  </w:abstractNum>
  <w:abstractNum w:abstractNumId="19" w15:restartNumberingAfterBreak="0">
    <w:nsid w:val="3358733A"/>
    <w:multiLevelType w:val="hybridMultilevel"/>
    <w:tmpl w:val="70E21A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3D776ED"/>
    <w:multiLevelType w:val="multilevel"/>
    <w:tmpl w:val="674C5796"/>
    <w:lvl w:ilvl="0">
      <w:start w:val="7"/>
      <w:numFmt w:val="decimal"/>
      <w:lvlText w:val="%1"/>
      <w:lvlJc w:val="left"/>
      <w:pPr>
        <w:ind w:left="660" w:hanging="660"/>
      </w:pPr>
      <w:rPr>
        <w:rFonts w:eastAsia="Times New Roman" w:hint="default"/>
      </w:rPr>
    </w:lvl>
    <w:lvl w:ilvl="1">
      <w:start w:val="7"/>
      <w:numFmt w:val="decimal"/>
      <w:lvlText w:val="%1.%2"/>
      <w:lvlJc w:val="left"/>
      <w:pPr>
        <w:ind w:left="660" w:hanging="66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21" w15:restartNumberingAfterBreak="0">
    <w:nsid w:val="35635D4E"/>
    <w:multiLevelType w:val="hybridMultilevel"/>
    <w:tmpl w:val="A44A527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35D2690F"/>
    <w:multiLevelType w:val="hybridMultilevel"/>
    <w:tmpl w:val="5EFA2C36"/>
    <w:lvl w:ilvl="0" w:tplc="71CE601E">
      <w:start w:val="1"/>
      <w:numFmt w:val="bullet"/>
      <w:lvlText w:val=""/>
      <w:lvlJc w:val="left"/>
      <w:pPr>
        <w:ind w:left="720" w:hanging="360"/>
      </w:pPr>
      <w:rPr>
        <w:rFonts w:ascii="Symbol" w:hAnsi="Symbol" w:hint="default"/>
      </w:rPr>
    </w:lvl>
    <w:lvl w:ilvl="1" w:tplc="F56E25E4">
      <w:start w:val="1"/>
      <w:numFmt w:val="bullet"/>
      <w:lvlText w:val="o"/>
      <w:lvlJc w:val="left"/>
      <w:pPr>
        <w:ind w:left="1440" w:hanging="360"/>
      </w:pPr>
      <w:rPr>
        <w:rFonts w:ascii="Courier New" w:hAnsi="Courier New" w:hint="default"/>
      </w:rPr>
    </w:lvl>
    <w:lvl w:ilvl="2" w:tplc="1A64BBBE">
      <w:start w:val="1"/>
      <w:numFmt w:val="bullet"/>
      <w:lvlText w:val=""/>
      <w:lvlJc w:val="left"/>
      <w:pPr>
        <w:ind w:left="2160" w:hanging="360"/>
      </w:pPr>
      <w:rPr>
        <w:rFonts w:ascii="Wingdings" w:hAnsi="Wingdings" w:hint="default"/>
      </w:rPr>
    </w:lvl>
    <w:lvl w:ilvl="3" w:tplc="E970242E">
      <w:start w:val="1"/>
      <w:numFmt w:val="bullet"/>
      <w:lvlText w:val=""/>
      <w:lvlJc w:val="left"/>
      <w:pPr>
        <w:ind w:left="2880" w:hanging="360"/>
      </w:pPr>
      <w:rPr>
        <w:rFonts w:ascii="Symbol" w:hAnsi="Symbol" w:hint="default"/>
      </w:rPr>
    </w:lvl>
    <w:lvl w:ilvl="4" w:tplc="4BF2F854">
      <w:start w:val="1"/>
      <w:numFmt w:val="bullet"/>
      <w:lvlText w:val="o"/>
      <w:lvlJc w:val="left"/>
      <w:pPr>
        <w:ind w:left="3600" w:hanging="360"/>
      </w:pPr>
      <w:rPr>
        <w:rFonts w:ascii="Courier New" w:hAnsi="Courier New" w:hint="default"/>
      </w:rPr>
    </w:lvl>
    <w:lvl w:ilvl="5" w:tplc="7A5CBD2C">
      <w:start w:val="1"/>
      <w:numFmt w:val="bullet"/>
      <w:lvlText w:val=""/>
      <w:lvlJc w:val="left"/>
      <w:pPr>
        <w:ind w:left="4320" w:hanging="360"/>
      </w:pPr>
      <w:rPr>
        <w:rFonts w:ascii="Wingdings" w:hAnsi="Wingdings" w:hint="default"/>
      </w:rPr>
    </w:lvl>
    <w:lvl w:ilvl="6" w:tplc="B3A2D188">
      <w:start w:val="1"/>
      <w:numFmt w:val="bullet"/>
      <w:lvlText w:val=""/>
      <w:lvlJc w:val="left"/>
      <w:pPr>
        <w:ind w:left="5040" w:hanging="360"/>
      </w:pPr>
      <w:rPr>
        <w:rFonts w:ascii="Symbol" w:hAnsi="Symbol" w:hint="default"/>
      </w:rPr>
    </w:lvl>
    <w:lvl w:ilvl="7" w:tplc="E69ED31A">
      <w:start w:val="1"/>
      <w:numFmt w:val="bullet"/>
      <w:lvlText w:val="o"/>
      <w:lvlJc w:val="left"/>
      <w:pPr>
        <w:ind w:left="5760" w:hanging="360"/>
      </w:pPr>
      <w:rPr>
        <w:rFonts w:ascii="Courier New" w:hAnsi="Courier New" w:hint="default"/>
      </w:rPr>
    </w:lvl>
    <w:lvl w:ilvl="8" w:tplc="0EBA6844">
      <w:start w:val="1"/>
      <w:numFmt w:val="bullet"/>
      <w:lvlText w:val=""/>
      <w:lvlJc w:val="left"/>
      <w:pPr>
        <w:ind w:left="6480" w:hanging="360"/>
      </w:pPr>
      <w:rPr>
        <w:rFonts w:ascii="Wingdings" w:hAnsi="Wingdings" w:hint="default"/>
      </w:rPr>
    </w:lvl>
  </w:abstractNum>
  <w:abstractNum w:abstractNumId="23" w15:restartNumberingAfterBreak="0">
    <w:nsid w:val="36BA32ED"/>
    <w:multiLevelType w:val="multilevel"/>
    <w:tmpl w:val="E08E2E36"/>
    <w:styleLink w:val="CurrentList3"/>
    <w:lvl w:ilvl="0">
      <w:start w:val="6"/>
      <w:numFmt w:val="decimal"/>
      <w:lvlText w:val="%1"/>
      <w:lvlJc w:val="left"/>
      <w:pPr>
        <w:ind w:left="405" w:hanging="405"/>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4" w15:restartNumberingAfterBreak="0">
    <w:nsid w:val="371E38A1"/>
    <w:multiLevelType w:val="multilevel"/>
    <w:tmpl w:val="8A86CF84"/>
    <w:lvl w:ilvl="0">
      <w:start w:val="1"/>
      <w:numFmt w:val="decimal"/>
      <w:lvlText w:val="%1"/>
      <w:lvlJc w:val="left"/>
      <w:pPr>
        <w:ind w:left="432" w:hanging="432"/>
      </w:pPr>
    </w:lvl>
    <w:lvl w:ilvl="1">
      <w:start w:val="1"/>
      <w:numFmt w:val="decimal"/>
      <w:lvlText w:val="%2"/>
      <w:lvlJc w:val="left"/>
      <w:pPr>
        <w:ind w:left="576" w:hanging="576"/>
      </w:pPr>
      <w:rPr>
        <w:rFonts w:ascii="Arial" w:hAnsi="Aria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Arial" w:hAnsi="Arial" w:hint="default"/>
        <w:b w:val="0"/>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25" w15:restartNumberingAfterBreak="0">
    <w:nsid w:val="3BD46C45"/>
    <w:multiLevelType w:val="hybridMultilevel"/>
    <w:tmpl w:val="B51EEE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3C622F3D"/>
    <w:multiLevelType w:val="multilevel"/>
    <w:tmpl w:val="0BF88516"/>
    <w:lvl w:ilvl="0">
      <w:start w:val="7"/>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FB67011"/>
    <w:multiLevelType w:val="multilevel"/>
    <w:tmpl w:val="F550BCFA"/>
    <w:lvl w:ilvl="0">
      <w:start w:val="77"/>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2381934"/>
    <w:multiLevelType w:val="multilevel"/>
    <w:tmpl w:val="2194A212"/>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4EEDD98"/>
    <w:multiLevelType w:val="multilevel"/>
    <w:tmpl w:val="623037B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55E607B"/>
    <w:multiLevelType w:val="hybridMultilevel"/>
    <w:tmpl w:val="5200548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46111DF6"/>
    <w:multiLevelType w:val="multilevel"/>
    <w:tmpl w:val="AE0A49E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7873F1C"/>
    <w:multiLevelType w:val="multilevel"/>
    <w:tmpl w:val="8800D1E2"/>
    <w:lvl w:ilvl="0">
      <w:start w:val="77"/>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9D10B74"/>
    <w:multiLevelType w:val="hybridMultilevel"/>
    <w:tmpl w:val="2530E512"/>
    <w:lvl w:ilvl="0" w:tplc="FA5A0C92">
      <w:start w:val="1"/>
      <w:numFmt w:val="bullet"/>
      <w:lvlText w:val=""/>
      <w:lvlJc w:val="left"/>
      <w:pPr>
        <w:ind w:left="720" w:hanging="360"/>
      </w:pPr>
      <w:rPr>
        <w:rFonts w:ascii="Symbol" w:hAnsi="Symbol" w:hint="default"/>
        <w:color w:val="000000" w:themeColor="text1"/>
      </w:rPr>
    </w:lvl>
    <w:lvl w:ilvl="1" w:tplc="B9626DFC" w:tentative="1">
      <w:start w:val="1"/>
      <w:numFmt w:val="bullet"/>
      <w:lvlText w:val="o"/>
      <w:lvlJc w:val="left"/>
      <w:pPr>
        <w:ind w:left="1440" w:hanging="360"/>
      </w:pPr>
      <w:rPr>
        <w:rFonts w:ascii="Courier New" w:hAnsi="Courier New" w:hint="default"/>
      </w:rPr>
    </w:lvl>
    <w:lvl w:ilvl="2" w:tplc="F78EC734" w:tentative="1">
      <w:start w:val="1"/>
      <w:numFmt w:val="bullet"/>
      <w:lvlText w:val=""/>
      <w:lvlJc w:val="left"/>
      <w:pPr>
        <w:ind w:left="2160" w:hanging="360"/>
      </w:pPr>
      <w:rPr>
        <w:rFonts w:ascii="Wingdings" w:hAnsi="Wingdings" w:hint="default"/>
      </w:rPr>
    </w:lvl>
    <w:lvl w:ilvl="3" w:tplc="A8265442" w:tentative="1">
      <w:start w:val="1"/>
      <w:numFmt w:val="bullet"/>
      <w:lvlText w:val=""/>
      <w:lvlJc w:val="left"/>
      <w:pPr>
        <w:ind w:left="2880" w:hanging="360"/>
      </w:pPr>
      <w:rPr>
        <w:rFonts w:ascii="Symbol" w:hAnsi="Symbol" w:hint="default"/>
      </w:rPr>
    </w:lvl>
    <w:lvl w:ilvl="4" w:tplc="EBE8D25E" w:tentative="1">
      <w:start w:val="1"/>
      <w:numFmt w:val="bullet"/>
      <w:lvlText w:val="o"/>
      <w:lvlJc w:val="left"/>
      <w:pPr>
        <w:ind w:left="3600" w:hanging="360"/>
      </w:pPr>
      <w:rPr>
        <w:rFonts w:ascii="Courier New" w:hAnsi="Courier New" w:hint="default"/>
      </w:rPr>
    </w:lvl>
    <w:lvl w:ilvl="5" w:tplc="1E7CE3C0" w:tentative="1">
      <w:start w:val="1"/>
      <w:numFmt w:val="bullet"/>
      <w:lvlText w:val=""/>
      <w:lvlJc w:val="left"/>
      <w:pPr>
        <w:ind w:left="4320" w:hanging="360"/>
      </w:pPr>
      <w:rPr>
        <w:rFonts w:ascii="Wingdings" w:hAnsi="Wingdings" w:hint="default"/>
      </w:rPr>
    </w:lvl>
    <w:lvl w:ilvl="6" w:tplc="EB26A790" w:tentative="1">
      <w:start w:val="1"/>
      <w:numFmt w:val="bullet"/>
      <w:lvlText w:val=""/>
      <w:lvlJc w:val="left"/>
      <w:pPr>
        <w:ind w:left="5040" w:hanging="360"/>
      </w:pPr>
      <w:rPr>
        <w:rFonts w:ascii="Symbol" w:hAnsi="Symbol" w:hint="default"/>
      </w:rPr>
    </w:lvl>
    <w:lvl w:ilvl="7" w:tplc="DA20AD34" w:tentative="1">
      <w:start w:val="1"/>
      <w:numFmt w:val="bullet"/>
      <w:lvlText w:val="o"/>
      <w:lvlJc w:val="left"/>
      <w:pPr>
        <w:ind w:left="5760" w:hanging="360"/>
      </w:pPr>
      <w:rPr>
        <w:rFonts w:ascii="Courier New" w:hAnsi="Courier New" w:hint="default"/>
      </w:rPr>
    </w:lvl>
    <w:lvl w:ilvl="8" w:tplc="193EE73A" w:tentative="1">
      <w:start w:val="1"/>
      <w:numFmt w:val="bullet"/>
      <w:lvlText w:val=""/>
      <w:lvlJc w:val="left"/>
      <w:pPr>
        <w:ind w:left="6480" w:hanging="360"/>
      </w:pPr>
      <w:rPr>
        <w:rFonts w:ascii="Wingdings" w:hAnsi="Wingdings" w:hint="default"/>
      </w:rPr>
    </w:lvl>
  </w:abstractNum>
  <w:abstractNum w:abstractNumId="34" w15:restartNumberingAfterBreak="0">
    <w:nsid w:val="4B9C0E28"/>
    <w:multiLevelType w:val="hybridMultilevel"/>
    <w:tmpl w:val="29E46FDC"/>
    <w:lvl w:ilvl="0" w:tplc="CC300098">
      <w:start w:val="1"/>
      <w:numFmt w:val="bullet"/>
      <w:lvlText w:val=""/>
      <w:lvlJc w:val="left"/>
      <w:pPr>
        <w:ind w:left="720" w:hanging="360"/>
      </w:pPr>
      <w:rPr>
        <w:rFonts w:ascii="Symbol" w:hAnsi="Symbol" w:hint="default"/>
      </w:rPr>
    </w:lvl>
    <w:lvl w:ilvl="1" w:tplc="10669FD4">
      <w:start w:val="1"/>
      <w:numFmt w:val="bullet"/>
      <w:lvlText w:val="o"/>
      <w:lvlJc w:val="left"/>
      <w:pPr>
        <w:ind w:left="1440" w:hanging="360"/>
      </w:pPr>
      <w:rPr>
        <w:rFonts w:ascii="Courier New" w:hAnsi="Courier New" w:hint="default"/>
      </w:rPr>
    </w:lvl>
    <w:lvl w:ilvl="2" w:tplc="04822BB0">
      <w:start w:val="1"/>
      <w:numFmt w:val="bullet"/>
      <w:lvlText w:val=""/>
      <w:lvlJc w:val="left"/>
      <w:pPr>
        <w:ind w:left="2160" w:hanging="360"/>
      </w:pPr>
      <w:rPr>
        <w:rFonts w:ascii="Wingdings" w:hAnsi="Wingdings" w:hint="default"/>
      </w:rPr>
    </w:lvl>
    <w:lvl w:ilvl="3" w:tplc="6654FABE">
      <w:start w:val="1"/>
      <w:numFmt w:val="bullet"/>
      <w:lvlText w:val=""/>
      <w:lvlJc w:val="left"/>
      <w:pPr>
        <w:ind w:left="2880" w:hanging="360"/>
      </w:pPr>
      <w:rPr>
        <w:rFonts w:ascii="Symbol" w:hAnsi="Symbol" w:hint="default"/>
      </w:rPr>
    </w:lvl>
    <w:lvl w:ilvl="4" w:tplc="01AA40EA">
      <w:start w:val="1"/>
      <w:numFmt w:val="bullet"/>
      <w:lvlText w:val="o"/>
      <w:lvlJc w:val="left"/>
      <w:pPr>
        <w:ind w:left="3600" w:hanging="360"/>
      </w:pPr>
      <w:rPr>
        <w:rFonts w:ascii="Courier New" w:hAnsi="Courier New" w:hint="default"/>
      </w:rPr>
    </w:lvl>
    <w:lvl w:ilvl="5" w:tplc="AEAEEBEC">
      <w:start w:val="1"/>
      <w:numFmt w:val="bullet"/>
      <w:lvlText w:val=""/>
      <w:lvlJc w:val="left"/>
      <w:pPr>
        <w:ind w:left="4320" w:hanging="360"/>
      </w:pPr>
      <w:rPr>
        <w:rFonts w:ascii="Wingdings" w:hAnsi="Wingdings" w:hint="default"/>
      </w:rPr>
    </w:lvl>
    <w:lvl w:ilvl="6" w:tplc="7332C80E">
      <w:start w:val="1"/>
      <w:numFmt w:val="bullet"/>
      <w:lvlText w:val=""/>
      <w:lvlJc w:val="left"/>
      <w:pPr>
        <w:ind w:left="5040" w:hanging="360"/>
      </w:pPr>
      <w:rPr>
        <w:rFonts w:ascii="Symbol" w:hAnsi="Symbol" w:hint="default"/>
      </w:rPr>
    </w:lvl>
    <w:lvl w:ilvl="7" w:tplc="7654F316">
      <w:start w:val="1"/>
      <w:numFmt w:val="bullet"/>
      <w:lvlText w:val="o"/>
      <w:lvlJc w:val="left"/>
      <w:pPr>
        <w:ind w:left="5760" w:hanging="360"/>
      </w:pPr>
      <w:rPr>
        <w:rFonts w:ascii="Courier New" w:hAnsi="Courier New" w:hint="default"/>
      </w:rPr>
    </w:lvl>
    <w:lvl w:ilvl="8" w:tplc="50182B06">
      <w:start w:val="1"/>
      <w:numFmt w:val="bullet"/>
      <w:lvlText w:val=""/>
      <w:lvlJc w:val="left"/>
      <w:pPr>
        <w:ind w:left="6480" w:hanging="360"/>
      </w:pPr>
      <w:rPr>
        <w:rFonts w:ascii="Wingdings" w:hAnsi="Wingdings" w:hint="default"/>
      </w:rPr>
    </w:lvl>
  </w:abstractNum>
  <w:abstractNum w:abstractNumId="35" w15:restartNumberingAfterBreak="0">
    <w:nsid w:val="4E8579FB"/>
    <w:multiLevelType w:val="hybridMultilevel"/>
    <w:tmpl w:val="8B06C510"/>
    <w:lvl w:ilvl="0" w:tplc="85C44F1A">
      <w:start w:val="1"/>
      <w:numFmt w:val="bullet"/>
      <w:lvlText w:val=""/>
      <w:lvlJc w:val="left"/>
      <w:pPr>
        <w:ind w:left="720" w:hanging="360"/>
      </w:pPr>
      <w:rPr>
        <w:rFonts w:ascii="Symbol" w:hAnsi="Symbol" w:hint="default"/>
      </w:rPr>
    </w:lvl>
    <w:lvl w:ilvl="1" w:tplc="1C148726">
      <w:start w:val="1"/>
      <w:numFmt w:val="bullet"/>
      <w:lvlText w:val="o"/>
      <w:lvlJc w:val="left"/>
      <w:pPr>
        <w:ind w:left="1440" w:hanging="360"/>
      </w:pPr>
      <w:rPr>
        <w:rFonts w:ascii="Courier New" w:hAnsi="Courier New" w:hint="default"/>
      </w:rPr>
    </w:lvl>
    <w:lvl w:ilvl="2" w:tplc="51AED840">
      <w:start w:val="1"/>
      <w:numFmt w:val="bullet"/>
      <w:lvlText w:val=""/>
      <w:lvlJc w:val="left"/>
      <w:pPr>
        <w:ind w:left="2160" w:hanging="360"/>
      </w:pPr>
      <w:rPr>
        <w:rFonts w:ascii="Wingdings" w:hAnsi="Wingdings" w:hint="default"/>
      </w:rPr>
    </w:lvl>
    <w:lvl w:ilvl="3" w:tplc="CF72EA80">
      <w:start w:val="1"/>
      <w:numFmt w:val="bullet"/>
      <w:lvlText w:val=""/>
      <w:lvlJc w:val="left"/>
      <w:pPr>
        <w:ind w:left="2880" w:hanging="360"/>
      </w:pPr>
      <w:rPr>
        <w:rFonts w:ascii="Symbol" w:hAnsi="Symbol" w:hint="default"/>
      </w:rPr>
    </w:lvl>
    <w:lvl w:ilvl="4" w:tplc="C5C80D94">
      <w:start w:val="1"/>
      <w:numFmt w:val="bullet"/>
      <w:lvlText w:val="o"/>
      <w:lvlJc w:val="left"/>
      <w:pPr>
        <w:ind w:left="3600" w:hanging="360"/>
      </w:pPr>
      <w:rPr>
        <w:rFonts w:ascii="Courier New" w:hAnsi="Courier New" w:hint="default"/>
      </w:rPr>
    </w:lvl>
    <w:lvl w:ilvl="5" w:tplc="64B05234">
      <w:start w:val="1"/>
      <w:numFmt w:val="bullet"/>
      <w:lvlText w:val=""/>
      <w:lvlJc w:val="left"/>
      <w:pPr>
        <w:ind w:left="4320" w:hanging="360"/>
      </w:pPr>
      <w:rPr>
        <w:rFonts w:ascii="Wingdings" w:hAnsi="Wingdings" w:hint="default"/>
      </w:rPr>
    </w:lvl>
    <w:lvl w:ilvl="6" w:tplc="09E01FDC">
      <w:start w:val="1"/>
      <w:numFmt w:val="bullet"/>
      <w:lvlText w:val=""/>
      <w:lvlJc w:val="left"/>
      <w:pPr>
        <w:ind w:left="5040" w:hanging="360"/>
      </w:pPr>
      <w:rPr>
        <w:rFonts w:ascii="Symbol" w:hAnsi="Symbol" w:hint="default"/>
      </w:rPr>
    </w:lvl>
    <w:lvl w:ilvl="7" w:tplc="BEECF348">
      <w:start w:val="1"/>
      <w:numFmt w:val="bullet"/>
      <w:lvlText w:val="o"/>
      <w:lvlJc w:val="left"/>
      <w:pPr>
        <w:ind w:left="5760" w:hanging="360"/>
      </w:pPr>
      <w:rPr>
        <w:rFonts w:ascii="Courier New" w:hAnsi="Courier New" w:hint="default"/>
      </w:rPr>
    </w:lvl>
    <w:lvl w:ilvl="8" w:tplc="D35C2FE6">
      <w:start w:val="1"/>
      <w:numFmt w:val="bullet"/>
      <w:lvlText w:val=""/>
      <w:lvlJc w:val="left"/>
      <w:pPr>
        <w:ind w:left="6480" w:hanging="360"/>
      </w:pPr>
      <w:rPr>
        <w:rFonts w:ascii="Wingdings" w:hAnsi="Wingdings" w:hint="default"/>
      </w:rPr>
    </w:lvl>
  </w:abstractNum>
  <w:abstractNum w:abstractNumId="36" w15:restartNumberingAfterBreak="0">
    <w:nsid w:val="4FBE026B"/>
    <w:multiLevelType w:val="multilevel"/>
    <w:tmpl w:val="C35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158603C"/>
    <w:multiLevelType w:val="hybridMultilevel"/>
    <w:tmpl w:val="B3BA924C"/>
    <w:lvl w:ilvl="0" w:tplc="D182112E">
      <w:start w:val="1"/>
      <w:numFmt w:val="bullet"/>
      <w:lvlText w:val="-"/>
      <w:lvlJc w:val="left"/>
      <w:pPr>
        <w:ind w:left="720" w:hanging="360"/>
      </w:pPr>
      <w:rPr>
        <w:rFonts w:ascii="Aptos" w:hAnsi="Aptos" w:hint="default"/>
      </w:rPr>
    </w:lvl>
    <w:lvl w:ilvl="1" w:tplc="642A3E4C">
      <w:start w:val="1"/>
      <w:numFmt w:val="bullet"/>
      <w:lvlText w:val="o"/>
      <w:lvlJc w:val="left"/>
      <w:pPr>
        <w:ind w:left="1440" w:hanging="360"/>
      </w:pPr>
      <w:rPr>
        <w:rFonts w:ascii="Courier New" w:hAnsi="Courier New" w:hint="default"/>
      </w:rPr>
    </w:lvl>
    <w:lvl w:ilvl="2" w:tplc="4550A00E">
      <w:start w:val="1"/>
      <w:numFmt w:val="bullet"/>
      <w:lvlText w:val=""/>
      <w:lvlJc w:val="left"/>
      <w:pPr>
        <w:ind w:left="2160" w:hanging="360"/>
      </w:pPr>
      <w:rPr>
        <w:rFonts w:ascii="Wingdings" w:hAnsi="Wingdings" w:hint="default"/>
      </w:rPr>
    </w:lvl>
    <w:lvl w:ilvl="3" w:tplc="B8763474">
      <w:start w:val="1"/>
      <w:numFmt w:val="bullet"/>
      <w:lvlText w:val=""/>
      <w:lvlJc w:val="left"/>
      <w:pPr>
        <w:ind w:left="2880" w:hanging="360"/>
      </w:pPr>
      <w:rPr>
        <w:rFonts w:ascii="Symbol" w:hAnsi="Symbol" w:hint="default"/>
      </w:rPr>
    </w:lvl>
    <w:lvl w:ilvl="4" w:tplc="D7849A7C">
      <w:start w:val="1"/>
      <w:numFmt w:val="bullet"/>
      <w:lvlText w:val="o"/>
      <w:lvlJc w:val="left"/>
      <w:pPr>
        <w:ind w:left="3600" w:hanging="360"/>
      </w:pPr>
      <w:rPr>
        <w:rFonts w:ascii="Courier New" w:hAnsi="Courier New" w:hint="default"/>
      </w:rPr>
    </w:lvl>
    <w:lvl w:ilvl="5" w:tplc="0BA05824">
      <w:start w:val="1"/>
      <w:numFmt w:val="bullet"/>
      <w:lvlText w:val=""/>
      <w:lvlJc w:val="left"/>
      <w:pPr>
        <w:ind w:left="4320" w:hanging="360"/>
      </w:pPr>
      <w:rPr>
        <w:rFonts w:ascii="Wingdings" w:hAnsi="Wingdings" w:hint="default"/>
      </w:rPr>
    </w:lvl>
    <w:lvl w:ilvl="6" w:tplc="D20A7596">
      <w:start w:val="1"/>
      <w:numFmt w:val="bullet"/>
      <w:lvlText w:val=""/>
      <w:lvlJc w:val="left"/>
      <w:pPr>
        <w:ind w:left="5040" w:hanging="360"/>
      </w:pPr>
      <w:rPr>
        <w:rFonts w:ascii="Symbol" w:hAnsi="Symbol" w:hint="default"/>
      </w:rPr>
    </w:lvl>
    <w:lvl w:ilvl="7" w:tplc="863C3D88">
      <w:start w:val="1"/>
      <w:numFmt w:val="bullet"/>
      <w:lvlText w:val="o"/>
      <w:lvlJc w:val="left"/>
      <w:pPr>
        <w:ind w:left="5760" w:hanging="360"/>
      </w:pPr>
      <w:rPr>
        <w:rFonts w:ascii="Courier New" w:hAnsi="Courier New" w:hint="default"/>
      </w:rPr>
    </w:lvl>
    <w:lvl w:ilvl="8" w:tplc="DCC066B0">
      <w:start w:val="1"/>
      <w:numFmt w:val="bullet"/>
      <w:lvlText w:val=""/>
      <w:lvlJc w:val="left"/>
      <w:pPr>
        <w:ind w:left="6480" w:hanging="360"/>
      </w:pPr>
      <w:rPr>
        <w:rFonts w:ascii="Wingdings" w:hAnsi="Wingdings" w:hint="default"/>
      </w:rPr>
    </w:lvl>
  </w:abstractNum>
  <w:abstractNum w:abstractNumId="38" w15:restartNumberingAfterBreak="0">
    <w:nsid w:val="534494EE"/>
    <w:multiLevelType w:val="hybridMultilevel"/>
    <w:tmpl w:val="DB4C8E0C"/>
    <w:lvl w:ilvl="0" w:tplc="C868F266">
      <w:start w:val="1"/>
      <w:numFmt w:val="decimal"/>
      <w:lvlText w:val="%1."/>
      <w:lvlJc w:val="left"/>
      <w:pPr>
        <w:ind w:left="720" w:hanging="360"/>
      </w:pPr>
      <w:rPr>
        <w:color w:val="auto"/>
      </w:rPr>
    </w:lvl>
    <w:lvl w:ilvl="1" w:tplc="FE3007AC">
      <w:start w:val="1"/>
      <w:numFmt w:val="lowerLetter"/>
      <w:lvlText w:val="%2."/>
      <w:lvlJc w:val="left"/>
      <w:pPr>
        <w:ind w:left="1440" w:hanging="360"/>
      </w:pPr>
    </w:lvl>
    <w:lvl w:ilvl="2" w:tplc="A114F41A">
      <w:start w:val="1"/>
      <w:numFmt w:val="lowerRoman"/>
      <w:lvlText w:val="%3."/>
      <w:lvlJc w:val="right"/>
      <w:pPr>
        <w:ind w:left="2160" w:hanging="180"/>
      </w:pPr>
    </w:lvl>
    <w:lvl w:ilvl="3" w:tplc="42D455C6">
      <w:start w:val="1"/>
      <w:numFmt w:val="decimal"/>
      <w:lvlText w:val="%4."/>
      <w:lvlJc w:val="left"/>
      <w:pPr>
        <w:ind w:left="2880" w:hanging="360"/>
      </w:pPr>
    </w:lvl>
    <w:lvl w:ilvl="4" w:tplc="149E4EE4">
      <w:start w:val="1"/>
      <w:numFmt w:val="lowerLetter"/>
      <w:lvlText w:val="%5."/>
      <w:lvlJc w:val="left"/>
      <w:pPr>
        <w:ind w:left="3600" w:hanging="360"/>
      </w:pPr>
    </w:lvl>
    <w:lvl w:ilvl="5" w:tplc="DFC8B61E">
      <w:start w:val="1"/>
      <w:numFmt w:val="lowerRoman"/>
      <w:lvlText w:val="%6."/>
      <w:lvlJc w:val="right"/>
      <w:pPr>
        <w:ind w:left="4320" w:hanging="180"/>
      </w:pPr>
    </w:lvl>
    <w:lvl w:ilvl="6" w:tplc="48704624">
      <w:start w:val="1"/>
      <w:numFmt w:val="decimal"/>
      <w:lvlText w:val="%7."/>
      <w:lvlJc w:val="left"/>
      <w:pPr>
        <w:ind w:left="5040" w:hanging="360"/>
      </w:pPr>
    </w:lvl>
    <w:lvl w:ilvl="7" w:tplc="2F3A30DA">
      <w:start w:val="1"/>
      <w:numFmt w:val="lowerLetter"/>
      <w:lvlText w:val="%8."/>
      <w:lvlJc w:val="left"/>
      <w:pPr>
        <w:ind w:left="5760" w:hanging="360"/>
      </w:pPr>
    </w:lvl>
    <w:lvl w:ilvl="8" w:tplc="6734B8FE">
      <w:start w:val="1"/>
      <w:numFmt w:val="lowerRoman"/>
      <w:lvlText w:val="%9."/>
      <w:lvlJc w:val="right"/>
      <w:pPr>
        <w:ind w:left="6480" w:hanging="180"/>
      </w:pPr>
    </w:lvl>
  </w:abstractNum>
  <w:abstractNum w:abstractNumId="39" w15:restartNumberingAfterBreak="0">
    <w:nsid w:val="544FD67F"/>
    <w:multiLevelType w:val="multilevel"/>
    <w:tmpl w:val="43768EAE"/>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6C20DBC"/>
    <w:multiLevelType w:val="multilevel"/>
    <w:tmpl w:val="4CD616CE"/>
    <w:lvl w:ilvl="0">
      <w:start w:val="1"/>
      <w:numFmt w:val="decimal"/>
      <w:lvlText w:val="%1"/>
      <w:lvlJc w:val="left"/>
      <w:pPr>
        <w:ind w:left="1065" w:hanging="360"/>
      </w:pPr>
      <w:rPr>
        <w:rFonts w:hint="default"/>
      </w:rPr>
    </w:lvl>
    <w:lvl w:ilvl="1">
      <w:start w:val="3"/>
      <w:numFmt w:val="decimal"/>
      <w:isLgl/>
      <w:lvlText w:val="%1.%2"/>
      <w:lvlJc w:val="left"/>
      <w:pPr>
        <w:ind w:left="1230" w:hanging="525"/>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505" w:hanging="1800"/>
      </w:pPr>
      <w:rPr>
        <w:rFonts w:hint="default"/>
      </w:rPr>
    </w:lvl>
  </w:abstractNum>
  <w:abstractNum w:abstractNumId="41" w15:restartNumberingAfterBreak="0">
    <w:nsid w:val="5B1C17A4"/>
    <w:multiLevelType w:val="hybridMultilevel"/>
    <w:tmpl w:val="7B887310"/>
    <w:lvl w:ilvl="0" w:tplc="04140001">
      <w:start w:val="1"/>
      <w:numFmt w:val="bullet"/>
      <w:lvlText w:val=""/>
      <w:lvlJc w:val="left"/>
      <w:pPr>
        <w:ind w:left="927" w:hanging="360"/>
      </w:pPr>
      <w:rPr>
        <w:rFonts w:ascii="Symbol" w:hAnsi="Symbol" w:hint="default"/>
        <w:b w:val="0"/>
        <w:i w:val="0"/>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2" w15:restartNumberingAfterBreak="0">
    <w:nsid w:val="5B2A19E9"/>
    <w:multiLevelType w:val="hybridMultilevel"/>
    <w:tmpl w:val="582E4CA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3" w15:restartNumberingAfterBreak="0">
    <w:nsid w:val="5E45E8EA"/>
    <w:multiLevelType w:val="hybridMultilevel"/>
    <w:tmpl w:val="FFFFFFFF"/>
    <w:lvl w:ilvl="0" w:tplc="859ACA82">
      <w:start w:val="1"/>
      <w:numFmt w:val="bullet"/>
      <w:lvlText w:val=""/>
      <w:lvlJc w:val="left"/>
      <w:pPr>
        <w:ind w:left="720" w:hanging="360"/>
      </w:pPr>
      <w:rPr>
        <w:rFonts w:ascii="Symbol" w:hAnsi="Symbol" w:hint="default"/>
      </w:rPr>
    </w:lvl>
    <w:lvl w:ilvl="1" w:tplc="837C9F00">
      <w:start w:val="1"/>
      <w:numFmt w:val="bullet"/>
      <w:lvlText w:val="o"/>
      <w:lvlJc w:val="left"/>
      <w:pPr>
        <w:ind w:left="1440" w:hanging="360"/>
      </w:pPr>
      <w:rPr>
        <w:rFonts w:ascii="Courier New" w:hAnsi="Courier New" w:hint="default"/>
      </w:rPr>
    </w:lvl>
    <w:lvl w:ilvl="2" w:tplc="4DE24AD0">
      <w:start w:val="1"/>
      <w:numFmt w:val="bullet"/>
      <w:lvlText w:val=""/>
      <w:lvlJc w:val="left"/>
      <w:pPr>
        <w:ind w:left="2160" w:hanging="360"/>
      </w:pPr>
      <w:rPr>
        <w:rFonts w:ascii="Wingdings" w:hAnsi="Wingdings" w:hint="default"/>
      </w:rPr>
    </w:lvl>
    <w:lvl w:ilvl="3" w:tplc="7B5604AC">
      <w:start w:val="1"/>
      <w:numFmt w:val="bullet"/>
      <w:lvlText w:val=""/>
      <w:lvlJc w:val="left"/>
      <w:pPr>
        <w:ind w:left="2880" w:hanging="360"/>
      </w:pPr>
      <w:rPr>
        <w:rFonts w:ascii="Symbol" w:hAnsi="Symbol" w:hint="default"/>
      </w:rPr>
    </w:lvl>
    <w:lvl w:ilvl="4" w:tplc="9BC8C148">
      <w:start w:val="1"/>
      <w:numFmt w:val="bullet"/>
      <w:lvlText w:val="o"/>
      <w:lvlJc w:val="left"/>
      <w:pPr>
        <w:ind w:left="3600" w:hanging="360"/>
      </w:pPr>
      <w:rPr>
        <w:rFonts w:ascii="Courier New" w:hAnsi="Courier New" w:hint="default"/>
      </w:rPr>
    </w:lvl>
    <w:lvl w:ilvl="5" w:tplc="955ED4AC">
      <w:start w:val="1"/>
      <w:numFmt w:val="bullet"/>
      <w:lvlText w:val=""/>
      <w:lvlJc w:val="left"/>
      <w:pPr>
        <w:ind w:left="4320" w:hanging="360"/>
      </w:pPr>
      <w:rPr>
        <w:rFonts w:ascii="Wingdings" w:hAnsi="Wingdings" w:hint="default"/>
      </w:rPr>
    </w:lvl>
    <w:lvl w:ilvl="6" w:tplc="83B65B1C">
      <w:start w:val="1"/>
      <w:numFmt w:val="bullet"/>
      <w:lvlText w:val=""/>
      <w:lvlJc w:val="left"/>
      <w:pPr>
        <w:ind w:left="5040" w:hanging="360"/>
      </w:pPr>
      <w:rPr>
        <w:rFonts w:ascii="Symbol" w:hAnsi="Symbol" w:hint="default"/>
      </w:rPr>
    </w:lvl>
    <w:lvl w:ilvl="7" w:tplc="9ECC708E">
      <w:start w:val="1"/>
      <w:numFmt w:val="bullet"/>
      <w:lvlText w:val="o"/>
      <w:lvlJc w:val="left"/>
      <w:pPr>
        <w:ind w:left="5760" w:hanging="360"/>
      </w:pPr>
      <w:rPr>
        <w:rFonts w:ascii="Courier New" w:hAnsi="Courier New" w:hint="default"/>
      </w:rPr>
    </w:lvl>
    <w:lvl w:ilvl="8" w:tplc="623E5656">
      <w:start w:val="1"/>
      <w:numFmt w:val="bullet"/>
      <w:lvlText w:val=""/>
      <w:lvlJc w:val="left"/>
      <w:pPr>
        <w:ind w:left="6480" w:hanging="360"/>
      </w:pPr>
      <w:rPr>
        <w:rFonts w:ascii="Wingdings" w:hAnsi="Wingdings" w:hint="default"/>
      </w:rPr>
    </w:lvl>
  </w:abstractNum>
  <w:abstractNum w:abstractNumId="44" w15:restartNumberingAfterBreak="0">
    <w:nsid w:val="5E9B3210"/>
    <w:multiLevelType w:val="multilevel"/>
    <w:tmpl w:val="A30C88DC"/>
    <w:lvl w:ilvl="0">
      <w:start w:val="77"/>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09128AC"/>
    <w:multiLevelType w:val="multilevel"/>
    <w:tmpl w:val="22B62616"/>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18321C0"/>
    <w:multiLevelType w:val="hybridMultilevel"/>
    <w:tmpl w:val="E4FC438E"/>
    <w:lvl w:ilvl="0" w:tplc="FCB0734E">
      <w:start w:val="1"/>
      <w:numFmt w:val="decimal"/>
      <w:pStyle w:val="Style1"/>
      <w:lvlText w:val="%1."/>
      <w:lvlJc w:val="left"/>
      <w:pPr>
        <w:ind w:left="360" w:hanging="360"/>
      </w:pPr>
    </w:lvl>
    <w:lvl w:ilvl="1" w:tplc="125489AC" w:tentative="1">
      <w:start w:val="1"/>
      <w:numFmt w:val="lowerLetter"/>
      <w:lvlText w:val="%2."/>
      <w:lvlJc w:val="left"/>
      <w:pPr>
        <w:ind w:left="1080" w:hanging="360"/>
      </w:pPr>
    </w:lvl>
    <w:lvl w:ilvl="2" w:tplc="0B4CA812">
      <w:start w:val="1"/>
      <w:numFmt w:val="lowerRoman"/>
      <w:lvlText w:val="%3."/>
      <w:lvlJc w:val="right"/>
      <w:pPr>
        <w:ind w:left="1800" w:hanging="180"/>
      </w:pPr>
    </w:lvl>
    <w:lvl w:ilvl="3" w:tplc="50A64E66" w:tentative="1">
      <w:start w:val="1"/>
      <w:numFmt w:val="decimal"/>
      <w:pStyle w:val="Style1"/>
      <w:lvlText w:val="%4."/>
      <w:lvlJc w:val="left"/>
      <w:pPr>
        <w:ind w:left="2520" w:hanging="360"/>
      </w:pPr>
    </w:lvl>
    <w:lvl w:ilvl="4" w:tplc="F830F8B8" w:tentative="1">
      <w:start w:val="1"/>
      <w:numFmt w:val="lowerLetter"/>
      <w:lvlText w:val="%5."/>
      <w:lvlJc w:val="left"/>
      <w:pPr>
        <w:ind w:left="3240" w:hanging="360"/>
      </w:pPr>
    </w:lvl>
    <w:lvl w:ilvl="5" w:tplc="690668A8" w:tentative="1">
      <w:start w:val="1"/>
      <w:numFmt w:val="lowerRoman"/>
      <w:lvlText w:val="%6."/>
      <w:lvlJc w:val="right"/>
      <w:pPr>
        <w:ind w:left="3960" w:hanging="180"/>
      </w:pPr>
    </w:lvl>
    <w:lvl w:ilvl="6" w:tplc="92007C1E" w:tentative="1">
      <w:start w:val="1"/>
      <w:numFmt w:val="decimal"/>
      <w:lvlText w:val="%7."/>
      <w:lvlJc w:val="left"/>
      <w:pPr>
        <w:ind w:left="4680" w:hanging="360"/>
      </w:pPr>
    </w:lvl>
    <w:lvl w:ilvl="7" w:tplc="1DA0EDA0" w:tentative="1">
      <w:start w:val="1"/>
      <w:numFmt w:val="lowerLetter"/>
      <w:lvlText w:val="%8."/>
      <w:lvlJc w:val="left"/>
      <w:pPr>
        <w:ind w:left="5400" w:hanging="360"/>
      </w:pPr>
    </w:lvl>
    <w:lvl w:ilvl="8" w:tplc="DBA4AAA6" w:tentative="1">
      <w:start w:val="1"/>
      <w:numFmt w:val="lowerRoman"/>
      <w:lvlText w:val="%9."/>
      <w:lvlJc w:val="right"/>
      <w:pPr>
        <w:ind w:left="6120" w:hanging="180"/>
      </w:pPr>
    </w:lvl>
  </w:abstractNum>
  <w:abstractNum w:abstractNumId="47" w15:restartNumberingAfterBreak="0">
    <w:nsid w:val="66202BEC"/>
    <w:multiLevelType w:val="hybridMultilevel"/>
    <w:tmpl w:val="A5E48FE4"/>
    <w:lvl w:ilvl="0" w:tplc="E9F4FC22">
      <w:start w:val="1"/>
      <w:numFmt w:val="bullet"/>
      <w:lvlText w:val=""/>
      <w:lvlJc w:val="left"/>
      <w:pPr>
        <w:ind w:left="720" w:hanging="360"/>
      </w:pPr>
      <w:rPr>
        <w:rFonts w:ascii="Symbol" w:hAnsi="Symbo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8" w15:restartNumberingAfterBreak="0">
    <w:nsid w:val="688FCE1C"/>
    <w:multiLevelType w:val="hybridMultilevel"/>
    <w:tmpl w:val="FFFFFFFF"/>
    <w:lvl w:ilvl="0" w:tplc="DC322A18">
      <w:start w:val="1"/>
      <w:numFmt w:val="lowerLetter"/>
      <w:lvlText w:val="%1."/>
      <w:lvlJc w:val="left"/>
      <w:pPr>
        <w:ind w:left="720" w:hanging="360"/>
      </w:pPr>
    </w:lvl>
    <w:lvl w:ilvl="1" w:tplc="54CC9EA4">
      <w:start w:val="1"/>
      <w:numFmt w:val="lowerLetter"/>
      <w:lvlText w:val="%2."/>
      <w:lvlJc w:val="left"/>
      <w:pPr>
        <w:ind w:left="1440" w:hanging="360"/>
      </w:pPr>
    </w:lvl>
    <w:lvl w:ilvl="2" w:tplc="99061C08">
      <w:start w:val="1"/>
      <w:numFmt w:val="lowerRoman"/>
      <w:lvlText w:val="%3."/>
      <w:lvlJc w:val="right"/>
      <w:pPr>
        <w:ind w:left="2160" w:hanging="180"/>
      </w:pPr>
    </w:lvl>
    <w:lvl w:ilvl="3" w:tplc="9FCA9E02">
      <w:start w:val="1"/>
      <w:numFmt w:val="decimal"/>
      <w:lvlText w:val="%4."/>
      <w:lvlJc w:val="left"/>
      <w:pPr>
        <w:ind w:left="2880" w:hanging="360"/>
      </w:pPr>
    </w:lvl>
    <w:lvl w:ilvl="4" w:tplc="62D61B44">
      <w:start w:val="1"/>
      <w:numFmt w:val="lowerLetter"/>
      <w:lvlText w:val="%5."/>
      <w:lvlJc w:val="left"/>
      <w:pPr>
        <w:ind w:left="3600" w:hanging="360"/>
      </w:pPr>
    </w:lvl>
    <w:lvl w:ilvl="5" w:tplc="4552BCDC">
      <w:start w:val="1"/>
      <w:numFmt w:val="lowerRoman"/>
      <w:lvlText w:val="%6."/>
      <w:lvlJc w:val="right"/>
      <w:pPr>
        <w:ind w:left="4320" w:hanging="180"/>
      </w:pPr>
    </w:lvl>
    <w:lvl w:ilvl="6" w:tplc="DD84C1A4">
      <w:start w:val="1"/>
      <w:numFmt w:val="decimal"/>
      <w:lvlText w:val="%7."/>
      <w:lvlJc w:val="left"/>
      <w:pPr>
        <w:ind w:left="5040" w:hanging="360"/>
      </w:pPr>
    </w:lvl>
    <w:lvl w:ilvl="7" w:tplc="5DF4ECBA">
      <w:start w:val="1"/>
      <w:numFmt w:val="lowerLetter"/>
      <w:lvlText w:val="%8."/>
      <w:lvlJc w:val="left"/>
      <w:pPr>
        <w:ind w:left="5760" w:hanging="360"/>
      </w:pPr>
    </w:lvl>
    <w:lvl w:ilvl="8" w:tplc="57F81B74">
      <w:start w:val="1"/>
      <w:numFmt w:val="lowerRoman"/>
      <w:lvlText w:val="%9."/>
      <w:lvlJc w:val="right"/>
      <w:pPr>
        <w:ind w:left="6480" w:hanging="180"/>
      </w:pPr>
    </w:lvl>
  </w:abstractNum>
  <w:abstractNum w:abstractNumId="49" w15:restartNumberingAfterBreak="0">
    <w:nsid w:val="6B3815EB"/>
    <w:multiLevelType w:val="multilevel"/>
    <w:tmpl w:val="1846A184"/>
    <w:lvl w:ilvl="0">
      <w:start w:val="77"/>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B3A5F4E"/>
    <w:multiLevelType w:val="multilevel"/>
    <w:tmpl w:val="A03A67C2"/>
    <w:lvl w:ilvl="0">
      <w:start w:val="1"/>
      <w:numFmt w:val="bullet"/>
      <w:pStyle w:val="Punktliste1"/>
      <w:lvlText w:val=""/>
      <w:lvlJc w:val="left"/>
      <w:pPr>
        <w:ind w:left="454" w:hanging="284"/>
      </w:pPr>
      <w:rPr>
        <w:rFonts w:ascii="Symbol" w:hAnsi="Symbol" w:hint="default"/>
      </w:rPr>
    </w:lvl>
    <w:lvl w:ilvl="1">
      <w:start w:val="1"/>
      <w:numFmt w:val="bullet"/>
      <w:lvlText w:val="-"/>
      <w:lvlJc w:val="left"/>
      <w:pPr>
        <w:tabs>
          <w:tab w:val="num" w:pos="1020"/>
        </w:tabs>
        <w:ind w:left="1021" w:hanging="453"/>
      </w:pPr>
      <w:rPr>
        <w:rFonts w:ascii="Arial" w:hAnsi="Arial" w:hint="default"/>
      </w:rPr>
    </w:lvl>
    <w:lvl w:ilvl="2">
      <w:start w:val="1"/>
      <w:numFmt w:val="bullet"/>
      <w:lvlText w:val=""/>
      <w:lvlJc w:val="left"/>
      <w:pPr>
        <w:tabs>
          <w:tab w:val="num" w:pos="1360"/>
        </w:tabs>
        <w:ind w:left="1304" w:hanging="452"/>
      </w:pPr>
      <w:rPr>
        <w:rFonts w:ascii="Symbol" w:hAnsi="Symbol" w:hint="default"/>
      </w:rPr>
    </w:lvl>
    <w:lvl w:ilvl="3">
      <w:start w:val="1"/>
      <w:numFmt w:val="bullet"/>
      <w:lvlText w:val=""/>
      <w:lvlJc w:val="left"/>
      <w:pPr>
        <w:tabs>
          <w:tab w:val="num" w:pos="1700"/>
        </w:tabs>
        <w:ind w:left="1306" w:hanging="170"/>
      </w:pPr>
      <w:rPr>
        <w:rFonts w:ascii="Symbol" w:hAnsi="Symbol" w:hint="default"/>
      </w:rPr>
    </w:lvl>
    <w:lvl w:ilvl="4">
      <w:start w:val="1"/>
      <w:numFmt w:val="bullet"/>
      <w:lvlText w:val="o"/>
      <w:lvlJc w:val="left"/>
      <w:pPr>
        <w:tabs>
          <w:tab w:val="num" w:pos="2040"/>
        </w:tabs>
        <w:ind w:left="1590" w:hanging="170"/>
      </w:pPr>
      <w:rPr>
        <w:rFonts w:ascii="Courier New" w:hAnsi="Courier New" w:hint="default"/>
      </w:rPr>
    </w:lvl>
    <w:lvl w:ilvl="5">
      <w:start w:val="1"/>
      <w:numFmt w:val="bullet"/>
      <w:lvlText w:val=""/>
      <w:lvlJc w:val="left"/>
      <w:pPr>
        <w:tabs>
          <w:tab w:val="num" w:pos="2380"/>
        </w:tabs>
        <w:ind w:left="1874" w:hanging="170"/>
      </w:pPr>
      <w:rPr>
        <w:rFonts w:ascii="Wingdings" w:hAnsi="Wingdings" w:hint="default"/>
      </w:rPr>
    </w:lvl>
    <w:lvl w:ilvl="6">
      <w:start w:val="1"/>
      <w:numFmt w:val="bullet"/>
      <w:lvlText w:val=""/>
      <w:lvlJc w:val="left"/>
      <w:pPr>
        <w:tabs>
          <w:tab w:val="num" w:pos="2720"/>
        </w:tabs>
        <w:ind w:left="2158" w:hanging="170"/>
      </w:pPr>
      <w:rPr>
        <w:rFonts w:ascii="Symbol" w:hAnsi="Symbol" w:hint="default"/>
      </w:rPr>
    </w:lvl>
    <w:lvl w:ilvl="7">
      <w:start w:val="1"/>
      <w:numFmt w:val="bullet"/>
      <w:lvlText w:val="o"/>
      <w:lvlJc w:val="left"/>
      <w:pPr>
        <w:tabs>
          <w:tab w:val="num" w:pos="3060"/>
        </w:tabs>
        <w:ind w:left="2442" w:hanging="170"/>
      </w:pPr>
      <w:rPr>
        <w:rFonts w:ascii="Courier New" w:hAnsi="Courier New" w:hint="default"/>
      </w:rPr>
    </w:lvl>
    <w:lvl w:ilvl="8">
      <w:start w:val="1"/>
      <w:numFmt w:val="bullet"/>
      <w:lvlText w:val=""/>
      <w:lvlJc w:val="left"/>
      <w:pPr>
        <w:tabs>
          <w:tab w:val="num" w:pos="3400"/>
        </w:tabs>
        <w:ind w:left="2726" w:hanging="170"/>
      </w:pPr>
      <w:rPr>
        <w:rFonts w:ascii="Wingdings" w:hAnsi="Wingdings" w:hint="default"/>
      </w:rPr>
    </w:lvl>
  </w:abstractNum>
  <w:abstractNum w:abstractNumId="51" w15:restartNumberingAfterBreak="0">
    <w:nsid w:val="6C1A6CC3"/>
    <w:multiLevelType w:val="multilevel"/>
    <w:tmpl w:val="84565C16"/>
    <w:lvl w:ilvl="0">
      <w:start w:val="2"/>
      <w:numFmt w:val="decimal"/>
      <w:lvlText w:val="%1"/>
      <w:lvlJc w:val="left"/>
      <w:pPr>
        <w:ind w:left="405" w:hanging="405"/>
      </w:pPr>
    </w:lvl>
    <w:lvl w:ilvl="1">
      <w:start w:val="5"/>
      <w:numFmt w:val="decimal"/>
      <w:lvlText w:val="%1.%2"/>
      <w:lvlJc w:val="left"/>
      <w:pPr>
        <w:ind w:left="720" w:hanging="720"/>
      </w:pPr>
    </w:lvl>
    <w:lvl w:ilvl="2">
      <w:start w:val="1"/>
      <w:numFmt w:val="decimal"/>
      <w:pStyle w:val="Heading3e"/>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2" w15:restartNumberingAfterBreak="0">
    <w:nsid w:val="71CF5907"/>
    <w:multiLevelType w:val="multilevel"/>
    <w:tmpl w:val="47141DA0"/>
    <w:lvl w:ilvl="0">
      <w:start w:val="77"/>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72236C68"/>
    <w:multiLevelType w:val="hybridMultilevel"/>
    <w:tmpl w:val="41B8840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4" w15:restartNumberingAfterBreak="0">
    <w:nsid w:val="75D24BC5"/>
    <w:multiLevelType w:val="hybridMultilevel"/>
    <w:tmpl w:val="F8CC4F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5" w15:restartNumberingAfterBreak="0">
    <w:nsid w:val="7615F641"/>
    <w:multiLevelType w:val="multilevel"/>
    <w:tmpl w:val="D4C04D8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700A780"/>
    <w:multiLevelType w:val="multilevel"/>
    <w:tmpl w:val="37BEF2D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8715C4D"/>
    <w:multiLevelType w:val="multilevel"/>
    <w:tmpl w:val="B7AA949A"/>
    <w:styleLink w:val="CurrentList2"/>
    <w:lvl w:ilvl="0">
      <w:start w:val="2"/>
      <w:numFmt w:val="decimal"/>
      <w:lvlText w:val="%1"/>
      <w:lvlJc w:val="left"/>
      <w:pPr>
        <w:ind w:left="405" w:hanging="405"/>
      </w:pPr>
    </w:lvl>
    <w:lvl w:ilvl="1">
      <w:start w:val="5"/>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8" w15:restartNumberingAfterBreak="0">
    <w:nsid w:val="794B73B1"/>
    <w:multiLevelType w:val="hybridMultilevel"/>
    <w:tmpl w:val="FFFFFFFF"/>
    <w:lvl w:ilvl="0" w:tplc="AAB08B3C">
      <w:start w:val="1"/>
      <w:numFmt w:val="bullet"/>
      <w:lvlText w:val="·"/>
      <w:lvlJc w:val="left"/>
      <w:pPr>
        <w:ind w:left="720" w:hanging="360"/>
      </w:pPr>
      <w:rPr>
        <w:rFonts w:ascii="Symbol" w:hAnsi="Symbol" w:hint="default"/>
      </w:rPr>
    </w:lvl>
    <w:lvl w:ilvl="1" w:tplc="0CF0B0CC">
      <w:start w:val="1"/>
      <w:numFmt w:val="bullet"/>
      <w:lvlText w:val="o"/>
      <w:lvlJc w:val="left"/>
      <w:pPr>
        <w:ind w:left="1440" w:hanging="360"/>
      </w:pPr>
      <w:rPr>
        <w:rFonts w:ascii="Courier New" w:hAnsi="Courier New" w:hint="default"/>
      </w:rPr>
    </w:lvl>
    <w:lvl w:ilvl="2" w:tplc="0EC0330E">
      <w:start w:val="1"/>
      <w:numFmt w:val="bullet"/>
      <w:lvlText w:val=""/>
      <w:lvlJc w:val="left"/>
      <w:pPr>
        <w:ind w:left="2160" w:hanging="360"/>
      </w:pPr>
      <w:rPr>
        <w:rFonts w:ascii="Wingdings" w:hAnsi="Wingdings" w:hint="default"/>
      </w:rPr>
    </w:lvl>
    <w:lvl w:ilvl="3" w:tplc="EA928FFC">
      <w:start w:val="1"/>
      <w:numFmt w:val="bullet"/>
      <w:lvlText w:val=""/>
      <w:lvlJc w:val="left"/>
      <w:pPr>
        <w:ind w:left="2880" w:hanging="360"/>
      </w:pPr>
      <w:rPr>
        <w:rFonts w:ascii="Symbol" w:hAnsi="Symbol" w:hint="default"/>
      </w:rPr>
    </w:lvl>
    <w:lvl w:ilvl="4" w:tplc="2B5E36F2">
      <w:start w:val="1"/>
      <w:numFmt w:val="bullet"/>
      <w:lvlText w:val="o"/>
      <w:lvlJc w:val="left"/>
      <w:pPr>
        <w:ind w:left="3600" w:hanging="360"/>
      </w:pPr>
      <w:rPr>
        <w:rFonts w:ascii="Courier New" w:hAnsi="Courier New" w:hint="default"/>
      </w:rPr>
    </w:lvl>
    <w:lvl w:ilvl="5" w:tplc="6DE8C440">
      <w:start w:val="1"/>
      <w:numFmt w:val="bullet"/>
      <w:lvlText w:val=""/>
      <w:lvlJc w:val="left"/>
      <w:pPr>
        <w:ind w:left="4320" w:hanging="360"/>
      </w:pPr>
      <w:rPr>
        <w:rFonts w:ascii="Wingdings" w:hAnsi="Wingdings" w:hint="default"/>
      </w:rPr>
    </w:lvl>
    <w:lvl w:ilvl="6" w:tplc="5B3092A2">
      <w:start w:val="1"/>
      <w:numFmt w:val="bullet"/>
      <w:lvlText w:val=""/>
      <w:lvlJc w:val="left"/>
      <w:pPr>
        <w:ind w:left="5040" w:hanging="360"/>
      </w:pPr>
      <w:rPr>
        <w:rFonts w:ascii="Symbol" w:hAnsi="Symbol" w:hint="default"/>
      </w:rPr>
    </w:lvl>
    <w:lvl w:ilvl="7" w:tplc="C14E6306">
      <w:start w:val="1"/>
      <w:numFmt w:val="bullet"/>
      <w:lvlText w:val="o"/>
      <w:lvlJc w:val="left"/>
      <w:pPr>
        <w:ind w:left="5760" w:hanging="360"/>
      </w:pPr>
      <w:rPr>
        <w:rFonts w:ascii="Courier New" w:hAnsi="Courier New" w:hint="default"/>
      </w:rPr>
    </w:lvl>
    <w:lvl w:ilvl="8" w:tplc="4D16D224">
      <w:start w:val="1"/>
      <w:numFmt w:val="bullet"/>
      <w:lvlText w:val=""/>
      <w:lvlJc w:val="left"/>
      <w:pPr>
        <w:ind w:left="6480" w:hanging="360"/>
      </w:pPr>
      <w:rPr>
        <w:rFonts w:ascii="Wingdings" w:hAnsi="Wingdings" w:hint="default"/>
      </w:rPr>
    </w:lvl>
  </w:abstractNum>
  <w:abstractNum w:abstractNumId="59" w15:restartNumberingAfterBreak="0">
    <w:nsid w:val="7974BD57"/>
    <w:multiLevelType w:val="hybridMultilevel"/>
    <w:tmpl w:val="FFFFFFFF"/>
    <w:lvl w:ilvl="0" w:tplc="C32CEC80">
      <w:start w:val="1"/>
      <w:numFmt w:val="bullet"/>
      <w:lvlText w:val="·"/>
      <w:lvlJc w:val="left"/>
      <w:pPr>
        <w:ind w:left="720" w:hanging="360"/>
      </w:pPr>
      <w:rPr>
        <w:rFonts w:ascii="Symbol" w:hAnsi="Symbol" w:hint="default"/>
      </w:rPr>
    </w:lvl>
    <w:lvl w:ilvl="1" w:tplc="A94EC55E">
      <w:start w:val="1"/>
      <w:numFmt w:val="bullet"/>
      <w:lvlText w:val="o"/>
      <w:lvlJc w:val="left"/>
      <w:pPr>
        <w:ind w:left="1440" w:hanging="360"/>
      </w:pPr>
      <w:rPr>
        <w:rFonts w:ascii="Courier New" w:hAnsi="Courier New" w:hint="default"/>
      </w:rPr>
    </w:lvl>
    <w:lvl w:ilvl="2" w:tplc="229E5F84">
      <w:start w:val="1"/>
      <w:numFmt w:val="bullet"/>
      <w:lvlText w:val=""/>
      <w:lvlJc w:val="left"/>
      <w:pPr>
        <w:ind w:left="2160" w:hanging="360"/>
      </w:pPr>
      <w:rPr>
        <w:rFonts w:ascii="Wingdings" w:hAnsi="Wingdings" w:hint="default"/>
      </w:rPr>
    </w:lvl>
    <w:lvl w:ilvl="3" w:tplc="E9667352">
      <w:start w:val="1"/>
      <w:numFmt w:val="bullet"/>
      <w:lvlText w:val=""/>
      <w:lvlJc w:val="left"/>
      <w:pPr>
        <w:ind w:left="2880" w:hanging="360"/>
      </w:pPr>
      <w:rPr>
        <w:rFonts w:ascii="Symbol" w:hAnsi="Symbol" w:hint="default"/>
      </w:rPr>
    </w:lvl>
    <w:lvl w:ilvl="4" w:tplc="854C46AC">
      <w:start w:val="1"/>
      <w:numFmt w:val="bullet"/>
      <w:lvlText w:val="o"/>
      <w:lvlJc w:val="left"/>
      <w:pPr>
        <w:ind w:left="3600" w:hanging="360"/>
      </w:pPr>
      <w:rPr>
        <w:rFonts w:ascii="Courier New" w:hAnsi="Courier New" w:hint="default"/>
      </w:rPr>
    </w:lvl>
    <w:lvl w:ilvl="5" w:tplc="811A485C">
      <w:start w:val="1"/>
      <w:numFmt w:val="bullet"/>
      <w:lvlText w:val=""/>
      <w:lvlJc w:val="left"/>
      <w:pPr>
        <w:ind w:left="4320" w:hanging="360"/>
      </w:pPr>
      <w:rPr>
        <w:rFonts w:ascii="Wingdings" w:hAnsi="Wingdings" w:hint="default"/>
      </w:rPr>
    </w:lvl>
    <w:lvl w:ilvl="6" w:tplc="87542948">
      <w:start w:val="1"/>
      <w:numFmt w:val="bullet"/>
      <w:lvlText w:val=""/>
      <w:lvlJc w:val="left"/>
      <w:pPr>
        <w:ind w:left="5040" w:hanging="360"/>
      </w:pPr>
      <w:rPr>
        <w:rFonts w:ascii="Symbol" w:hAnsi="Symbol" w:hint="default"/>
      </w:rPr>
    </w:lvl>
    <w:lvl w:ilvl="7" w:tplc="03948C42">
      <w:start w:val="1"/>
      <w:numFmt w:val="bullet"/>
      <w:lvlText w:val="o"/>
      <w:lvlJc w:val="left"/>
      <w:pPr>
        <w:ind w:left="5760" w:hanging="360"/>
      </w:pPr>
      <w:rPr>
        <w:rFonts w:ascii="Courier New" w:hAnsi="Courier New" w:hint="default"/>
      </w:rPr>
    </w:lvl>
    <w:lvl w:ilvl="8" w:tplc="39E0C14C">
      <w:start w:val="1"/>
      <w:numFmt w:val="bullet"/>
      <w:lvlText w:val=""/>
      <w:lvlJc w:val="left"/>
      <w:pPr>
        <w:ind w:left="6480" w:hanging="360"/>
      </w:pPr>
      <w:rPr>
        <w:rFonts w:ascii="Wingdings" w:hAnsi="Wingdings" w:hint="default"/>
      </w:rPr>
    </w:lvl>
  </w:abstractNum>
  <w:abstractNum w:abstractNumId="60" w15:restartNumberingAfterBreak="0">
    <w:nsid w:val="7DCA6D65"/>
    <w:multiLevelType w:val="hybridMultilevel"/>
    <w:tmpl w:val="2AD6A5FA"/>
    <w:lvl w:ilvl="0" w:tplc="D10A219A">
      <w:start w:val="1"/>
      <w:numFmt w:val="bullet"/>
      <w:lvlText w:val=""/>
      <w:lvlJc w:val="left"/>
      <w:pPr>
        <w:ind w:left="720" w:hanging="360"/>
      </w:pPr>
      <w:rPr>
        <w:rFonts w:ascii="Symbol" w:hAnsi="Symbol" w:hint="default"/>
      </w:rPr>
    </w:lvl>
    <w:lvl w:ilvl="1" w:tplc="7C7AE83C">
      <w:start w:val="1"/>
      <w:numFmt w:val="bullet"/>
      <w:lvlText w:val="o"/>
      <w:lvlJc w:val="left"/>
      <w:pPr>
        <w:ind w:left="1440" w:hanging="360"/>
      </w:pPr>
      <w:rPr>
        <w:rFonts w:ascii="Courier New" w:hAnsi="Courier New" w:hint="default"/>
      </w:rPr>
    </w:lvl>
    <w:lvl w:ilvl="2" w:tplc="DF46333C">
      <w:start w:val="1"/>
      <w:numFmt w:val="bullet"/>
      <w:lvlText w:val=""/>
      <w:lvlJc w:val="left"/>
      <w:pPr>
        <w:ind w:left="2160" w:hanging="360"/>
      </w:pPr>
      <w:rPr>
        <w:rFonts w:ascii="Wingdings" w:hAnsi="Wingdings" w:hint="default"/>
      </w:rPr>
    </w:lvl>
    <w:lvl w:ilvl="3" w:tplc="F62C9ABE">
      <w:start w:val="1"/>
      <w:numFmt w:val="bullet"/>
      <w:lvlText w:val=""/>
      <w:lvlJc w:val="left"/>
      <w:pPr>
        <w:ind w:left="2880" w:hanging="360"/>
      </w:pPr>
      <w:rPr>
        <w:rFonts w:ascii="Symbol" w:hAnsi="Symbol" w:hint="default"/>
      </w:rPr>
    </w:lvl>
    <w:lvl w:ilvl="4" w:tplc="ED9C2464">
      <w:start w:val="1"/>
      <w:numFmt w:val="bullet"/>
      <w:lvlText w:val="o"/>
      <w:lvlJc w:val="left"/>
      <w:pPr>
        <w:ind w:left="3600" w:hanging="360"/>
      </w:pPr>
      <w:rPr>
        <w:rFonts w:ascii="Courier New" w:hAnsi="Courier New" w:hint="default"/>
      </w:rPr>
    </w:lvl>
    <w:lvl w:ilvl="5" w:tplc="92C88C48">
      <w:start w:val="1"/>
      <w:numFmt w:val="bullet"/>
      <w:lvlText w:val=""/>
      <w:lvlJc w:val="left"/>
      <w:pPr>
        <w:ind w:left="4320" w:hanging="360"/>
      </w:pPr>
      <w:rPr>
        <w:rFonts w:ascii="Wingdings" w:hAnsi="Wingdings" w:hint="default"/>
      </w:rPr>
    </w:lvl>
    <w:lvl w:ilvl="6" w:tplc="08E22B9E">
      <w:start w:val="1"/>
      <w:numFmt w:val="bullet"/>
      <w:lvlText w:val=""/>
      <w:lvlJc w:val="left"/>
      <w:pPr>
        <w:ind w:left="5040" w:hanging="360"/>
      </w:pPr>
      <w:rPr>
        <w:rFonts w:ascii="Symbol" w:hAnsi="Symbol" w:hint="default"/>
      </w:rPr>
    </w:lvl>
    <w:lvl w:ilvl="7" w:tplc="A2065358">
      <w:start w:val="1"/>
      <w:numFmt w:val="bullet"/>
      <w:lvlText w:val="o"/>
      <w:lvlJc w:val="left"/>
      <w:pPr>
        <w:ind w:left="5760" w:hanging="360"/>
      </w:pPr>
      <w:rPr>
        <w:rFonts w:ascii="Courier New" w:hAnsi="Courier New" w:hint="default"/>
      </w:rPr>
    </w:lvl>
    <w:lvl w:ilvl="8" w:tplc="BD423DA2">
      <w:start w:val="1"/>
      <w:numFmt w:val="bullet"/>
      <w:lvlText w:val=""/>
      <w:lvlJc w:val="left"/>
      <w:pPr>
        <w:ind w:left="6480" w:hanging="360"/>
      </w:pPr>
      <w:rPr>
        <w:rFonts w:ascii="Wingdings" w:hAnsi="Wingdings" w:hint="default"/>
      </w:rPr>
    </w:lvl>
  </w:abstractNum>
  <w:abstractNum w:abstractNumId="61" w15:restartNumberingAfterBreak="0">
    <w:nsid w:val="7F7C0589"/>
    <w:multiLevelType w:val="hybridMultilevel"/>
    <w:tmpl w:val="1AE88BB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2" w15:restartNumberingAfterBreak="0">
    <w:nsid w:val="7F8EE20D"/>
    <w:multiLevelType w:val="hybridMultilevel"/>
    <w:tmpl w:val="7DC69FA2"/>
    <w:lvl w:ilvl="0" w:tplc="98206F82">
      <w:start w:val="1"/>
      <w:numFmt w:val="bullet"/>
      <w:lvlText w:val="-"/>
      <w:lvlJc w:val="left"/>
      <w:pPr>
        <w:ind w:left="720" w:hanging="360"/>
      </w:pPr>
      <w:rPr>
        <w:rFonts w:ascii="Aptos" w:hAnsi="Aptos" w:hint="default"/>
      </w:rPr>
    </w:lvl>
    <w:lvl w:ilvl="1" w:tplc="433843A0">
      <w:start w:val="1"/>
      <w:numFmt w:val="bullet"/>
      <w:lvlText w:val="o"/>
      <w:lvlJc w:val="left"/>
      <w:pPr>
        <w:ind w:left="1440" w:hanging="360"/>
      </w:pPr>
      <w:rPr>
        <w:rFonts w:ascii="Courier New" w:hAnsi="Courier New" w:hint="default"/>
      </w:rPr>
    </w:lvl>
    <w:lvl w:ilvl="2" w:tplc="E7425824">
      <w:start w:val="1"/>
      <w:numFmt w:val="bullet"/>
      <w:lvlText w:val=""/>
      <w:lvlJc w:val="left"/>
      <w:pPr>
        <w:ind w:left="2160" w:hanging="360"/>
      </w:pPr>
      <w:rPr>
        <w:rFonts w:ascii="Wingdings" w:hAnsi="Wingdings" w:hint="default"/>
      </w:rPr>
    </w:lvl>
    <w:lvl w:ilvl="3" w:tplc="F7A8A03C">
      <w:start w:val="1"/>
      <w:numFmt w:val="bullet"/>
      <w:lvlText w:val=""/>
      <w:lvlJc w:val="left"/>
      <w:pPr>
        <w:ind w:left="2880" w:hanging="360"/>
      </w:pPr>
      <w:rPr>
        <w:rFonts w:ascii="Symbol" w:hAnsi="Symbol" w:hint="default"/>
      </w:rPr>
    </w:lvl>
    <w:lvl w:ilvl="4" w:tplc="868E7FFC">
      <w:start w:val="1"/>
      <w:numFmt w:val="bullet"/>
      <w:lvlText w:val="o"/>
      <w:lvlJc w:val="left"/>
      <w:pPr>
        <w:ind w:left="3600" w:hanging="360"/>
      </w:pPr>
      <w:rPr>
        <w:rFonts w:ascii="Courier New" w:hAnsi="Courier New" w:hint="default"/>
      </w:rPr>
    </w:lvl>
    <w:lvl w:ilvl="5" w:tplc="5ED8F4D0">
      <w:start w:val="1"/>
      <w:numFmt w:val="bullet"/>
      <w:lvlText w:val=""/>
      <w:lvlJc w:val="left"/>
      <w:pPr>
        <w:ind w:left="4320" w:hanging="360"/>
      </w:pPr>
      <w:rPr>
        <w:rFonts w:ascii="Wingdings" w:hAnsi="Wingdings" w:hint="default"/>
      </w:rPr>
    </w:lvl>
    <w:lvl w:ilvl="6" w:tplc="61489414">
      <w:start w:val="1"/>
      <w:numFmt w:val="bullet"/>
      <w:lvlText w:val=""/>
      <w:lvlJc w:val="left"/>
      <w:pPr>
        <w:ind w:left="5040" w:hanging="360"/>
      </w:pPr>
      <w:rPr>
        <w:rFonts w:ascii="Symbol" w:hAnsi="Symbol" w:hint="default"/>
      </w:rPr>
    </w:lvl>
    <w:lvl w:ilvl="7" w:tplc="3F68D92C">
      <w:start w:val="1"/>
      <w:numFmt w:val="bullet"/>
      <w:lvlText w:val="o"/>
      <w:lvlJc w:val="left"/>
      <w:pPr>
        <w:ind w:left="5760" w:hanging="360"/>
      </w:pPr>
      <w:rPr>
        <w:rFonts w:ascii="Courier New" w:hAnsi="Courier New" w:hint="default"/>
      </w:rPr>
    </w:lvl>
    <w:lvl w:ilvl="8" w:tplc="0218CEDA">
      <w:start w:val="1"/>
      <w:numFmt w:val="bullet"/>
      <w:lvlText w:val=""/>
      <w:lvlJc w:val="left"/>
      <w:pPr>
        <w:ind w:left="6480" w:hanging="360"/>
      </w:pPr>
      <w:rPr>
        <w:rFonts w:ascii="Wingdings" w:hAnsi="Wingdings" w:hint="default"/>
      </w:rPr>
    </w:lvl>
  </w:abstractNum>
  <w:num w:numId="1" w16cid:durableId="1090157083">
    <w:abstractNumId w:val="5"/>
  </w:num>
  <w:num w:numId="2" w16cid:durableId="756172519">
    <w:abstractNumId w:val="9"/>
  </w:num>
  <w:num w:numId="3" w16cid:durableId="1288898841">
    <w:abstractNumId w:val="62"/>
  </w:num>
  <w:num w:numId="4" w16cid:durableId="1347907638">
    <w:abstractNumId w:val="45"/>
  </w:num>
  <w:num w:numId="5" w16cid:durableId="1207839993">
    <w:abstractNumId w:val="55"/>
  </w:num>
  <w:num w:numId="6" w16cid:durableId="1473521432">
    <w:abstractNumId w:val="56"/>
  </w:num>
  <w:num w:numId="7" w16cid:durableId="1853259601">
    <w:abstractNumId w:val="39"/>
  </w:num>
  <w:num w:numId="8" w16cid:durableId="2108962932">
    <w:abstractNumId w:val="60"/>
  </w:num>
  <w:num w:numId="9" w16cid:durableId="320043513">
    <w:abstractNumId w:val="34"/>
  </w:num>
  <w:num w:numId="10" w16cid:durableId="1529371832">
    <w:abstractNumId w:val="29"/>
  </w:num>
  <w:num w:numId="11" w16cid:durableId="282076615">
    <w:abstractNumId w:val="31"/>
  </w:num>
  <w:num w:numId="12" w16cid:durableId="838427975">
    <w:abstractNumId w:val="35"/>
  </w:num>
  <w:num w:numId="13" w16cid:durableId="1744908879">
    <w:abstractNumId w:val="22"/>
  </w:num>
  <w:num w:numId="14" w16cid:durableId="2075161112">
    <w:abstractNumId w:val="16"/>
  </w:num>
  <w:num w:numId="15" w16cid:durableId="1333991577">
    <w:abstractNumId w:val="37"/>
  </w:num>
  <w:num w:numId="16" w16cid:durableId="1268388419">
    <w:abstractNumId w:val="2"/>
  </w:num>
  <w:num w:numId="17" w16cid:durableId="826357282">
    <w:abstractNumId w:val="13"/>
  </w:num>
  <w:num w:numId="18" w16cid:durableId="219562023">
    <w:abstractNumId w:val="50"/>
  </w:num>
  <w:num w:numId="19" w16cid:durableId="1246762283">
    <w:abstractNumId w:val="24"/>
  </w:num>
  <w:num w:numId="20" w16cid:durableId="1699963597">
    <w:abstractNumId w:val="46"/>
  </w:num>
  <w:num w:numId="21" w16cid:durableId="1999379608">
    <w:abstractNumId w:val="17"/>
  </w:num>
  <w:num w:numId="22" w16cid:durableId="976491689">
    <w:abstractNumId w:val="51"/>
  </w:num>
  <w:num w:numId="23" w16cid:durableId="2116056405">
    <w:abstractNumId w:val="8"/>
  </w:num>
  <w:num w:numId="24" w16cid:durableId="995574489">
    <w:abstractNumId w:val="57"/>
  </w:num>
  <w:num w:numId="25" w16cid:durableId="1584141284">
    <w:abstractNumId w:val="23"/>
  </w:num>
  <w:num w:numId="26" w16cid:durableId="1089227873">
    <w:abstractNumId w:val="38"/>
  </w:num>
  <w:num w:numId="27" w16cid:durableId="1307972327">
    <w:abstractNumId w:val="3"/>
  </w:num>
  <w:num w:numId="28" w16cid:durableId="1893496347">
    <w:abstractNumId w:val="58"/>
  </w:num>
  <w:num w:numId="29" w16cid:durableId="55207819">
    <w:abstractNumId w:val="48"/>
  </w:num>
  <w:num w:numId="30" w16cid:durableId="119228721">
    <w:abstractNumId w:val="59"/>
  </w:num>
  <w:num w:numId="31" w16cid:durableId="1999727788">
    <w:abstractNumId w:val="33"/>
  </w:num>
  <w:num w:numId="32" w16cid:durableId="1393239175">
    <w:abstractNumId w:val="61"/>
  </w:num>
  <w:num w:numId="33" w16cid:durableId="763066665">
    <w:abstractNumId w:val="42"/>
  </w:num>
  <w:num w:numId="34" w16cid:durableId="1132137486">
    <w:abstractNumId w:val="19"/>
  </w:num>
  <w:num w:numId="35" w16cid:durableId="1223056595">
    <w:abstractNumId w:val="15"/>
    <w:lvlOverride w:ilvl="0">
      <w:startOverride w:val="7"/>
    </w:lvlOverride>
    <w:lvlOverride w:ilvl="1">
      <w:startOverride w:val="1"/>
    </w:lvlOverride>
    <w:lvlOverride w:ilvl="2">
      <w:startOverride w:val="2"/>
    </w:lvlOverride>
  </w:num>
  <w:num w:numId="36" w16cid:durableId="459305305">
    <w:abstractNumId w:val="41"/>
  </w:num>
  <w:num w:numId="37" w16cid:durableId="110520833">
    <w:abstractNumId w:val="54"/>
  </w:num>
  <w:num w:numId="38" w16cid:durableId="1095787299">
    <w:abstractNumId w:val="53"/>
  </w:num>
  <w:num w:numId="39" w16cid:durableId="1804424500">
    <w:abstractNumId w:val="10"/>
  </w:num>
  <w:num w:numId="40" w16cid:durableId="375279997">
    <w:abstractNumId w:val="26"/>
  </w:num>
  <w:num w:numId="41" w16cid:durableId="1244023179">
    <w:abstractNumId w:val="12"/>
  </w:num>
  <w:num w:numId="42" w16cid:durableId="1690720710">
    <w:abstractNumId w:val="40"/>
  </w:num>
  <w:num w:numId="43" w16cid:durableId="1060246447">
    <w:abstractNumId w:val="20"/>
  </w:num>
  <w:num w:numId="44" w16cid:durableId="1070929268">
    <w:abstractNumId w:val="1"/>
  </w:num>
  <w:num w:numId="45" w16cid:durableId="1866482005">
    <w:abstractNumId w:val="4"/>
  </w:num>
  <w:num w:numId="46" w16cid:durableId="670370233">
    <w:abstractNumId w:val="6"/>
  </w:num>
  <w:num w:numId="47" w16cid:durableId="1020282422">
    <w:abstractNumId w:val="30"/>
  </w:num>
  <w:num w:numId="48" w16cid:durableId="1466579120">
    <w:abstractNumId w:val="47"/>
  </w:num>
  <w:num w:numId="49" w16cid:durableId="1562327729">
    <w:abstractNumId w:val="7"/>
  </w:num>
  <w:num w:numId="50" w16cid:durableId="308486479">
    <w:abstractNumId w:val="28"/>
  </w:num>
  <w:num w:numId="51" w16cid:durableId="509025346">
    <w:abstractNumId w:val="27"/>
  </w:num>
  <w:num w:numId="52" w16cid:durableId="70010842">
    <w:abstractNumId w:val="52"/>
  </w:num>
  <w:num w:numId="53" w16cid:durableId="562714815">
    <w:abstractNumId w:val="32"/>
  </w:num>
  <w:num w:numId="54" w16cid:durableId="1692560730">
    <w:abstractNumId w:val="49"/>
  </w:num>
  <w:num w:numId="55" w16cid:durableId="1452048220">
    <w:abstractNumId w:val="25"/>
  </w:num>
  <w:num w:numId="56" w16cid:durableId="198520154">
    <w:abstractNumId w:val="14"/>
  </w:num>
  <w:num w:numId="57" w16cid:durableId="477454920">
    <w:abstractNumId w:val="21"/>
  </w:num>
  <w:num w:numId="58" w16cid:durableId="2079597168">
    <w:abstractNumId w:val="44"/>
  </w:num>
  <w:num w:numId="59" w16cid:durableId="416363121">
    <w:abstractNumId w:val="11"/>
  </w:num>
  <w:num w:numId="60" w16cid:durableId="859197109">
    <w:abstractNumId w:val="18"/>
  </w:num>
  <w:num w:numId="61" w16cid:durableId="243882335">
    <w:abstractNumId w:val="0"/>
  </w:num>
  <w:num w:numId="62" w16cid:durableId="1098526971">
    <w:abstractNumId w:val="43"/>
  </w:num>
  <w:num w:numId="63" w16cid:durableId="1072241575">
    <w:abstractNumId w:val="36"/>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stylePaneSortMethod w:val="0000"/>
  <w:defaultTabStop w:val="709"/>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216C"/>
    <w:rsid w:val="00000382"/>
    <w:rsid w:val="0000040A"/>
    <w:rsid w:val="000004AD"/>
    <w:rsid w:val="0000066E"/>
    <w:rsid w:val="00000806"/>
    <w:rsid w:val="00000869"/>
    <w:rsid w:val="00000876"/>
    <w:rsid w:val="00000C65"/>
    <w:rsid w:val="000010F8"/>
    <w:rsid w:val="000014A9"/>
    <w:rsid w:val="00001837"/>
    <w:rsid w:val="000018CE"/>
    <w:rsid w:val="0000191A"/>
    <w:rsid w:val="00001DE0"/>
    <w:rsid w:val="000025BB"/>
    <w:rsid w:val="0000279E"/>
    <w:rsid w:val="000028AE"/>
    <w:rsid w:val="00002A4A"/>
    <w:rsid w:val="00002BE4"/>
    <w:rsid w:val="00002DCA"/>
    <w:rsid w:val="00002E96"/>
    <w:rsid w:val="00003189"/>
    <w:rsid w:val="000034FF"/>
    <w:rsid w:val="00003627"/>
    <w:rsid w:val="00003877"/>
    <w:rsid w:val="0000390E"/>
    <w:rsid w:val="00003A56"/>
    <w:rsid w:val="00003BE9"/>
    <w:rsid w:val="00003D2B"/>
    <w:rsid w:val="000044CD"/>
    <w:rsid w:val="000045E4"/>
    <w:rsid w:val="0000493A"/>
    <w:rsid w:val="00004AAB"/>
    <w:rsid w:val="00004C75"/>
    <w:rsid w:val="000052DC"/>
    <w:rsid w:val="000057CE"/>
    <w:rsid w:val="00005A94"/>
    <w:rsid w:val="00005E40"/>
    <w:rsid w:val="00006074"/>
    <w:rsid w:val="00006138"/>
    <w:rsid w:val="00006286"/>
    <w:rsid w:val="000065F7"/>
    <w:rsid w:val="000066A8"/>
    <w:rsid w:val="00006847"/>
    <w:rsid w:val="000071CC"/>
    <w:rsid w:val="0000735A"/>
    <w:rsid w:val="0000764F"/>
    <w:rsid w:val="00007AD3"/>
    <w:rsid w:val="00007F58"/>
    <w:rsid w:val="000102F0"/>
    <w:rsid w:val="000103E1"/>
    <w:rsid w:val="000104AF"/>
    <w:rsid w:val="00010521"/>
    <w:rsid w:val="0001092D"/>
    <w:rsid w:val="00010A5B"/>
    <w:rsid w:val="00010CE1"/>
    <w:rsid w:val="00010D2E"/>
    <w:rsid w:val="00010E67"/>
    <w:rsid w:val="00011031"/>
    <w:rsid w:val="00011078"/>
    <w:rsid w:val="00011296"/>
    <w:rsid w:val="00011587"/>
    <w:rsid w:val="000117CC"/>
    <w:rsid w:val="00011BB8"/>
    <w:rsid w:val="00011CA5"/>
    <w:rsid w:val="0001254B"/>
    <w:rsid w:val="000125AA"/>
    <w:rsid w:val="00012636"/>
    <w:rsid w:val="000128FE"/>
    <w:rsid w:val="00012950"/>
    <w:rsid w:val="00012C49"/>
    <w:rsid w:val="00012D66"/>
    <w:rsid w:val="00012DC5"/>
    <w:rsid w:val="00012F6A"/>
    <w:rsid w:val="00013AA4"/>
    <w:rsid w:val="00013C9B"/>
    <w:rsid w:val="00013E9E"/>
    <w:rsid w:val="00013F39"/>
    <w:rsid w:val="000140CE"/>
    <w:rsid w:val="00014719"/>
    <w:rsid w:val="000152BD"/>
    <w:rsid w:val="000156BA"/>
    <w:rsid w:val="00015A14"/>
    <w:rsid w:val="000163F9"/>
    <w:rsid w:val="0001682F"/>
    <w:rsid w:val="000168A4"/>
    <w:rsid w:val="0001694F"/>
    <w:rsid w:val="00016B3F"/>
    <w:rsid w:val="00016ED1"/>
    <w:rsid w:val="0001706A"/>
    <w:rsid w:val="0001772A"/>
    <w:rsid w:val="000179F7"/>
    <w:rsid w:val="00017B3E"/>
    <w:rsid w:val="00017FBD"/>
    <w:rsid w:val="00020805"/>
    <w:rsid w:val="00021160"/>
    <w:rsid w:val="00021202"/>
    <w:rsid w:val="00021417"/>
    <w:rsid w:val="00021518"/>
    <w:rsid w:val="0002153A"/>
    <w:rsid w:val="0002183D"/>
    <w:rsid w:val="0002185E"/>
    <w:rsid w:val="00021BA9"/>
    <w:rsid w:val="00021D88"/>
    <w:rsid w:val="00021EAC"/>
    <w:rsid w:val="00022220"/>
    <w:rsid w:val="000226C4"/>
    <w:rsid w:val="00022932"/>
    <w:rsid w:val="000229B4"/>
    <w:rsid w:val="00022D1F"/>
    <w:rsid w:val="00022D9F"/>
    <w:rsid w:val="00022EED"/>
    <w:rsid w:val="000230B0"/>
    <w:rsid w:val="000231B1"/>
    <w:rsid w:val="0002354A"/>
    <w:rsid w:val="0002362F"/>
    <w:rsid w:val="0002395B"/>
    <w:rsid w:val="00023B75"/>
    <w:rsid w:val="00023C60"/>
    <w:rsid w:val="00023DB9"/>
    <w:rsid w:val="00023E77"/>
    <w:rsid w:val="00023E87"/>
    <w:rsid w:val="00023F14"/>
    <w:rsid w:val="0002413E"/>
    <w:rsid w:val="0002416B"/>
    <w:rsid w:val="00024344"/>
    <w:rsid w:val="00024525"/>
    <w:rsid w:val="000248D1"/>
    <w:rsid w:val="0002492C"/>
    <w:rsid w:val="00024D06"/>
    <w:rsid w:val="000252AA"/>
    <w:rsid w:val="00025319"/>
    <w:rsid w:val="0002532A"/>
    <w:rsid w:val="000253F7"/>
    <w:rsid w:val="0002546B"/>
    <w:rsid w:val="00025607"/>
    <w:rsid w:val="000258DF"/>
    <w:rsid w:val="00025DC7"/>
    <w:rsid w:val="00025E4E"/>
    <w:rsid w:val="00026128"/>
    <w:rsid w:val="00026561"/>
    <w:rsid w:val="00026596"/>
    <w:rsid w:val="0002659D"/>
    <w:rsid w:val="000268FF"/>
    <w:rsid w:val="00026967"/>
    <w:rsid w:val="00026B8C"/>
    <w:rsid w:val="00026D53"/>
    <w:rsid w:val="00026D66"/>
    <w:rsid w:val="00026EB7"/>
    <w:rsid w:val="0002708E"/>
    <w:rsid w:val="000271FA"/>
    <w:rsid w:val="00027668"/>
    <w:rsid w:val="00027684"/>
    <w:rsid w:val="0002774E"/>
    <w:rsid w:val="000277D0"/>
    <w:rsid w:val="00027A07"/>
    <w:rsid w:val="00027E28"/>
    <w:rsid w:val="00027EFD"/>
    <w:rsid w:val="00027FDD"/>
    <w:rsid w:val="0003009C"/>
    <w:rsid w:val="000300F7"/>
    <w:rsid w:val="00030AF3"/>
    <w:rsid w:val="00030B41"/>
    <w:rsid w:val="00030EA3"/>
    <w:rsid w:val="00031028"/>
    <w:rsid w:val="0003194F"/>
    <w:rsid w:val="00031E13"/>
    <w:rsid w:val="00031F68"/>
    <w:rsid w:val="00032006"/>
    <w:rsid w:val="00032030"/>
    <w:rsid w:val="0003213F"/>
    <w:rsid w:val="00032163"/>
    <w:rsid w:val="00032670"/>
    <w:rsid w:val="000326F3"/>
    <w:rsid w:val="00032869"/>
    <w:rsid w:val="0003296C"/>
    <w:rsid w:val="000329F1"/>
    <w:rsid w:val="00032AB5"/>
    <w:rsid w:val="00032CD3"/>
    <w:rsid w:val="00032CE9"/>
    <w:rsid w:val="00032D6B"/>
    <w:rsid w:val="00032DA4"/>
    <w:rsid w:val="00032DBB"/>
    <w:rsid w:val="00032E5B"/>
    <w:rsid w:val="00032F4F"/>
    <w:rsid w:val="0003322E"/>
    <w:rsid w:val="0003336B"/>
    <w:rsid w:val="00033553"/>
    <w:rsid w:val="00033A8A"/>
    <w:rsid w:val="00033F35"/>
    <w:rsid w:val="00033F8D"/>
    <w:rsid w:val="00034392"/>
    <w:rsid w:val="00034521"/>
    <w:rsid w:val="00035158"/>
    <w:rsid w:val="000352EB"/>
    <w:rsid w:val="00035416"/>
    <w:rsid w:val="000355B1"/>
    <w:rsid w:val="0003560B"/>
    <w:rsid w:val="00035B54"/>
    <w:rsid w:val="00035BC3"/>
    <w:rsid w:val="0003625A"/>
    <w:rsid w:val="0003629F"/>
    <w:rsid w:val="00036344"/>
    <w:rsid w:val="00036668"/>
    <w:rsid w:val="0003672C"/>
    <w:rsid w:val="000369DC"/>
    <w:rsid w:val="00036B75"/>
    <w:rsid w:val="00036D14"/>
    <w:rsid w:val="00036E0C"/>
    <w:rsid w:val="00036EC4"/>
    <w:rsid w:val="00036F36"/>
    <w:rsid w:val="00037006"/>
    <w:rsid w:val="000371B9"/>
    <w:rsid w:val="00037212"/>
    <w:rsid w:val="000373A8"/>
    <w:rsid w:val="000374DB"/>
    <w:rsid w:val="0003755E"/>
    <w:rsid w:val="000376F9"/>
    <w:rsid w:val="00037791"/>
    <w:rsid w:val="00037C24"/>
    <w:rsid w:val="0004013E"/>
    <w:rsid w:val="0004069D"/>
    <w:rsid w:val="000407A6"/>
    <w:rsid w:val="00040A55"/>
    <w:rsid w:val="00040ABD"/>
    <w:rsid w:val="00040ABE"/>
    <w:rsid w:val="00040C2C"/>
    <w:rsid w:val="00040C91"/>
    <w:rsid w:val="00040CBF"/>
    <w:rsid w:val="00040D46"/>
    <w:rsid w:val="00040E98"/>
    <w:rsid w:val="00040F7F"/>
    <w:rsid w:val="00041101"/>
    <w:rsid w:val="000412FD"/>
    <w:rsid w:val="000413BF"/>
    <w:rsid w:val="00041E4A"/>
    <w:rsid w:val="00042118"/>
    <w:rsid w:val="000422E4"/>
    <w:rsid w:val="00042337"/>
    <w:rsid w:val="0004257D"/>
    <w:rsid w:val="00042836"/>
    <w:rsid w:val="00042987"/>
    <w:rsid w:val="000430FD"/>
    <w:rsid w:val="00043281"/>
    <w:rsid w:val="0004330F"/>
    <w:rsid w:val="00043462"/>
    <w:rsid w:val="000435F8"/>
    <w:rsid w:val="00043AEF"/>
    <w:rsid w:val="00043D3D"/>
    <w:rsid w:val="00043D9E"/>
    <w:rsid w:val="000446DD"/>
    <w:rsid w:val="00044AD5"/>
    <w:rsid w:val="00044DD8"/>
    <w:rsid w:val="00044E04"/>
    <w:rsid w:val="000458B2"/>
    <w:rsid w:val="0004599A"/>
    <w:rsid w:val="000459A1"/>
    <w:rsid w:val="00045B76"/>
    <w:rsid w:val="0004624B"/>
    <w:rsid w:val="00046296"/>
    <w:rsid w:val="000464D4"/>
    <w:rsid w:val="000465ED"/>
    <w:rsid w:val="00046EAC"/>
    <w:rsid w:val="00046F9B"/>
    <w:rsid w:val="000470DA"/>
    <w:rsid w:val="00047216"/>
    <w:rsid w:val="00047242"/>
    <w:rsid w:val="00047255"/>
    <w:rsid w:val="00047EEC"/>
    <w:rsid w:val="000500A4"/>
    <w:rsid w:val="000500E3"/>
    <w:rsid w:val="00050119"/>
    <w:rsid w:val="00050508"/>
    <w:rsid w:val="000505B4"/>
    <w:rsid w:val="000506A4"/>
    <w:rsid w:val="00050BF4"/>
    <w:rsid w:val="00050E1D"/>
    <w:rsid w:val="000511BC"/>
    <w:rsid w:val="0005134F"/>
    <w:rsid w:val="0005161F"/>
    <w:rsid w:val="00051693"/>
    <w:rsid w:val="00051888"/>
    <w:rsid w:val="00051957"/>
    <w:rsid w:val="00051A2B"/>
    <w:rsid w:val="00051F7D"/>
    <w:rsid w:val="00051FF0"/>
    <w:rsid w:val="00052068"/>
    <w:rsid w:val="00052578"/>
    <w:rsid w:val="00052767"/>
    <w:rsid w:val="0005312D"/>
    <w:rsid w:val="00053516"/>
    <w:rsid w:val="00053BBD"/>
    <w:rsid w:val="00053D54"/>
    <w:rsid w:val="00053DAC"/>
    <w:rsid w:val="000545FF"/>
    <w:rsid w:val="000547FC"/>
    <w:rsid w:val="000548E3"/>
    <w:rsid w:val="0005496D"/>
    <w:rsid w:val="00054BD0"/>
    <w:rsid w:val="00054D6F"/>
    <w:rsid w:val="00054FB0"/>
    <w:rsid w:val="000550B6"/>
    <w:rsid w:val="000550D0"/>
    <w:rsid w:val="0005522B"/>
    <w:rsid w:val="00055A6F"/>
    <w:rsid w:val="00055AE5"/>
    <w:rsid w:val="00055B06"/>
    <w:rsid w:val="00055CC1"/>
    <w:rsid w:val="000568C2"/>
    <w:rsid w:val="00056920"/>
    <w:rsid w:val="000569DC"/>
    <w:rsid w:val="00056B93"/>
    <w:rsid w:val="00056CD5"/>
    <w:rsid w:val="000572AA"/>
    <w:rsid w:val="00057809"/>
    <w:rsid w:val="000578CD"/>
    <w:rsid w:val="0005AE7A"/>
    <w:rsid w:val="00060432"/>
    <w:rsid w:val="00060613"/>
    <w:rsid w:val="0006066E"/>
    <w:rsid w:val="0006069A"/>
    <w:rsid w:val="00060B4C"/>
    <w:rsid w:val="000610DC"/>
    <w:rsid w:val="00061665"/>
    <w:rsid w:val="000617A2"/>
    <w:rsid w:val="00061B1F"/>
    <w:rsid w:val="00062310"/>
    <w:rsid w:val="000623AC"/>
    <w:rsid w:val="00062685"/>
    <w:rsid w:val="00062888"/>
    <w:rsid w:val="00062ED0"/>
    <w:rsid w:val="00063135"/>
    <w:rsid w:val="00063386"/>
    <w:rsid w:val="000633F3"/>
    <w:rsid w:val="000635F6"/>
    <w:rsid w:val="00063DD7"/>
    <w:rsid w:val="000640B6"/>
    <w:rsid w:val="000641C6"/>
    <w:rsid w:val="00064224"/>
    <w:rsid w:val="000643EC"/>
    <w:rsid w:val="00064BE4"/>
    <w:rsid w:val="00064F95"/>
    <w:rsid w:val="00065088"/>
    <w:rsid w:val="00065521"/>
    <w:rsid w:val="00065597"/>
    <w:rsid w:val="0006568B"/>
    <w:rsid w:val="0006568F"/>
    <w:rsid w:val="00065ABD"/>
    <w:rsid w:val="00065D1E"/>
    <w:rsid w:val="00065F9E"/>
    <w:rsid w:val="00066541"/>
    <w:rsid w:val="000666C0"/>
    <w:rsid w:val="00066825"/>
    <w:rsid w:val="00066B56"/>
    <w:rsid w:val="00066CD0"/>
    <w:rsid w:val="00066E03"/>
    <w:rsid w:val="00066F90"/>
    <w:rsid w:val="00067042"/>
    <w:rsid w:val="0006715D"/>
    <w:rsid w:val="00067555"/>
    <w:rsid w:val="000675A5"/>
    <w:rsid w:val="0006774F"/>
    <w:rsid w:val="00067ADC"/>
    <w:rsid w:val="00067EC7"/>
    <w:rsid w:val="000700DB"/>
    <w:rsid w:val="00070433"/>
    <w:rsid w:val="00070436"/>
    <w:rsid w:val="00070715"/>
    <w:rsid w:val="000707BD"/>
    <w:rsid w:val="00070BC1"/>
    <w:rsid w:val="00070C5C"/>
    <w:rsid w:val="00070D56"/>
    <w:rsid w:val="00070F31"/>
    <w:rsid w:val="00071318"/>
    <w:rsid w:val="0007133C"/>
    <w:rsid w:val="00071A75"/>
    <w:rsid w:val="00071BF9"/>
    <w:rsid w:val="00071E38"/>
    <w:rsid w:val="00071EB4"/>
    <w:rsid w:val="00071EE5"/>
    <w:rsid w:val="00071EF7"/>
    <w:rsid w:val="00072102"/>
    <w:rsid w:val="000721B2"/>
    <w:rsid w:val="000723D5"/>
    <w:rsid w:val="00072B0E"/>
    <w:rsid w:val="00073209"/>
    <w:rsid w:val="000734C5"/>
    <w:rsid w:val="00073A3C"/>
    <w:rsid w:val="00073A66"/>
    <w:rsid w:val="00073E00"/>
    <w:rsid w:val="00073E57"/>
    <w:rsid w:val="00073ED6"/>
    <w:rsid w:val="00074403"/>
    <w:rsid w:val="0007466B"/>
    <w:rsid w:val="0007467A"/>
    <w:rsid w:val="0007482A"/>
    <w:rsid w:val="00074C21"/>
    <w:rsid w:val="00074E23"/>
    <w:rsid w:val="00074F63"/>
    <w:rsid w:val="000752CA"/>
    <w:rsid w:val="00075452"/>
    <w:rsid w:val="0007552E"/>
    <w:rsid w:val="00075626"/>
    <w:rsid w:val="00075652"/>
    <w:rsid w:val="000758F5"/>
    <w:rsid w:val="00075A07"/>
    <w:rsid w:val="00075F08"/>
    <w:rsid w:val="00076021"/>
    <w:rsid w:val="00076087"/>
    <w:rsid w:val="000766BC"/>
    <w:rsid w:val="00076A35"/>
    <w:rsid w:val="0007707E"/>
    <w:rsid w:val="000771A1"/>
    <w:rsid w:val="000771B3"/>
    <w:rsid w:val="000773C7"/>
    <w:rsid w:val="000773D1"/>
    <w:rsid w:val="000776F7"/>
    <w:rsid w:val="000778EB"/>
    <w:rsid w:val="00077ECA"/>
    <w:rsid w:val="00080237"/>
    <w:rsid w:val="000802B3"/>
    <w:rsid w:val="00080615"/>
    <w:rsid w:val="000807CD"/>
    <w:rsid w:val="000809BC"/>
    <w:rsid w:val="00080BB0"/>
    <w:rsid w:val="00081415"/>
    <w:rsid w:val="00081609"/>
    <w:rsid w:val="000818E6"/>
    <w:rsid w:val="00081CC8"/>
    <w:rsid w:val="00081D0C"/>
    <w:rsid w:val="00082099"/>
    <w:rsid w:val="000820F8"/>
    <w:rsid w:val="00082237"/>
    <w:rsid w:val="0008245D"/>
    <w:rsid w:val="000828DE"/>
    <w:rsid w:val="0008297E"/>
    <w:rsid w:val="00082995"/>
    <w:rsid w:val="000834DA"/>
    <w:rsid w:val="000837C8"/>
    <w:rsid w:val="00083880"/>
    <w:rsid w:val="00083A57"/>
    <w:rsid w:val="00083B5D"/>
    <w:rsid w:val="00083C13"/>
    <w:rsid w:val="00083DAB"/>
    <w:rsid w:val="000843B5"/>
    <w:rsid w:val="000843E7"/>
    <w:rsid w:val="00084657"/>
    <w:rsid w:val="000846A7"/>
    <w:rsid w:val="00084789"/>
    <w:rsid w:val="00084844"/>
    <w:rsid w:val="000849CC"/>
    <w:rsid w:val="00084B07"/>
    <w:rsid w:val="000850DD"/>
    <w:rsid w:val="0008538E"/>
    <w:rsid w:val="00085AB9"/>
    <w:rsid w:val="00085D12"/>
    <w:rsid w:val="0008645E"/>
    <w:rsid w:val="00086500"/>
    <w:rsid w:val="00086575"/>
    <w:rsid w:val="00086C09"/>
    <w:rsid w:val="00086CF8"/>
    <w:rsid w:val="00086DEA"/>
    <w:rsid w:val="00086E06"/>
    <w:rsid w:val="00087076"/>
    <w:rsid w:val="00087100"/>
    <w:rsid w:val="00087405"/>
    <w:rsid w:val="000876A3"/>
    <w:rsid w:val="000877ED"/>
    <w:rsid w:val="000877F5"/>
    <w:rsid w:val="00087B7B"/>
    <w:rsid w:val="00087BF1"/>
    <w:rsid w:val="00087C20"/>
    <w:rsid w:val="00087CE1"/>
    <w:rsid w:val="00087E92"/>
    <w:rsid w:val="00088FDE"/>
    <w:rsid w:val="0008C72F"/>
    <w:rsid w:val="0009016B"/>
    <w:rsid w:val="0009092C"/>
    <w:rsid w:val="00090FCF"/>
    <w:rsid w:val="00091336"/>
    <w:rsid w:val="0009180A"/>
    <w:rsid w:val="00091D7F"/>
    <w:rsid w:val="000925A7"/>
    <w:rsid w:val="000925CF"/>
    <w:rsid w:val="0009268A"/>
    <w:rsid w:val="00092987"/>
    <w:rsid w:val="00092A6A"/>
    <w:rsid w:val="00092C42"/>
    <w:rsid w:val="00093128"/>
    <w:rsid w:val="00093538"/>
    <w:rsid w:val="000936F4"/>
    <w:rsid w:val="00093952"/>
    <w:rsid w:val="00093DA2"/>
    <w:rsid w:val="00093EA7"/>
    <w:rsid w:val="00093ECF"/>
    <w:rsid w:val="00093FBF"/>
    <w:rsid w:val="00094090"/>
    <w:rsid w:val="0009470F"/>
    <w:rsid w:val="0009473A"/>
    <w:rsid w:val="0009487E"/>
    <w:rsid w:val="000948F5"/>
    <w:rsid w:val="0009494A"/>
    <w:rsid w:val="00094C6F"/>
    <w:rsid w:val="00094D92"/>
    <w:rsid w:val="00094DDE"/>
    <w:rsid w:val="00095346"/>
    <w:rsid w:val="000953F8"/>
    <w:rsid w:val="0009548E"/>
    <w:rsid w:val="00095628"/>
    <w:rsid w:val="0009571E"/>
    <w:rsid w:val="00095A07"/>
    <w:rsid w:val="00095A54"/>
    <w:rsid w:val="00096099"/>
    <w:rsid w:val="00096153"/>
    <w:rsid w:val="000964A0"/>
    <w:rsid w:val="0009653B"/>
    <w:rsid w:val="00096889"/>
    <w:rsid w:val="0009695D"/>
    <w:rsid w:val="0009698B"/>
    <w:rsid w:val="000972B0"/>
    <w:rsid w:val="000974AE"/>
    <w:rsid w:val="000978AC"/>
    <w:rsid w:val="0009791B"/>
    <w:rsid w:val="00097A11"/>
    <w:rsid w:val="00097A16"/>
    <w:rsid w:val="00097DC0"/>
    <w:rsid w:val="00097E67"/>
    <w:rsid w:val="00097EFA"/>
    <w:rsid w:val="0009F887"/>
    <w:rsid w:val="000A0433"/>
    <w:rsid w:val="000A07BD"/>
    <w:rsid w:val="000A07DB"/>
    <w:rsid w:val="000A09FB"/>
    <w:rsid w:val="000A0CCE"/>
    <w:rsid w:val="000A1178"/>
    <w:rsid w:val="000A11C2"/>
    <w:rsid w:val="000A124D"/>
    <w:rsid w:val="000A14B0"/>
    <w:rsid w:val="000A1785"/>
    <w:rsid w:val="000A199A"/>
    <w:rsid w:val="000A1DCE"/>
    <w:rsid w:val="000A2386"/>
    <w:rsid w:val="000A23C0"/>
    <w:rsid w:val="000A2636"/>
    <w:rsid w:val="000A2677"/>
    <w:rsid w:val="000A270B"/>
    <w:rsid w:val="000A2728"/>
    <w:rsid w:val="000A29D4"/>
    <w:rsid w:val="000A2A4C"/>
    <w:rsid w:val="000A2C5C"/>
    <w:rsid w:val="000A2C6D"/>
    <w:rsid w:val="000A2D11"/>
    <w:rsid w:val="000A2F22"/>
    <w:rsid w:val="000A3213"/>
    <w:rsid w:val="000A32C7"/>
    <w:rsid w:val="000A3309"/>
    <w:rsid w:val="000A34EC"/>
    <w:rsid w:val="000A4446"/>
    <w:rsid w:val="000A4794"/>
    <w:rsid w:val="000A47C8"/>
    <w:rsid w:val="000A485E"/>
    <w:rsid w:val="000A4921"/>
    <w:rsid w:val="000A5B7C"/>
    <w:rsid w:val="000A5DBB"/>
    <w:rsid w:val="000A5EB1"/>
    <w:rsid w:val="000A5ECF"/>
    <w:rsid w:val="000A612A"/>
    <w:rsid w:val="000A61A7"/>
    <w:rsid w:val="000A6704"/>
    <w:rsid w:val="000A6D3D"/>
    <w:rsid w:val="000A6EF4"/>
    <w:rsid w:val="000A6FB4"/>
    <w:rsid w:val="000A7146"/>
    <w:rsid w:val="000A726D"/>
    <w:rsid w:val="000A742C"/>
    <w:rsid w:val="000A780E"/>
    <w:rsid w:val="000A7B0D"/>
    <w:rsid w:val="000A7CFF"/>
    <w:rsid w:val="000A7F5E"/>
    <w:rsid w:val="000B017B"/>
    <w:rsid w:val="000B01E5"/>
    <w:rsid w:val="000B0258"/>
    <w:rsid w:val="000B0420"/>
    <w:rsid w:val="000B05CD"/>
    <w:rsid w:val="000B05D1"/>
    <w:rsid w:val="000B0C35"/>
    <w:rsid w:val="000B0D8B"/>
    <w:rsid w:val="000B0FEA"/>
    <w:rsid w:val="000B10F1"/>
    <w:rsid w:val="000B1576"/>
    <w:rsid w:val="000B166C"/>
    <w:rsid w:val="000B16D8"/>
    <w:rsid w:val="000B1771"/>
    <w:rsid w:val="000B18A4"/>
    <w:rsid w:val="000B1A93"/>
    <w:rsid w:val="000B1AD4"/>
    <w:rsid w:val="000B1C3E"/>
    <w:rsid w:val="000B2160"/>
    <w:rsid w:val="000B22BA"/>
    <w:rsid w:val="000B23E6"/>
    <w:rsid w:val="000B24F4"/>
    <w:rsid w:val="000B25B9"/>
    <w:rsid w:val="000B2788"/>
    <w:rsid w:val="000B2844"/>
    <w:rsid w:val="000B28F4"/>
    <w:rsid w:val="000B2A2C"/>
    <w:rsid w:val="000B2A7D"/>
    <w:rsid w:val="000B2AB1"/>
    <w:rsid w:val="000B2C62"/>
    <w:rsid w:val="000B2EBF"/>
    <w:rsid w:val="000B2FAD"/>
    <w:rsid w:val="000B2FF8"/>
    <w:rsid w:val="000B3057"/>
    <w:rsid w:val="000B3095"/>
    <w:rsid w:val="000B31E8"/>
    <w:rsid w:val="000B33BA"/>
    <w:rsid w:val="000B350E"/>
    <w:rsid w:val="000B37BE"/>
    <w:rsid w:val="000B3F97"/>
    <w:rsid w:val="000B459B"/>
    <w:rsid w:val="000B46B6"/>
    <w:rsid w:val="000B47F0"/>
    <w:rsid w:val="000B48F3"/>
    <w:rsid w:val="000B49EE"/>
    <w:rsid w:val="000B4D30"/>
    <w:rsid w:val="000B4DA6"/>
    <w:rsid w:val="000B5067"/>
    <w:rsid w:val="000B517A"/>
    <w:rsid w:val="000B51F1"/>
    <w:rsid w:val="000B52C6"/>
    <w:rsid w:val="000B5817"/>
    <w:rsid w:val="000B58BA"/>
    <w:rsid w:val="000B5B1F"/>
    <w:rsid w:val="000B6189"/>
    <w:rsid w:val="000B69A5"/>
    <w:rsid w:val="000B69D1"/>
    <w:rsid w:val="000B6BC0"/>
    <w:rsid w:val="000B6D2C"/>
    <w:rsid w:val="000B73F1"/>
    <w:rsid w:val="000B742E"/>
    <w:rsid w:val="000B79A8"/>
    <w:rsid w:val="000B7BCF"/>
    <w:rsid w:val="000B7C27"/>
    <w:rsid w:val="000B7CDE"/>
    <w:rsid w:val="000B7F2C"/>
    <w:rsid w:val="000C01A4"/>
    <w:rsid w:val="000C06CA"/>
    <w:rsid w:val="000C0731"/>
    <w:rsid w:val="000C0C48"/>
    <w:rsid w:val="000C1092"/>
    <w:rsid w:val="000C11C3"/>
    <w:rsid w:val="000C1344"/>
    <w:rsid w:val="000C1A83"/>
    <w:rsid w:val="000C2122"/>
    <w:rsid w:val="000C22FA"/>
    <w:rsid w:val="000C261F"/>
    <w:rsid w:val="000C2951"/>
    <w:rsid w:val="000C2BA7"/>
    <w:rsid w:val="000C2DCC"/>
    <w:rsid w:val="000C2F69"/>
    <w:rsid w:val="000C2FA7"/>
    <w:rsid w:val="000C300E"/>
    <w:rsid w:val="000C3240"/>
    <w:rsid w:val="000C3281"/>
    <w:rsid w:val="000C3461"/>
    <w:rsid w:val="000C35E9"/>
    <w:rsid w:val="000C376D"/>
    <w:rsid w:val="000C3809"/>
    <w:rsid w:val="000C3AA1"/>
    <w:rsid w:val="000C3B9D"/>
    <w:rsid w:val="000C3C1C"/>
    <w:rsid w:val="000C3DA0"/>
    <w:rsid w:val="000C3F0D"/>
    <w:rsid w:val="000C4135"/>
    <w:rsid w:val="000C4726"/>
    <w:rsid w:val="000C47BE"/>
    <w:rsid w:val="000C4D74"/>
    <w:rsid w:val="000C4F5D"/>
    <w:rsid w:val="000C51B5"/>
    <w:rsid w:val="000C53E4"/>
    <w:rsid w:val="000C5687"/>
    <w:rsid w:val="000C582F"/>
    <w:rsid w:val="000C5BD4"/>
    <w:rsid w:val="000C5D82"/>
    <w:rsid w:val="000C5E2C"/>
    <w:rsid w:val="000C5E3D"/>
    <w:rsid w:val="000C6302"/>
    <w:rsid w:val="000C6597"/>
    <w:rsid w:val="000C6655"/>
    <w:rsid w:val="000C668A"/>
    <w:rsid w:val="000C72B1"/>
    <w:rsid w:val="000C7443"/>
    <w:rsid w:val="000C7475"/>
    <w:rsid w:val="000C7658"/>
    <w:rsid w:val="000C786B"/>
    <w:rsid w:val="000C79ED"/>
    <w:rsid w:val="000C7B0E"/>
    <w:rsid w:val="000C7B55"/>
    <w:rsid w:val="000C7DD1"/>
    <w:rsid w:val="000C7FED"/>
    <w:rsid w:val="000C89AD"/>
    <w:rsid w:val="000D041B"/>
    <w:rsid w:val="000D07E6"/>
    <w:rsid w:val="000D083B"/>
    <w:rsid w:val="000D0962"/>
    <w:rsid w:val="000D12DE"/>
    <w:rsid w:val="000D13DB"/>
    <w:rsid w:val="000D14D2"/>
    <w:rsid w:val="000D161C"/>
    <w:rsid w:val="000D165F"/>
    <w:rsid w:val="000D1784"/>
    <w:rsid w:val="000D18E5"/>
    <w:rsid w:val="000D19CC"/>
    <w:rsid w:val="000D23B7"/>
    <w:rsid w:val="000D2544"/>
    <w:rsid w:val="000D2740"/>
    <w:rsid w:val="000D2977"/>
    <w:rsid w:val="000D2AF8"/>
    <w:rsid w:val="000D323A"/>
    <w:rsid w:val="000D3260"/>
    <w:rsid w:val="000D366B"/>
    <w:rsid w:val="000D36C4"/>
    <w:rsid w:val="000D3A77"/>
    <w:rsid w:val="000D3E2D"/>
    <w:rsid w:val="000D3F3F"/>
    <w:rsid w:val="000D43BF"/>
    <w:rsid w:val="000D4AFF"/>
    <w:rsid w:val="000D4B0E"/>
    <w:rsid w:val="000D4DA4"/>
    <w:rsid w:val="000D52F2"/>
    <w:rsid w:val="000D585B"/>
    <w:rsid w:val="000D58B3"/>
    <w:rsid w:val="000D58EB"/>
    <w:rsid w:val="000D5A12"/>
    <w:rsid w:val="000D5AF3"/>
    <w:rsid w:val="000D64FB"/>
    <w:rsid w:val="000D659B"/>
    <w:rsid w:val="000D6656"/>
    <w:rsid w:val="000D67F9"/>
    <w:rsid w:val="000D68BB"/>
    <w:rsid w:val="000D6D92"/>
    <w:rsid w:val="000D6E81"/>
    <w:rsid w:val="000D70C7"/>
    <w:rsid w:val="000D717C"/>
    <w:rsid w:val="000D7338"/>
    <w:rsid w:val="000D74C8"/>
    <w:rsid w:val="000D7D4B"/>
    <w:rsid w:val="000D7FC5"/>
    <w:rsid w:val="000DE5DD"/>
    <w:rsid w:val="000E02C0"/>
    <w:rsid w:val="000E060E"/>
    <w:rsid w:val="000E077E"/>
    <w:rsid w:val="000E09DD"/>
    <w:rsid w:val="000E0B8D"/>
    <w:rsid w:val="000E12B9"/>
    <w:rsid w:val="000E1E1E"/>
    <w:rsid w:val="000E221F"/>
    <w:rsid w:val="000E228E"/>
    <w:rsid w:val="000E2346"/>
    <w:rsid w:val="000E2568"/>
    <w:rsid w:val="000E25C2"/>
    <w:rsid w:val="000E26B9"/>
    <w:rsid w:val="000E2737"/>
    <w:rsid w:val="000E2762"/>
    <w:rsid w:val="000E2A3B"/>
    <w:rsid w:val="000E2B8A"/>
    <w:rsid w:val="000E2E08"/>
    <w:rsid w:val="000E3137"/>
    <w:rsid w:val="000E3312"/>
    <w:rsid w:val="000E33EF"/>
    <w:rsid w:val="000E34D3"/>
    <w:rsid w:val="000E35E5"/>
    <w:rsid w:val="000E3E15"/>
    <w:rsid w:val="000E43A7"/>
    <w:rsid w:val="000E45A4"/>
    <w:rsid w:val="000E45B7"/>
    <w:rsid w:val="000E492A"/>
    <w:rsid w:val="000E4A8D"/>
    <w:rsid w:val="000E4BC3"/>
    <w:rsid w:val="000E4D3B"/>
    <w:rsid w:val="000E4F06"/>
    <w:rsid w:val="000E524F"/>
    <w:rsid w:val="000E536A"/>
    <w:rsid w:val="000E55D6"/>
    <w:rsid w:val="000E56A9"/>
    <w:rsid w:val="000E5E3C"/>
    <w:rsid w:val="000E6314"/>
    <w:rsid w:val="000E655E"/>
    <w:rsid w:val="000E67B5"/>
    <w:rsid w:val="000E7077"/>
    <w:rsid w:val="000E72E1"/>
    <w:rsid w:val="000E7312"/>
    <w:rsid w:val="000E7512"/>
    <w:rsid w:val="000E7FC7"/>
    <w:rsid w:val="000E7FE5"/>
    <w:rsid w:val="000F03A0"/>
    <w:rsid w:val="000F06EE"/>
    <w:rsid w:val="000F0A39"/>
    <w:rsid w:val="000F0F2F"/>
    <w:rsid w:val="000F173B"/>
    <w:rsid w:val="000F1811"/>
    <w:rsid w:val="000F182C"/>
    <w:rsid w:val="000F1979"/>
    <w:rsid w:val="000F22AE"/>
    <w:rsid w:val="000F2358"/>
    <w:rsid w:val="000F2675"/>
    <w:rsid w:val="000F270A"/>
    <w:rsid w:val="000F27E6"/>
    <w:rsid w:val="000F28F1"/>
    <w:rsid w:val="000F2BC9"/>
    <w:rsid w:val="000F2F1B"/>
    <w:rsid w:val="000F2FF2"/>
    <w:rsid w:val="000F3356"/>
    <w:rsid w:val="000F335D"/>
    <w:rsid w:val="000F35CE"/>
    <w:rsid w:val="000F3704"/>
    <w:rsid w:val="000F384D"/>
    <w:rsid w:val="000F3C8D"/>
    <w:rsid w:val="000F3EF2"/>
    <w:rsid w:val="000F4376"/>
    <w:rsid w:val="000F4AD4"/>
    <w:rsid w:val="000F4E42"/>
    <w:rsid w:val="000F4F0E"/>
    <w:rsid w:val="000F4F27"/>
    <w:rsid w:val="000F5828"/>
    <w:rsid w:val="000F59E6"/>
    <w:rsid w:val="000F5EFA"/>
    <w:rsid w:val="000F600C"/>
    <w:rsid w:val="000F6086"/>
    <w:rsid w:val="000F6172"/>
    <w:rsid w:val="000F6190"/>
    <w:rsid w:val="000F620B"/>
    <w:rsid w:val="000F629B"/>
    <w:rsid w:val="000F63B6"/>
    <w:rsid w:val="000F642D"/>
    <w:rsid w:val="000F6441"/>
    <w:rsid w:val="000F67D6"/>
    <w:rsid w:val="000F67E6"/>
    <w:rsid w:val="000F6968"/>
    <w:rsid w:val="000F6F8A"/>
    <w:rsid w:val="000F7256"/>
    <w:rsid w:val="000F7434"/>
    <w:rsid w:val="000F7ED9"/>
    <w:rsid w:val="00100309"/>
    <w:rsid w:val="00100343"/>
    <w:rsid w:val="0010039F"/>
    <w:rsid w:val="001003D1"/>
    <w:rsid w:val="001004B4"/>
    <w:rsid w:val="001009F4"/>
    <w:rsid w:val="00100AA9"/>
    <w:rsid w:val="00100BF8"/>
    <w:rsid w:val="00100C07"/>
    <w:rsid w:val="00100FD1"/>
    <w:rsid w:val="001010E6"/>
    <w:rsid w:val="0010112E"/>
    <w:rsid w:val="001011DF"/>
    <w:rsid w:val="001014CA"/>
    <w:rsid w:val="001015B4"/>
    <w:rsid w:val="00101681"/>
    <w:rsid w:val="00101C06"/>
    <w:rsid w:val="00101DCC"/>
    <w:rsid w:val="00101E09"/>
    <w:rsid w:val="00101E82"/>
    <w:rsid w:val="0010208E"/>
    <w:rsid w:val="001026A3"/>
    <w:rsid w:val="001027F1"/>
    <w:rsid w:val="001028E8"/>
    <w:rsid w:val="00102960"/>
    <w:rsid w:val="00102966"/>
    <w:rsid w:val="0010297D"/>
    <w:rsid w:val="00103070"/>
    <w:rsid w:val="0010358C"/>
    <w:rsid w:val="001036B3"/>
    <w:rsid w:val="00103764"/>
    <w:rsid w:val="00103B2D"/>
    <w:rsid w:val="00103BB9"/>
    <w:rsid w:val="00104077"/>
    <w:rsid w:val="00104184"/>
    <w:rsid w:val="001042AC"/>
    <w:rsid w:val="001042E8"/>
    <w:rsid w:val="00104879"/>
    <w:rsid w:val="00104A55"/>
    <w:rsid w:val="00104D14"/>
    <w:rsid w:val="00104D5A"/>
    <w:rsid w:val="00104F05"/>
    <w:rsid w:val="001053DF"/>
    <w:rsid w:val="001056C0"/>
    <w:rsid w:val="00105A7D"/>
    <w:rsid w:val="00106068"/>
    <w:rsid w:val="00106158"/>
    <w:rsid w:val="001063E7"/>
    <w:rsid w:val="00106416"/>
    <w:rsid w:val="00106503"/>
    <w:rsid w:val="00106648"/>
    <w:rsid w:val="00106698"/>
    <w:rsid w:val="0010674C"/>
    <w:rsid w:val="00106750"/>
    <w:rsid w:val="00106DB7"/>
    <w:rsid w:val="0010706B"/>
    <w:rsid w:val="001070AB"/>
    <w:rsid w:val="00107844"/>
    <w:rsid w:val="00107BA3"/>
    <w:rsid w:val="001100BE"/>
    <w:rsid w:val="001103F1"/>
    <w:rsid w:val="001106D0"/>
    <w:rsid w:val="00110DA8"/>
    <w:rsid w:val="001111C7"/>
    <w:rsid w:val="001113DF"/>
    <w:rsid w:val="00111502"/>
    <w:rsid w:val="00111555"/>
    <w:rsid w:val="00111775"/>
    <w:rsid w:val="00111917"/>
    <w:rsid w:val="00111ABC"/>
    <w:rsid w:val="00111B8A"/>
    <w:rsid w:val="00111C81"/>
    <w:rsid w:val="00111F3E"/>
    <w:rsid w:val="00111FAA"/>
    <w:rsid w:val="00112000"/>
    <w:rsid w:val="00112270"/>
    <w:rsid w:val="00112394"/>
    <w:rsid w:val="00112926"/>
    <w:rsid w:val="00112B3F"/>
    <w:rsid w:val="00112D5A"/>
    <w:rsid w:val="00112F10"/>
    <w:rsid w:val="00113243"/>
    <w:rsid w:val="00113406"/>
    <w:rsid w:val="001135D4"/>
    <w:rsid w:val="00113AFC"/>
    <w:rsid w:val="00113F88"/>
    <w:rsid w:val="00114138"/>
    <w:rsid w:val="001141DE"/>
    <w:rsid w:val="00114380"/>
    <w:rsid w:val="0011495C"/>
    <w:rsid w:val="00114B7E"/>
    <w:rsid w:val="00115198"/>
    <w:rsid w:val="001156A4"/>
    <w:rsid w:val="001156AC"/>
    <w:rsid w:val="00115813"/>
    <w:rsid w:val="00115991"/>
    <w:rsid w:val="00115BC1"/>
    <w:rsid w:val="00115C8C"/>
    <w:rsid w:val="00116437"/>
    <w:rsid w:val="001164AB"/>
    <w:rsid w:val="001165AC"/>
    <w:rsid w:val="0011673F"/>
    <w:rsid w:val="00116964"/>
    <w:rsid w:val="00117140"/>
    <w:rsid w:val="0011727C"/>
    <w:rsid w:val="00117289"/>
    <w:rsid w:val="001173D6"/>
    <w:rsid w:val="001176D7"/>
    <w:rsid w:val="00117CD1"/>
    <w:rsid w:val="00117E1F"/>
    <w:rsid w:val="00117E8E"/>
    <w:rsid w:val="00117EE1"/>
    <w:rsid w:val="00120008"/>
    <w:rsid w:val="0012021F"/>
    <w:rsid w:val="0012070F"/>
    <w:rsid w:val="00120863"/>
    <w:rsid w:val="001209CE"/>
    <w:rsid w:val="00120AEE"/>
    <w:rsid w:val="00120CD2"/>
    <w:rsid w:val="00120F19"/>
    <w:rsid w:val="00121050"/>
    <w:rsid w:val="00121144"/>
    <w:rsid w:val="00121183"/>
    <w:rsid w:val="001211B2"/>
    <w:rsid w:val="001214EF"/>
    <w:rsid w:val="001218EA"/>
    <w:rsid w:val="00121F22"/>
    <w:rsid w:val="00122039"/>
    <w:rsid w:val="0012207D"/>
    <w:rsid w:val="00122230"/>
    <w:rsid w:val="001223A1"/>
    <w:rsid w:val="00122AAD"/>
    <w:rsid w:val="00122AB2"/>
    <w:rsid w:val="00122BF9"/>
    <w:rsid w:val="00122D21"/>
    <w:rsid w:val="00122D4E"/>
    <w:rsid w:val="00122D69"/>
    <w:rsid w:val="0012316C"/>
    <w:rsid w:val="001233E3"/>
    <w:rsid w:val="00123423"/>
    <w:rsid w:val="00123435"/>
    <w:rsid w:val="0012345D"/>
    <w:rsid w:val="00123598"/>
    <w:rsid w:val="00123E3C"/>
    <w:rsid w:val="00123E93"/>
    <w:rsid w:val="00123EE6"/>
    <w:rsid w:val="00124224"/>
    <w:rsid w:val="00124648"/>
    <w:rsid w:val="00124755"/>
    <w:rsid w:val="001248C4"/>
    <w:rsid w:val="001248CA"/>
    <w:rsid w:val="00124DEF"/>
    <w:rsid w:val="001251DF"/>
    <w:rsid w:val="0012546E"/>
    <w:rsid w:val="0012572A"/>
    <w:rsid w:val="0012593C"/>
    <w:rsid w:val="00125950"/>
    <w:rsid w:val="00125BF9"/>
    <w:rsid w:val="00125CEA"/>
    <w:rsid w:val="00125D20"/>
    <w:rsid w:val="00125ED2"/>
    <w:rsid w:val="00126088"/>
    <w:rsid w:val="001261CD"/>
    <w:rsid w:val="001262BB"/>
    <w:rsid w:val="00126312"/>
    <w:rsid w:val="001267FB"/>
    <w:rsid w:val="0012682F"/>
    <w:rsid w:val="00126927"/>
    <w:rsid w:val="00126EA2"/>
    <w:rsid w:val="00127095"/>
    <w:rsid w:val="00127104"/>
    <w:rsid w:val="001271BA"/>
    <w:rsid w:val="00127266"/>
    <w:rsid w:val="00127336"/>
    <w:rsid w:val="00127714"/>
    <w:rsid w:val="0012777B"/>
    <w:rsid w:val="00127785"/>
    <w:rsid w:val="001279CE"/>
    <w:rsid w:val="0012A2D8"/>
    <w:rsid w:val="00130094"/>
    <w:rsid w:val="001306C5"/>
    <w:rsid w:val="0013082A"/>
    <w:rsid w:val="00130D43"/>
    <w:rsid w:val="0013130F"/>
    <w:rsid w:val="0013141B"/>
    <w:rsid w:val="00131430"/>
    <w:rsid w:val="00131C6A"/>
    <w:rsid w:val="00131E0D"/>
    <w:rsid w:val="00131EAE"/>
    <w:rsid w:val="0013217C"/>
    <w:rsid w:val="001326A7"/>
    <w:rsid w:val="00132750"/>
    <w:rsid w:val="00132B27"/>
    <w:rsid w:val="00132C34"/>
    <w:rsid w:val="0013317F"/>
    <w:rsid w:val="0013329B"/>
    <w:rsid w:val="00133371"/>
    <w:rsid w:val="00133816"/>
    <w:rsid w:val="00133D5D"/>
    <w:rsid w:val="001342E9"/>
    <w:rsid w:val="001346B0"/>
    <w:rsid w:val="00134DA4"/>
    <w:rsid w:val="00134DF9"/>
    <w:rsid w:val="00134E44"/>
    <w:rsid w:val="001351EA"/>
    <w:rsid w:val="0013523C"/>
    <w:rsid w:val="00135389"/>
    <w:rsid w:val="001354F4"/>
    <w:rsid w:val="00135621"/>
    <w:rsid w:val="00135C24"/>
    <w:rsid w:val="00135EFC"/>
    <w:rsid w:val="00135F15"/>
    <w:rsid w:val="00135FF3"/>
    <w:rsid w:val="00136566"/>
    <w:rsid w:val="0013669F"/>
    <w:rsid w:val="001370F4"/>
    <w:rsid w:val="00137533"/>
    <w:rsid w:val="00137904"/>
    <w:rsid w:val="0013799F"/>
    <w:rsid w:val="00137C81"/>
    <w:rsid w:val="001401F8"/>
    <w:rsid w:val="0014058D"/>
    <w:rsid w:val="00140DEA"/>
    <w:rsid w:val="00140E6F"/>
    <w:rsid w:val="001412D5"/>
    <w:rsid w:val="00141740"/>
    <w:rsid w:val="001418E6"/>
    <w:rsid w:val="00141DE4"/>
    <w:rsid w:val="00141E20"/>
    <w:rsid w:val="00141FDB"/>
    <w:rsid w:val="00142207"/>
    <w:rsid w:val="001428CF"/>
    <w:rsid w:val="001428DC"/>
    <w:rsid w:val="00142A2E"/>
    <w:rsid w:val="00142B3C"/>
    <w:rsid w:val="00142B67"/>
    <w:rsid w:val="00142C4B"/>
    <w:rsid w:val="00142DAE"/>
    <w:rsid w:val="00142E87"/>
    <w:rsid w:val="00143070"/>
    <w:rsid w:val="001430B0"/>
    <w:rsid w:val="00143185"/>
    <w:rsid w:val="001431D1"/>
    <w:rsid w:val="001431F2"/>
    <w:rsid w:val="001435EB"/>
    <w:rsid w:val="00143685"/>
    <w:rsid w:val="00143AE9"/>
    <w:rsid w:val="00143F0A"/>
    <w:rsid w:val="00143FBD"/>
    <w:rsid w:val="00144727"/>
    <w:rsid w:val="00144B9B"/>
    <w:rsid w:val="00145004"/>
    <w:rsid w:val="001452D8"/>
    <w:rsid w:val="00145348"/>
    <w:rsid w:val="00145461"/>
    <w:rsid w:val="001455EB"/>
    <w:rsid w:val="0014560E"/>
    <w:rsid w:val="00145A1E"/>
    <w:rsid w:val="00145E3A"/>
    <w:rsid w:val="001460E5"/>
    <w:rsid w:val="00146600"/>
    <w:rsid w:val="00146874"/>
    <w:rsid w:val="0014693A"/>
    <w:rsid w:val="00146A29"/>
    <w:rsid w:val="00146AC8"/>
    <w:rsid w:val="00146AD4"/>
    <w:rsid w:val="00146BE5"/>
    <w:rsid w:val="00146FB1"/>
    <w:rsid w:val="00146FDE"/>
    <w:rsid w:val="00147031"/>
    <w:rsid w:val="001471DE"/>
    <w:rsid w:val="001473EB"/>
    <w:rsid w:val="00147571"/>
    <w:rsid w:val="0014761B"/>
    <w:rsid w:val="0014770B"/>
    <w:rsid w:val="00147A92"/>
    <w:rsid w:val="00147D17"/>
    <w:rsid w:val="00150230"/>
    <w:rsid w:val="001502A9"/>
    <w:rsid w:val="00150336"/>
    <w:rsid w:val="00150689"/>
    <w:rsid w:val="00150A05"/>
    <w:rsid w:val="00150C74"/>
    <w:rsid w:val="00150F80"/>
    <w:rsid w:val="001512BB"/>
    <w:rsid w:val="0015132A"/>
    <w:rsid w:val="00151883"/>
    <w:rsid w:val="00151B61"/>
    <w:rsid w:val="00151BDA"/>
    <w:rsid w:val="00151C5C"/>
    <w:rsid w:val="00152079"/>
    <w:rsid w:val="0015220F"/>
    <w:rsid w:val="00152447"/>
    <w:rsid w:val="001525E8"/>
    <w:rsid w:val="00152624"/>
    <w:rsid w:val="00152E41"/>
    <w:rsid w:val="00152E90"/>
    <w:rsid w:val="0015323A"/>
    <w:rsid w:val="00153359"/>
    <w:rsid w:val="0015335E"/>
    <w:rsid w:val="00153509"/>
    <w:rsid w:val="00153562"/>
    <w:rsid w:val="00153CF0"/>
    <w:rsid w:val="00153D2A"/>
    <w:rsid w:val="00153F4E"/>
    <w:rsid w:val="0015402E"/>
    <w:rsid w:val="00154117"/>
    <w:rsid w:val="00154250"/>
    <w:rsid w:val="001543E6"/>
    <w:rsid w:val="00154505"/>
    <w:rsid w:val="0015477F"/>
    <w:rsid w:val="00155381"/>
    <w:rsid w:val="00155497"/>
    <w:rsid w:val="0015550B"/>
    <w:rsid w:val="001556B4"/>
    <w:rsid w:val="00155808"/>
    <w:rsid w:val="00155963"/>
    <w:rsid w:val="00155B05"/>
    <w:rsid w:val="00155E1F"/>
    <w:rsid w:val="001560A2"/>
    <w:rsid w:val="001560D3"/>
    <w:rsid w:val="001564B9"/>
    <w:rsid w:val="00156730"/>
    <w:rsid w:val="00156927"/>
    <w:rsid w:val="0015694B"/>
    <w:rsid w:val="00156C5E"/>
    <w:rsid w:val="00156CB3"/>
    <w:rsid w:val="00156E1A"/>
    <w:rsid w:val="0015701A"/>
    <w:rsid w:val="00157323"/>
    <w:rsid w:val="00157373"/>
    <w:rsid w:val="001573D5"/>
    <w:rsid w:val="00157519"/>
    <w:rsid w:val="00157674"/>
    <w:rsid w:val="0015782B"/>
    <w:rsid w:val="00157914"/>
    <w:rsid w:val="00157CF3"/>
    <w:rsid w:val="00157DFE"/>
    <w:rsid w:val="00157F02"/>
    <w:rsid w:val="00157FC7"/>
    <w:rsid w:val="0016010D"/>
    <w:rsid w:val="001601AE"/>
    <w:rsid w:val="0016025E"/>
    <w:rsid w:val="0016031F"/>
    <w:rsid w:val="00160364"/>
    <w:rsid w:val="00160650"/>
    <w:rsid w:val="0016066D"/>
    <w:rsid w:val="00160BC3"/>
    <w:rsid w:val="00160C9F"/>
    <w:rsid w:val="00160CAF"/>
    <w:rsid w:val="00160F3E"/>
    <w:rsid w:val="00160FED"/>
    <w:rsid w:val="00161474"/>
    <w:rsid w:val="001614EC"/>
    <w:rsid w:val="00161DF9"/>
    <w:rsid w:val="00161EDF"/>
    <w:rsid w:val="00161F35"/>
    <w:rsid w:val="0016216C"/>
    <w:rsid w:val="001623BB"/>
    <w:rsid w:val="001624F5"/>
    <w:rsid w:val="0016271B"/>
    <w:rsid w:val="0016274A"/>
    <w:rsid w:val="00162781"/>
    <w:rsid w:val="001629A8"/>
    <w:rsid w:val="00162A65"/>
    <w:rsid w:val="00162A7F"/>
    <w:rsid w:val="00162DDC"/>
    <w:rsid w:val="00163602"/>
    <w:rsid w:val="00163670"/>
    <w:rsid w:val="001636FA"/>
    <w:rsid w:val="001638CA"/>
    <w:rsid w:val="00163DDD"/>
    <w:rsid w:val="0016453B"/>
    <w:rsid w:val="001645F5"/>
    <w:rsid w:val="00164732"/>
    <w:rsid w:val="00164C51"/>
    <w:rsid w:val="001651DB"/>
    <w:rsid w:val="00165397"/>
    <w:rsid w:val="00165761"/>
    <w:rsid w:val="00165B48"/>
    <w:rsid w:val="00165BAF"/>
    <w:rsid w:val="00165CEA"/>
    <w:rsid w:val="00165DC2"/>
    <w:rsid w:val="001660FB"/>
    <w:rsid w:val="00166364"/>
    <w:rsid w:val="00166379"/>
    <w:rsid w:val="00166AEF"/>
    <w:rsid w:val="00166E95"/>
    <w:rsid w:val="001671C7"/>
    <w:rsid w:val="00167204"/>
    <w:rsid w:val="00167401"/>
    <w:rsid w:val="00167601"/>
    <w:rsid w:val="0016780B"/>
    <w:rsid w:val="00167A11"/>
    <w:rsid w:val="00167AE8"/>
    <w:rsid w:val="00167B03"/>
    <w:rsid w:val="00167B3A"/>
    <w:rsid w:val="00167B9A"/>
    <w:rsid w:val="00167C3D"/>
    <w:rsid w:val="00167D8E"/>
    <w:rsid w:val="00170284"/>
    <w:rsid w:val="001703A5"/>
    <w:rsid w:val="001706BE"/>
    <w:rsid w:val="0017087B"/>
    <w:rsid w:val="00170C2A"/>
    <w:rsid w:val="00170CD8"/>
    <w:rsid w:val="00170D84"/>
    <w:rsid w:val="00170F93"/>
    <w:rsid w:val="00171B8D"/>
    <w:rsid w:val="00171CA6"/>
    <w:rsid w:val="00171CE3"/>
    <w:rsid w:val="00171FDA"/>
    <w:rsid w:val="00172329"/>
    <w:rsid w:val="0017241D"/>
    <w:rsid w:val="00172A68"/>
    <w:rsid w:val="00172D52"/>
    <w:rsid w:val="001731D5"/>
    <w:rsid w:val="001733FB"/>
    <w:rsid w:val="0017344D"/>
    <w:rsid w:val="0017394A"/>
    <w:rsid w:val="00173C23"/>
    <w:rsid w:val="001743BE"/>
    <w:rsid w:val="001743ED"/>
    <w:rsid w:val="0017444A"/>
    <w:rsid w:val="00174B69"/>
    <w:rsid w:val="00174BD9"/>
    <w:rsid w:val="001751A6"/>
    <w:rsid w:val="0017549C"/>
    <w:rsid w:val="0017554A"/>
    <w:rsid w:val="0017571A"/>
    <w:rsid w:val="00175774"/>
    <w:rsid w:val="0017581D"/>
    <w:rsid w:val="00175DE6"/>
    <w:rsid w:val="00175FA4"/>
    <w:rsid w:val="001760E8"/>
    <w:rsid w:val="001762D4"/>
    <w:rsid w:val="00176331"/>
    <w:rsid w:val="0017665A"/>
    <w:rsid w:val="00176B04"/>
    <w:rsid w:val="00176E29"/>
    <w:rsid w:val="00176E8B"/>
    <w:rsid w:val="00176F92"/>
    <w:rsid w:val="00177373"/>
    <w:rsid w:val="001775CC"/>
    <w:rsid w:val="00177C6B"/>
    <w:rsid w:val="00177DF6"/>
    <w:rsid w:val="00177E3C"/>
    <w:rsid w:val="00180180"/>
    <w:rsid w:val="00180672"/>
    <w:rsid w:val="001807E7"/>
    <w:rsid w:val="00180E08"/>
    <w:rsid w:val="00181094"/>
    <w:rsid w:val="001814F7"/>
    <w:rsid w:val="00181B18"/>
    <w:rsid w:val="00181BAB"/>
    <w:rsid w:val="00181BDE"/>
    <w:rsid w:val="00181E4B"/>
    <w:rsid w:val="0018206E"/>
    <w:rsid w:val="00182338"/>
    <w:rsid w:val="00182721"/>
    <w:rsid w:val="00182895"/>
    <w:rsid w:val="00182AFE"/>
    <w:rsid w:val="00182F62"/>
    <w:rsid w:val="00183021"/>
    <w:rsid w:val="00183716"/>
    <w:rsid w:val="00183858"/>
    <w:rsid w:val="00183E06"/>
    <w:rsid w:val="00183FF7"/>
    <w:rsid w:val="00184271"/>
    <w:rsid w:val="001842EC"/>
    <w:rsid w:val="00184A55"/>
    <w:rsid w:val="00184B85"/>
    <w:rsid w:val="00185083"/>
    <w:rsid w:val="00185318"/>
    <w:rsid w:val="00185736"/>
    <w:rsid w:val="00186060"/>
    <w:rsid w:val="001864FD"/>
    <w:rsid w:val="00186772"/>
    <w:rsid w:val="00186B58"/>
    <w:rsid w:val="00186B91"/>
    <w:rsid w:val="00187048"/>
    <w:rsid w:val="001870D7"/>
    <w:rsid w:val="0018710B"/>
    <w:rsid w:val="00187112"/>
    <w:rsid w:val="0018722F"/>
    <w:rsid w:val="00187385"/>
    <w:rsid w:val="00187446"/>
    <w:rsid w:val="001874BC"/>
    <w:rsid w:val="00187532"/>
    <w:rsid w:val="0018773D"/>
    <w:rsid w:val="0018786C"/>
    <w:rsid w:val="00187B24"/>
    <w:rsid w:val="00187B30"/>
    <w:rsid w:val="00187D01"/>
    <w:rsid w:val="00187E15"/>
    <w:rsid w:val="0018AB28"/>
    <w:rsid w:val="001901A7"/>
    <w:rsid w:val="00190932"/>
    <w:rsid w:val="0019096B"/>
    <w:rsid w:val="001909EA"/>
    <w:rsid w:val="00190BA2"/>
    <w:rsid w:val="00190D2A"/>
    <w:rsid w:val="00190F71"/>
    <w:rsid w:val="00191165"/>
    <w:rsid w:val="0019176E"/>
    <w:rsid w:val="0019191E"/>
    <w:rsid w:val="00191D9F"/>
    <w:rsid w:val="00192263"/>
    <w:rsid w:val="001925B0"/>
    <w:rsid w:val="00192639"/>
    <w:rsid w:val="001927FF"/>
    <w:rsid w:val="00192810"/>
    <w:rsid w:val="00192AF2"/>
    <w:rsid w:val="00192B4E"/>
    <w:rsid w:val="00192E3F"/>
    <w:rsid w:val="001931DA"/>
    <w:rsid w:val="001932DE"/>
    <w:rsid w:val="00193303"/>
    <w:rsid w:val="001935F6"/>
    <w:rsid w:val="0019367D"/>
    <w:rsid w:val="00193695"/>
    <w:rsid w:val="0019383C"/>
    <w:rsid w:val="00193955"/>
    <w:rsid w:val="00193D8D"/>
    <w:rsid w:val="00193EDD"/>
    <w:rsid w:val="001940DE"/>
    <w:rsid w:val="001941A1"/>
    <w:rsid w:val="00194508"/>
    <w:rsid w:val="00194563"/>
    <w:rsid w:val="0019459E"/>
    <w:rsid w:val="001946BB"/>
    <w:rsid w:val="00194700"/>
    <w:rsid w:val="00194900"/>
    <w:rsid w:val="00194D1F"/>
    <w:rsid w:val="00194EB9"/>
    <w:rsid w:val="00195293"/>
    <w:rsid w:val="0019565F"/>
    <w:rsid w:val="00195777"/>
    <w:rsid w:val="0019588E"/>
    <w:rsid w:val="001958F9"/>
    <w:rsid w:val="00195A5B"/>
    <w:rsid w:val="00195B24"/>
    <w:rsid w:val="00195C3B"/>
    <w:rsid w:val="00195F30"/>
    <w:rsid w:val="00196102"/>
    <w:rsid w:val="0019648B"/>
    <w:rsid w:val="001965D1"/>
    <w:rsid w:val="0019669A"/>
    <w:rsid w:val="00196722"/>
    <w:rsid w:val="00196841"/>
    <w:rsid w:val="001968D4"/>
    <w:rsid w:val="001968FD"/>
    <w:rsid w:val="0019695D"/>
    <w:rsid w:val="00196B11"/>
    <w:rsid w:val="00196F4E"/>
    <w:rsid w:val="00197050"/>
    <w:rsid w:val="001A0297"/>
    <w:rsid w:val="001A038E"/>
    <w:rsid w:val="001A041D"/>
    <w:rsid w:val="001A0530"/>
    <w:rsid w:val="001A0867"/>
    <w:rsid w:val="001A0C95"/>
    <w:rsid w:val="001A0DEE"/>
    <w:rsid w:val="001A134F"/>
    <w:rsid w:val="001A17D9"/>
    <w:rsid w:val="001A182A"/>
    <w:rsid w:val="001A1AD5"/>
    <w:rsid w:val="001A1EA4"/>
    <w:rsid w:val="001A20F0"/>
    <w:rsid w:val="001A266B"/>
    <w:rsid w:val="001A27A6"/>
    <w:rsid w:val="001A2BEE"/>
    <w:rsid w:val="001A38AC"/>
    <w:rsid w:val="001A3B10"/>
    <w:rsid w:val="001A3D0B"/>
    <w:rsid w:val="001A4243"/>
    <w:rsid w:val="001A4FE7"/>
    <w:rsid w:val="001A50D0"/>
    <w:rsid w:val="001A50EE"/>
    <w:rsid w:val="001A5413"/>
    <w:rsid w:val="001A552C"/>
    <w:rsid w:val="001A5591"/>
    <w:rsid w:val="001A567D"/>
    <w:rsid w:val="001A5967"/>
    <w:rsid w:val="001A59CC"/>
    <w:rsid w:val="001A5B9A"/>
    <w:rsid w:val="001A5F18"/>
    <w:rsid w:val="001A6315"/>
    <w:rsid w:val="001A63CE"/>
    <w:rsid w:val="001A6977"/>
    <w:rsid w:val="001A70F5"/>
    <w:rsid w:val="001A72A2"/>
    <w:rsid w:val="001A73E8"/>
    <w:rsid w:val="001A7FCB"/>
    <w:rsid w:val="001B006E"/>
    <w:rsid w:val="001B01D9"/>
    <w:rsid w:val="001B02C4"/>
    <w:rsid w:val="001B0477"/>
    <w:rsid w:val="001B0586"/>
    <w:rsid w:val="001B0640"/>
    <w:rsid w:val="001B0781"/>
    <w:rsid w:val="001B09B7"/>
    <w:rsid w:val="001B0B4F"/>
    <w:rsid w:val="001B1197"/>
    <w:rsid w:val="001B1280"/>
    <w:rsid w:val="001B1555"/>
    <w:rsid w:val="001B188A"/>
    <w:rsid w:val="001B1A85"/>
    <w:rsid w:val="001B1B54"/>
    <w:rsid w:val="001B1C74"/>
    <w:rsid w:val="001B1E47"/>
    <w:rsid w:val="001B25DE"/>
    <w:rsid w:val="001B2650"/>
    <w:rsid w:val="001B28F4"/>
    <w:rsid w:val="001B2A5E"/>
    <w:rsid w:val="001B2AC6"/>
    <w:rsid w:val="001B3735"/>
    <w:rsid w:val="001B3762"/>
    <w:rsid w:val="001B3A65"/>
    <w:rsid w:val="001B3E47"/>
    <w:rsid w:val="001B4177"/>
    <w:rsid w:val="001B41DC"/>
    <w:rsid w:val="001B4229"/>
    <w:rsid w:val="001B44C7"/>
    <w:rsid w:val="001B452C"/>
    <w:rsid w:val="001B48F9"/>
    <w:rsid w:val="001B4A75"/>
    <w:rsid w:val="001B4AC8"/>
    <w:rsid w:val="001B4C24"/>
    <w:rsid w:val="001B5032"/>
    <w:rsid w:val="001B517D"/>
    <w:rsid w:val="001B51B5"/>
    <w:rsid w:val="001B558B"/>
    <w:rsid w:val="001B5B0D"/>
    <w:rsid w:val="001B5B3E"/>
    <w:rsid w:val="001B5F35"/>
    <w:rsid w:val="001B5F3E"/>
    <w:rsid w:val="001B6033"/>
    <w:rsid w:val="001B60C1"/>
    <w:rsid w:val="001B60C5"/>
    <w:rsid w:val="001B60D2"/>
    <w:rsid w:val="001B6327"/>
    <w:rsid w:val="001B638E"/>
    <w:rsid w:val="001B63B5"/>
    <w:rsid w:val="001B648D"/>
    <w:rsid w:val="001B671B"/>
    <w:rsid w:val="001B694A"/>
    <w:rsid w:val="001B6D72"/>
    <w:rsid w:val="001B6EE5"/>
    <w:rsid w:val="001B7143"/>
    <w:rsid w:val="001B79A0"/>
    <w:rsid w:val="001B7C9E"/>
    <w:rsid w:val="001B7FA2"/>
    <w:rsid w:val="001C0466"/>
    <w:rsid w:val="001C0471"/>
    <w:rsid w:val="001C0661"/>
    <w:rsid w:val="001C0A4D"/>
    <w:rsid w:val="001C0E99"/>
    <w:rsid w:val="001C0EA6"/>
    <w:rsid w:val="001C1361"/>
    <w:rsid w:val="001C137B"/>
    <w:rsid w:val="001C13E9"/>
    <w:rsid w:val="001C15A6"/>
    <w:rsid w:val="001C18C4"/>
    <w:rsid w:val="001C199A"/>
    <w:rsid w:val="001C1B7F"/>
    <w:rsid w:val="001C1D84"/>
    <w:rsid w:val="001C1DB9"/>
    <w:rsid w:val="001C20A4"/>
    <w:rsid w:val="001C21F2"/>
    <w:rsid w:val="001C231C"/>
    <w:rsid w:val="001C23C2"/>
    <w:rsid w:val="001C2435"/>
    <w:rsid w:val="001C2695"/>
    <w:rsid w:val="001C2857"/>
    <w:rsid w:val="001C2865"/>
    <w:rsid w:val="001C2C8A"/>
    <w:rsid w:val="001C2D35"/>
    <w:rsid w:val="001C3202"/>
    <w:rsid w:val="001C39AC"/>
    <w:rsid w:val="001C3BD9"/>
    <w:rsid w:val="001C3DA1"/>
    <w:rsid w:val="001C4137"/>
    <w:rsid w:val="001C417F"/>
    <w:rsid w:val="001C46A6"/>
    <w:rsid w:val="001C5009"/>
    <w:rsid w:val="001C500C"/>
    <w:rsid w:val="001C5146"/>
    <w:rsid w:val="001C52DA"/>
    <w:rsid w:val="001C53C7"/>
    <w:rsid w:val="001C56D1"/>
    <w:rsid w:val="001C5A44"/>
    <w:rsid w:val="001C5AFB"/>
    <w:rsid w:val="001C61C7"/>
    <w:rsid w:val="001C65E5"/>
    <w:rsid w:val="001C66C3"/>
    <w:rsid w:val="001C6AAB"/>
    <w:rsid w:val="001C6BDF"/>
    <w:rsid w:val="001C6D00"/>
    <w:rsid w:val="001C7249"/>
    <w:rsid w:val="001C7DD6"/>
    <w:rsid w:val="001D0182"/>
    <w:rsid w:val="001D02F5"/>
    <w:rsid w:val="001D04D0"/>
    <w:rsid w:val="001D0802"/>
    <w:rsid w:val="001D0A86"/>
    <w:rsid w:val="001D0D27"/>
    <w:rsid w:val="001D0DD1"/>
    <w:rsid w:val="001D0E45"/>
    <w:rsid w:val="001D0ED8"/>
    <w:rsid w:val="001D0F96"/>
    <w:rsid w:val="001D1388"/>
    <w:rsid w:val="001D1522"/>
    <w:rsid w:val="001D1557"/>
    <w:rsid w:val="001D16A0"/>
    <w:rsid w:val="001D16A9"/>
    <w:rsid w:val="001D1E58"/>
    <w:rsid w:val="001D23DC"/>
    <w:rsid w:val="001D2A9D"/>
    <w:rsid w:val="001D2AEC"/>
    <w:rsid w:val="001D2BA5"/>
    <w:rsid w:val="001D2E40"/>
    <w:rsid w:val="001D2FF0"/>
    <w:rsid w:val="001D3073"/>
    <w:rsid w:val="001D3109"/>
    <w:rsid w:val="001D322C"/>
    <w:rsid w:val="001D32CD"/>
    <w:rsid w:val="001D34DA"/>
    <w:rsid w:val="001D35BF"/>
    <w:rsid w:val="001D3971"/>
    <w:rsid w:val="001D3B09"/>
    <w:rsid w:val="001D3C73"/>
    <w:rsid w:val="001D3CAE"/>
    <w:rsid w:val="001D3D1E"/>
    <w:rsid w:val="001D3D42"/>
    <w:rsid w:val="001D3E5F"/>
    <w:rsid w:val="001D40B2"/>
    <w:rsid w:val="001D433F"/>
    <w:rsid w:val="001D448D"/>
    <w:rsid w:val="001D4694"/>
    <w:rsid w:val="001D4703"/>
    <w:rsid w:val="001D4C55"/>
    <w:rsid w:val="001D4CCF"/>
    <w:rsid w:val="001D4CDD"/>
    <w:rsid w:val="001D4D9B"/>
    <w:rsid w:val="001D4E11"/>
    <w:rsid w:val="001D5415"/>
    <w:rsid w:val="001D55A1"/>
    <w:rsid w:val="001D5937"/>
    <w:rsid w:val="001D5A52"/>
    <w:rsid w:val="001D5E2B"/>
    <w:rsid w:val="001D602C"/>
    <w:rsid w:val="001D61F3"/>
    <w:rsid w:val="001D6263"/>
    <w:rsid w:val="001D62C2"/>
    <w:rsid w:val="001D630E"/>
    <w:rsid w:val="001D69B6"/>
    <w:rsid w:val="001D69C3"/>
    <w:rsid w:val="001D6F1A"/>
    <w:rsid w:val="001D6FB9"/>
    <w:rsid w:val="001D7394"/>
    <w:rsid w:val="001D79F1"/>
    <w:rsid w:val="001D7A3E"/>
    <w:rsid w:val="001D7AE6"/>
    <w:rsid w:val="001D7FD4"/>
    <w:rsid w:val="001E054D"/>
    <w:rsid w:val="001E0600"/>
    <w:rsid w:val="001E06BE"/>
    <w:rsid w:val="001E0953"/>
    <w:rsid w:val="001E0DF2"/>
    <w:rsid w:val="001E0F29"/>
    <w:rsid w:val="001E10E2"/>
    <w:rsid w:val="001E124C"/>
    <w:rsid w:val="001E124F"/>
    <w:rsid w:val="001E16B5"/>
    <w:rsid w:val="001E17E2"/>
    <w:rsid w:val="001E1808"/>
    <w:rsid w:val="001E1B4C"/>
    <w:rsid w:val="001E1C00"/>
    <w:rsid w:val="001E1CB5"/>
    <w:rsid w:val="001E2151"/>
    <w:rsid w:val="001E21F5"/>
    <w:rsid w:val="001E23A7"/>
    <w:rsid w:val="001E2751"/>
    <w:rsid w:val="001E2CD0"/>
    <w:rsid w:val="001E2E4F"/>
    <w:rsid w:val="001E3028"/>
    <w:rsid w:val="001E3374"/>
    <w:rsid w:val="001E34CB"/>
    <w:rsid w:val="001E3813"/>
    <w:rsid w:val="001E3C57"/>
    <w:rsid w:val="001E3C88"/>
    <w:rsid w:val="001E430B"/>
    <w:rsid w:val="001E4FDE"/>
    <w:rsid w:val="001E522F"/>
    <w:rsid w:val="001E5266"/>
    <w:rsid w:val="001E54F1"/>
    <w:rsid w:val="001E56FE"/>
    <w:rsid w:val="001E5A5D"/>
    <w:rsid w:val="001E5AE1"/>
    <w:rsid w:val="001E5D25"/>
    <w:rsid w:val="001E5EE0"/>
    <w:rsid w:val="001E603C"/>
    <w:rsid w:val="001E6406"/>
    <w:rsid w:val="001E6548"/>
    <w:rsid w:val="001E69DE"/>
    <w:rsid w:val="001E6A66"/>
    <w:rsid w:val="001E6D10"/>
    <w:rsid w:val="001E7079"/>
    <w:rsid w:val="001E710C"/>
    <w:rsid w:val="001E7147"/>
    <w:rsid w:val="001E71D2"/>
    <w:rsid w:val="001E7628"/>
    <w:rsid w:val="001E7941"/>
    <w:rsid w:val="001E7A64"/>
    <w:rsid w:val="001E7B14"/>
    <w:rsid w:val="001E7F98"/>
    <w:rsid w:val="001F013C"/>
    <w:rsid w:val="001F01EB"/>
    <w:rsid w:val="001F06D8"/>
    <w:rsid w:val="001F0718"/>
    <w:rsid w:val="001F0775"/>
    <w:rsid w:val="001F0AA3"/>
    <w:rsid w:val="001F0ACC"/>
    <w:rsid w:val="001F0B5E"/>
    <w:rsid w:val="001F0C9F"/>
    <w:rsid w:val="001F1317"/>
    <w:rsid w:val="001F1373"/>
    <w:rsid w:val="001F147F"/>
    <w:rsid w:val="001F1B3B"/>
    <w:rsid w:val="001F1CE9"/>
    <w:rsid w:val="001F1CFB"/>
    <w:rsid w:val="001F1ED3"/>
    <w:rsid w:val="001F22E2"/>
    <w:rsid w:val="001F2664"/>
    <w:rsid w:val="001F276C"/>
    <w:rsid w:val="001F28D7"/>
    <w:rsid w:val="001F28E1"/>
    <w:rsid w:val="001F2EC5"/>
    <w:rsid w:val="001F331B"/>
    <w:rsid w:val="001F371A"/>
    <w:rsid w:val="001F3A57"/>
    <w:rsid w:val="001F3A65"/>
    <w:rsid w:val="001F4196"/>
    <w:rsid w:val="001F420C"/>
    <w:rsid w:val="001F471C"/>
    <w:rsid w:val="001F47C5"/>
    <w:rsid w:val="001F4826"/>
    <w:rsid w:val="001F4B4F"/>
    <w:rsid w:val="001F4CB5"/>
    <w:rsid w:val="001F50E9"/>
    <w:rsid w:val="001F5507"/>
    <w:rsid w:val="001F559C"/>
    <w:rsid w:val="001F5751"/>
    <w:rsid w:val="001F5C3B"/>
    <w:rsid w:val="001F5D2B"/>
    <w:rsid w:val="001F5EAB"/>
    <w:rsid w:val="001F61B8"/>
    <w:rsid w:val="001F62E8"/>
    <w:rsid w:val="001F67C0"/>
    <w:rsid w:val="001F6A98"/>
    <w:rsid w:val="001F6BED"/>
    <w:rsid w:val="001F6D1C"/>
    <w:rsid w:val="001F6E70"/>
    <w:rsid w:val="001F6F17"/>
    <w:rsid w:val="001F719D"/>
    <w:rsid w:val="001F733D"/>
    <w:rsid w:val="001F75C3"/>
    <w:rsid w:val="001F75F1"/>
    <w:rsid w:val="001F76F6"/>
    <w:rsid w:val="001F7705"/>
    <w:rsid w:val="001F7968"/>
    <w:rsid w:val="001F7B4B"/>
    <w:rsid w:val="001F7D26"/>
    <w:rsid w:val="001F7E39"/>
    <w:rsid w:val="002006BC"/>
    <w:rsid w:val="00200872"/>
    <w:rsid w:val="00201156"/>
    <w:rsid w:val="00201C09"/>
    <w:rsid w:val="00201CAB"/>
    <w:rsid w:val="00201E10"/>
    <w:rsid w:val="00201E1A"/>
    <w:rsid w:val="00201E99"/>
    <w:rsid w:val="00201F54"/>
    <w:rsid w:val="00202557"/>
    <w:rsid w:val="00202746"/>
    <w:rsid w:val="00202AA6"/>
    <w:rsid w:val="0020306A"/>
    <w:rsid w:val="00203076"/>
    <w:rsid w:val="00203273"/>
    <w:rsid w:val="0020332C"/>
    <w:rsid w:val="002038D2"/>
    <w:rsid w:val="002039D6"/>
    <w:rsid w:val="00203F1C"/>
    <w:rsid w:val="002041C0"/>
    <w:rsid w:val="00204309"/>
    <w:rsid w:val="002044A0"/>
    <w:rsid w:val="00204FC5"/>
    <w:rsid w:val="0020503C"/>
    <w:rsid w:val="002055E6"/>
    <w:rsid w:val="0020562F"/>
    <w:rsid w:val="0020566D"/>
    <w:rsid w:val="002056B5"/>
    <w:rsid w:val="00205AA2"/>
    <w:rsid w:val="002060BB"/>
    <w:rsid w:val="002063CE"/>
    <w:rsid w:val="002067DB"/>
    <w:rsid w:val="00206901"/>
    <w:rsid w:val="0020694A"/>
    <w:rsid w:val="00206ACF"/>
    <w:rsid w:val="00206B4D"/>
    <w:rsid w:val="00206C54"/>
    <w:rsid w:val="00206F3F"/>
    <w:rsid w:val="0020772A"/>
    <w:rsid w:val="00207821"/>
    <w:rsid w:val="0020799C"/>
    <w:rsid w:val="00207F41"/>
    <w:rsid w:val="00207FA0"/>
    <w:rsid w:val="00210264"/>
    <w:rsid w:val="002102F1"/>
    <w:rsid w:val="00210387"/>
    <w:rsid w:val="002103BD"/>
    <w:rsid w:val="00210578"/>
    <w:rsid w:val="0021062D"/>
    <w:rsid w:val="00210A7D"/>
    <w:rsid w:val="00210E13"/>
    <w:rsid w:val="00210E6F"/>
    <w:rsid w:val="00210F32"/>
    <w:rsid w:val="00210FA6"/>
    <w:rsid w:val="00211733"/>
    <w:rsid w:val="00211A21"/>
    <w:rsid w:val="00211A93"/>
    <w:rsid w:val="00211F61"/>
    <w:rsid w:val="002120C9"/>
    <w:rsid w:val="0021242D"/>
    <w:rsid w:val="002127EB"/>
    <w:rsid w:val="0021286E"/>
    <w:rsid w:val="00212C42"/>
    <w:rsid w:val="00213D8F"/>
    <w:rsid w:val="00214468"/>
    <w:rsid w:val="00214493"/>
    <w:rsid w:val="002147A0"/>
    <w:rsid w:val="00214AE6"/>
    <w:rsid w:val="00214AF5"/>
    <w:rsid w:val="00214BC7"/>
    <w:rsid w:val="00214BE7"/>
    <w:rsid w:val="00214D5C"/>
    <w:rsid w:val="0021513F"/>
    <w:rsid w:val="00215338"/>
    <w:rsid w:val="002153E1"/>
    <w:rsid w:val="002155F5"/>
    <w:rsid w:val="00215704"/>
    <w:rsid w:val="00215824"/>
    <w:rsid w:val="00215D3A"/>
    <w:rsid w:val="002160B2"/>
    <w:rsid w:val="002162D6"/>
    <w:rsid w:val="00216301"/>
    <w:rsid w:val="00216607"/>
    <w:rsid w:val="002168B8"/>
    <w:rsid w:val="00216BA6"/>
    <w:rsid w:val="00216C21"/>
    <w:rsid w:val="00216D64"/>
    <w:rsid w:val="00216E53"/>
    <w:rsid w:val="00216EC6"/>
    <w:rsid w:val="00217149"/>
    <w:rsid w:val="0021765E"/>
    <w:rsid w:val="00217E00"/>
    <w:rsid w:val="00217ECC"/>
    <w:rsid w:val="00217F5E"/>
    <w:rsid w:val="0021C02A"/>
    <w:rsid w:val="002206C9"/>
    <w:rsid w:val="002207A8"/>
    <w:rsid w:val="00220974"/>
    <w:rsid w:val="002209B0"/>
    <w:rsid w:val="00220ABE"/>
    <w:rsid w:val="00220BE9"/>
    <w:rsid w:val="00220D72"/>
    <w:rsid w:val="00220F5D"/>
    <w:rsid w:val="002213E7"/>
    <w:rsid w:val="002213FA"/>
    <w:rsid w:val="00221573"/>
    <w:rsid w:val="00221649"/>
    <w:rsid w:val="002218DB"/>
    <w:rsid w:val="00221A94"/>
    <w:rsid w:val="00221D70"/>
    <w:rsid w:val="002220D7"/>
    <w:rsid w:val="00222181"/>
    <w:rsid w:val="00222885"/>
    <w:rsid w:val="00223284"/>
    <w:rsid w:val="002233DB"/>
    <w:rsid w:val="002234EA"/>
    <w:rsid w:val="0022355E"/>
    <w:rsid w:val="00223729"/>
    <w:rsid w:val="002240DA"/>
    <w:rsid w:val="0022440A"/>
    <w:rsid w:val="002246ED"/>
    <w:rsid w:val="00224899"/>
    <w:rsid w:val="00224D1F"/>
    <w:rsid w:val="00224E4B"/>
    <w:rsid w:val="00225039"/>
    <w:rsid w:val="00225517"/>
    <w:rsid w:val="0022561A"/>
    <w:rsid w:val="0022588D"/>
    <w:rsid w:val="00225AA1"/>
    <w:rsid w:val="00225BEB"/>
    <w:rsid w:val="00225EBD"/>
    <w:rsid w:val="002269A8"/>
    <w:rsid w:val="00226B55"/>
    <w:rsid w:val="00226EC0"/>
    <w:rsid w:val="00227152"/>
    <w:rsid w:val="00227351"/>
    <w:rsid w:val="00227643"/>
    <w:rsid w:val="00227B7C"/>
    <w:rsid w:val="00227F8F"/>
    <w:rsid w:val="0023003A"/>
    <w:rsid w:val="002301BD"/>
    <w:rsid w:val="0023034F"/>
    <w:rsid w:val="002309CB"/>
    <w:rsid w:val="00230AD5"/>
    <w:rsid w:val="00230B28"/>
    <w:rsid w:val="00230C1E"/>
    <w:rsid w:val="00230CD7"/>
    <w:rsid w:val="00230D66"/>
    <w:rsid w:val="00230DBD"/>
    <w:rsid w:val="00231019"/>
    <w:rsid w:val="002312A9"/>
    <w:rsid w:val="002314ED"/>
    <w:rsid w:val="002319A8"/>
    <w:rsid w:val="00231D08"/>
    <w:rsid w:val="00232243"/>
    <w:rsid w:val="0023290E"/>
    <w:rsid w:val="002329E9"/>
    <w:rsid w:val="00232C9B"/>
    <w:rsid w:val="00232D0C"/>
    <w:rsid w:val="00232D64"/>
    <w:rsid w:val="00232E67"/>
    <w:rsid w:val="00232F8E"/>
    <w:rsid w:val="00233055"/>
    <w:rsid w:val="00233238"/>
    <w:rsid w:val="00233522"/>
    <w:rsid w:val="00233BA4"/>
    <w:rsid w:val="00233C2F"/>
    <w:rsid w:val="00233D24"/>
    <w:rsid w:val="00233DC3"/>
    <w:rsid w:val="002342D6"/>
    <w:rsid w:val="00234484"/>
    <w:rsid w:val="00234B98"/>
    <w:rsid w:val="00234D25"/>
    <w:rsid w:val="00234FB1"/>
    <w:rsid w:val="00234FCB"/>
    <w:rsid w:val="00235105"/>
    <w:rsid w:val="0023533B"/>
    <w:rsid w:val="0023546E"/>
    <w:rsid w:val="0023566C"/>
    <w:rsid w:val="00235CA1"/>
    <w:rsid w:val="002361B7"/>
    <w:rsid w:val="0023663C"/>
    <w:rsid w:val="00236AE8"/>
    <w:rsid w:val="00236C48"/>
    <w:rsid w:val="00236D7A"/>
    <w:rsid w:val="00236DB6"/>
    <w:rsid w:val="002373C1"/>
    <w:rsid w:val="00237936"/>
    <w:rsid w:val="00237C4D"/>
    <w:rsid w:val="00237EC6"/>
    <w:rsid w:val="00237F06"/>
    <w:rsid w:val="0024030C"/>
    <w:rsid w:val="002405FD"/>
    <w:rsid w:val="0024060E"/>
    <w:rsid w:val="00240665"/>
    <w:rsid w:val="00240BD7"/>
    <w:rsid w:val="00240D2F"/>
    <w:rsid w:val="0024191F"/>
    <w:rsid w:val="00241AC1"/>
    <w:rsid w:val="00241AE2"/>
    <w:rsid w:val="00241B55"/>
    <w:rsid w:val="00241CE8"/>
    <w:rsid w:val="0024213E"/>
    <w:rsid w:val="002422DF"/>
    <w:rsid w:val="0024265A"/>
    <w:rsid w:val="00242B4A"/>
    <w:rsid w:val="00242EBD"/>
    <w:rsid w:val="00242F22"/>
    <w:rsid w:val="00243438"/>
    <w:rsid w:val="0024351D"/>
    <w:rsid w:val="002436B1"/>
    <w:rsid w:val="00243870"/>
    <w:rsid w:val="00243A09"/>
    <w:rsid w:val="00243A98"/>
    <w:rsid w:val="00243DDC"/>
    <w:rsid w:val="00243E4E"/>
    <w:rsid w:val="00243EDD"/>
    <w:rsid w:val="00243FD9"/>
    <w:rsid w:val="0024434F"/>
    <w:rsid w:val="002446C7"/>
    <w:rsid w:val="00244C86"/>
    <w:rsid w:val="0024501B"/>
    <w:rsid w:val="002455B5"/>
    <w:rsid w:val="00245FEB"/>
    <w:rsid w:val="0024631F"/>
    <w:rsid w:val="00246E32"/>
    <w:rsid w:val="00246ED3"/>
    <w:rsid w:val="00246F91"/>
    <w:rsid w:val="0024708D"/>
    <w:rsid w:val="00247222"/>
    <w:rsid w:val="0024731E"/>
    <w:rsid w:val="00247551"/>
    <w:rsid w:val="00247607"/>
    <w:rsid w:val="002477B4"/>
    <w:rsid w:val="0024785F"/>
    <w:rsid w:val="002479F2"/>
    <w:rsid w:val="00247AAE"/>
    <w:rsid w:val="00250014"/>
    <w:rsid w:val="0025004F"/>
    <w:rsid w:val="002502EB"/>
    <w:rsid w:val="002504C5"/>
    <w:rsid w:val="00250699"/>
    <w:rsid w:val="002506E5"/>
    <w:rsid w:val="0025109F"/>
    <w:rsid w:val="0025141D"/>
    <w:rsid w:val="002519FF"/>
    <w:rsid w:val="00251CD0"/>
    <w:rsid w:val="00251F04"/>
    <w:rsid w:val="00252185"/>
    <w:rsid w:val="00252402"/>
    <w:rsid w:val="0025283D"/>
    <w:rsid w:val="0025294E"/>
    <w:rsid w:val="00252C14"/>
    <w:rsid w:val="002532B4"/>
    <w:rsid w:val="002534FE"/>
    <w:rsid w:val="00253778"/>
    <w:rsid w:val="002539D2"/>
    <w:rsid w:val="00253D7B"/>
    <w:rsid w:val="00253E3C"/>
    <w:rsid w:val="002543E6"/>
    <w:rsid w:val="002545C3"/>
    <w:rsid w:val="0025463E"/>
    <w:rsid w:val="0025478C"/>
    <w:rsid w:val="00254B78"/>
    <w:rsid w:val="00254DBB"/>
    <w:rsid w:val="00254DEC"/>
    <w:rsid w:val="002553B5"/>
    <w:rsid w:val="0025541C"/>
    <w:rsid w:val="00255514"/>
    <w:rsid w:val="002555BC"/>
    <w:rsid w:val="00255AC8"/>
    <w:rsid w:val="00255BC7"/>
    <w:rsid w:val="00255BF5"/>
    <w:rsid w:val="00255E5A"/>
    <w:rsid w:val="00255EF6"/>
    <w:rsid w:val="00256123"/>
    <w:rsid w:val="00256303"/>
    <w:rsid w:val="002563A1"/>
    <w:rsid w:val="0025669E"/>
    <w:rsid w:val="002566FA"/>
    <w:rsid w:val="00256852"/>
    <w:rsid w:val="002568BB"/>
    <w:rsid w:val="00256A9F"/>
    <w:rsid w:val="002571E7"/>
    <w:rsid w:val="00257231"/>
    <w:rsid w:val="0025735F"/>
    <w:rsid w:val="0025748C"/>
    <w:rsid w:val="0025774F"/>
    <w:rsid w:val="00257928"/>
    <w:rsid w:val="00257A03"/>
    <w:rsid w:val="00257A32"/>
    <w:rsid w:val="00257D24"/>
    <w:rsid w:val="00257F75"/>
    <w:rsid w:val="00260014"/>
    <w:rsid w:val="0026019F"/>
    <w:rsid w:val="00260335"/>
    <w:rsid w:val="00260427"/>
    <w:rsid w:val="00260829"/>
    <w:rsid w:val="00260851"/>
    <w:rsid w:val="0026095D"/>
    <w:rsid w:val="002609A6"/>
    <w:rsid w:val="0026109C"/>
    <w:rsid w:val="00261583"/>
    <w:rsid w:val="002615FC"/>
    <w:rsid w:val="002616EF"/>
    <w:rsid w:val="00261810"/>
    <w:rsid w:val="00261CFF"/>
    <w:rsid w:val="00261DA7"/>
    <w:rsid w:val="00261E76"/>
    <w:rsid w:val="00261E84"/>
    <w:rsid w:val="002620BD"/>
    <w:rsid w:val="002620E7"/>
    <w:rsid w:val="002621C9"/>
    <w:rsid w:val="00262606"/>
    <w:rsid w:val="00262643"/>
    <w:rsid w:val="00262A56"/>
    <w:rsid w:val="00262A67"/>
    <w:rsid w:val="00262A7A"/>
    <w:rsid w:val="0026342E"/>
    <w:rsid w:val="00263768"/>
    <w:rsid w:val="002638A5"/>
    <w:rsid w:val="00263AA2"/>
    <w:rsid w:val="00263F69"/>
    <w:rsid w:val="00264337"/>
    <w:rsid w:val="002645B6"/>
    <w:rsid w:val="002645D5"/>
    <w:rsid w:val="0026496B"/>
    <w:rsid w:val="00264DFF"/>
    <w:rsid w:val="00265172"/>
    <w:rsid w:val="0026524C"/>
    <w:rsid w:val="0026528B"/>
    <w:rsid w:val="002658E7"/>
    <w:rsid w:val="0026596A"/>
    <w:rsid w:val="00265C32"/>
    <w:rsid w:val="00265C68"/>
    <w:rsid w:val="00265C8E"/>
    <w:rsid w:val="00266416"/>
    <w:rsid w:val="00266C61"/>
    <w:rsid w:val="00266E41"/>
    <w:rsid w:val="002670B4"/>
    <w:rsid w:val="0026721B"/>
    <w:rsid w:val="0026775A"/>
    <w:rsid w:val="00267864"/>
    <w:rsid w:val="002679A7"/>
    <w:rsid w:val="00267ACF"/>
    <w:rsid w:val="002701BA"/>
    <w:rsid w:val="002701E4"/>
    <w:rsid w:val="0027039A"/>
    <w:rsid w:val="00270448"/>
    <w:rsid w:val="002704DA"/>
    <w:rsid w:val="00270591"/>
    <w:rsid w:val="0027079B"/>
    <w:rsid w:val="00270BA0"/>
    <w:rsid w:val="00271002"/>
    <w:rsid w:val="0027115B"/>
    <w:rsid w:val="002711C8"/>
    <w:rsid w:val="002711D8"/>
    <w:rsid w:val="00271463"/>
    <w:rsid w:val="0027146B"/>
    <w:rsid w:val="0027176F"/>
    <w:rsid w:val="0027186F"/>
    <w:rsid w:val="002719AF"/>
    <w:rsid w:val="00271D42"/>
    <w:rsid w:val="00271E4B"/>
    <w:rsid w:val="002724D7"/>
    <w:rsid w:val="0027271E"/>
    <w:rsid w:val="00272BB9"/>
    <w:rsid w:val="00272D81"/>
    <w:rsid w:val="002731E2"/>
    <w:rsid w:val="00273298"/>
    <w:rsid w:val="002737FF"/>
    <w:rsid w:val="0027383F"/>
    <w:rsid w:val="00273959"/>
    <w:rsid w:val="00273CBA"/>
    <w:rsid w:val="00273DD6"/>
    <w:rsid w:val="00273E6E"/>
    <w:rsid w:val="00273F90"/>
    <w:rsid w:val="00273FF0"/>
    <w:rsid w:val="002741BB"/>
    <w:rsid w:val="002742C6"/>
    <w:rsid w:val="002743EB"/>
    <w:rsid w:val="00274581"/>
    <w:rsid w:val="00274675"/>
    <w:rsid w:val="002746E7"/>
    <w:rsid w:val="00275104"/>
    <w:rsid w:val="00275359"/>
    <w:rsid w:val="002754F0"/>
    <w:rsid w:val="002754F6"/>
    <w:rsid w:val="00275A69"/>
    <w:rsid w:val="00275CD7"/>
    <w:rsid w:val="00275D14"/>
    <w:rsid w:val="00275D27"/>
    <w:rsid w:val="00276173"/>
    <w:rsid w:val="002762C4"/>
    <w:rsid w:val="002763F2"/>
    <w:rsid w:val="002764DD"/>
    <w:rsid w:val="00276711"/>
    <w:rsid w:val="002770AF"/>
    <w:rsid w:val="002771FC"/>
    <w:rsid w:val="002772D3"/>
    <w:rsid w:val="002773CB"/>
    <w:rsid w:val="002773DA"/>
    <w:rsid w:val="00277594"/>
    <w:rsid w:val="00277815"/>
    <w:rsid w:val="0027794D"/>
    <w:rsid w:val="00277B28"/>
    <w:rsid w:val="00277B95"/>
    <w:rsid w:val="00277BFB"/>
    <w:rsid w:val="00277D8F"/>
    <w:rsid w:val="00277E86"/>
    <w:rsid w:val="00277F2F"/>
    <w:rsid w:val="00277F44"/>
    <w:rsid w:val="00280469"/>
    <w:rsid w:val="002809C7"/>
    <w:rsid w:val="00280E39"/>
    <w:rsid w:val="00281014"/>
    <w:rsid w:val="00281149"/>
    <w:rsid w:val="002816C2"/>
    <w:rsid w:val="0028192D"/>
    <w:rsid w:val="002819A2"/>
    <w:rsid w:val="00281B85"/>
    <w:rsid w:val="00281D8E"/>
    <w:rsid w:val="00281E37"/>
    <w:rsid w:val="0028219C"/>
    <w:rsid w:val="002823E8"/>
    <w:rsid w:val="002828F7"/>
    <w:rsid w:val="00282B63"/>
    <w:rsid w:val="00282F50"/>
    <w:rsid w:val="002830AF"/>
    <w:rsid w:val="002831E8"/>
    <w:rsid w:val="00283299"/>
    <w:rsid w:val="002834C5"/>
    <w:rsid w:val="00283547"/>
    <w:rsid w:val="00283623"/>
    <w:rsid w:val="00283965"/>
    <w:rsid w:val="00283DA0"/>
    <w:rsid w:val="00283ECE"/>
    <w:rsid w:val="00283F56"/>
    <w:rsid w:val="00283FAA"/>
    <w:rsid w:val="00284498"/>
    <w:rsid w:val="00284581"/>
    <w:rsid w:val="002846F0"/>
    <w:rsid w:val="00284C70"/>
    <w:rsid w:val="00284D40"/>
    <w:rsid w:val="00284FD9"/>
    <w:rsid w:val="0028514A"/>
    <w:rsid w:val="0028528B"/>
    <w:rsid w:val="00285625"/>
    <w:rsid w:val="00285767"/>
    <w:rsid w:val="00285D4E"/>
    <w:rsid w:val="00285E77"/>
    <w:rsid w:val="00286054"/>
    <w:rsid w:val="002866A4"/>
    <w:rsid w:val="002867AD"/>
    <w:rsid w:val="0028694B"/>
    <w:rsid w:val="00286AA1"/>
    <w:rsid w:val="00286ABE"/>
    <w:rsid w:val="0028721A"/>
    <w:rsid w:val="0028741C"/>
    <w:rsid w:val="00287973"/>
    <w:rsid w:val="00287B47"/>
    <w:rsid w:val="00287CB8"/>
    <w:rsid w:val="00287E35"/>
    <w:rsid w:val="002900B6"/>
    <w:rsid w:val="002902E5"/>
    <w:rsid w:val="00290AED"/>
    <w:rsid w:val="00290F45"/>
    <w:rsid w:val="00290FC8"/>
    <w:rsid w:val="0029109C"/>
    <w:rsid w:val="00291182"/>
    <w:rsid w:val="002911E0"/>
    <w:rsid w:val="00291211"/>
    <w:rsid w:val="002914F1"/>
    <w:rsid w:val="00291E40"/>
    <w:rsid w:val="00291F30"/>
    <w:rsid w:val="0029228B"/>
    <w:rsid w:val="002922FE"/>
    <w:rsid w:val="002925D6"/>
    <w:rsid w:val="0029262F"/>
    <w:rsid w:val="00292A1B"/>
    <w:rsid w:val="00292BE1"/>
    <w:rsid w:val="00292DC7"/>
    <w:rsid w:val="00293204"/>
    <w:rsid w:val="00293462"/>
    <w:rsid w:val="00293559"/>
    <w:rsid w:val="0029366A"/>
    <w:rsid w:val="00293726"/>
    <w:rsid w:val="00293B22"/>
    <w:rsid w:val="00293BA5"/>
    <w:rsid w:val="0029412E"/>
    <w:rsid w:val="00294185"/>
    <w:rsid w:val="002941AF"/>
    <w:rsid w:val="00294222"/>
    <w:rsid w:val="00294654"/>
    <w:rsid w:val="00294840"/>
    <w:rsid w:val="00294E3D"/>
    <w:rsid w:val="0029548F"/>
    <w:rsid w:val="00295757"/>
    <w:rsid w:val="002959D1"/>
    <w:rsid w:val="00295B00"/>
    <w:rsid w:val="00295D15"/>
    <w:rsid w:val="00296173"/>
    <w:rsid w:val="0029644F"/>
    <w:rsid w:val="0029649C"/>
    <w:rsid w:val="00296A01"/>
    <w:rsid w:val="00297160"/>
    <w:rsid w:val="002974BD"/>
    <w:rsid w:val="002975E8"/>
    <w:rsid w:val="0029763F"/>
    <w:rsid w:val="002979AC"/>
    <w:rsid w:val="00297A92"/>
    <w:rsid w:val="00297C5C"/>
    <w:rsid w:val="00297F0D"/>
    <w:rsid w:val="002A0095"/>
    <w:rsid w:val="002A0305"/>
    <w:rsid w:val="002A07B9"/>
    <w:rsid w:val="002A07E6"/>
    <w:rsid w:val="002A08B1"/>
    <w:rsid w:val="002A0A45"/>
    <w:rsid w:val="002A0B74"/>
    <w:rsid w:val="002A0E70"/>
    <w:rsid w:val="002A1780"/>
    <w:rsid w:val="002A1BF8"/>
    <w:rsid w:val="002A1EE5"/>
    <w:rsid w:val="002A1F29"/>
    <w:rsid w:val="002A207D"/>
    <w:rsid w:val="002A2207"/>
    <w:rsid w:val="002A2249"/>
    <w:rsid w:val="002A22B4"/>
    <w:rsid w:val="002A246E"/>
    <w:rsid w:val="002A248D"/>
    <w:rsid w:val="002A2564"/>
    <w:rsid w:val="002A268B"/>
    <w:rsid w:val="002A2B0C"/>
    <w:rsid w:val="002A2D1B"/>
    <w:rsid w:val="002A2F8E"/>
    <w:rsid w:val="002A31C1"/>
    <w:rsid w:val="002A3553"/>
    <w:rsid w:val="002A3A2B"/>
    <w:rsid w:val="002A3B29"/>
    <w:rsid w:val="002A3F80"/>
    <w:rsid w:val="002A417A"/>
    <w:rsid w:val="002A422D"/>
    <w:rsid w:val="002A43B2"/>
    <w:rsid w:val="002A4445"/>
    <w:rsid w:val="002A45DF"/>
    <w:rsid w:val="002A47D1"/>
    <w:rsid w:val="002A4ADE"/>
    <w:rsid w:val="002A500D"/>
    <w:rsid w:val="002A5458"/>
    <w:rsid w:val="002A569E"/>
    <w:rsid w:val="002A589C"/>
    <w:rsid w:val="002A59C5"/>
    <w:rsid w:val="002A5A81"/>
    <w:rsid w:val="002A5CD8"/>
    <w:rsid w:val="002A6494"/>
    <w:rsid w:val="002A64D5"/>
    <w:rsid w:val="002A6BFC"/>
    <w:rsid w:val="002A6C07"/>
    <w:rsid w:val="002A6C3A"/>
    <w:rsid w:val="002A6D27"/>
    <w:rsid w:val="002A6E5C"/>
    <w:rsid w:val="002A6F0F"/>
    <w:rsid w:val="002A6F7A"/>
    <w:rsid w:val="002A7256"/>
    <w:rsid w:val="002A75B8"/>
    <w:rsid w:val="002A761B"/>
    <w:rsid w:val="002A7798"/>
    <w:rsid w:val="002A7A8A"/>
    <w:rsid w:val="002A7C00"/>
    <w:rsid w:val="002B01C2"/>
    <w:rsid w:val="002B076B"/>
    <w:rsid w:val="002B081F"/>
    <w:rsid w:val="002B088A"/>
    <w:rsid w:val="002B0978"/>
    <w:rsid w:val="002B099F"/>
    <w:rsid w:val="002B09A0"/>
    <w:rsid w:val="002B0B21"/>
    <w:rsid w:val="002B0F5C"/>
    <w:rsid w:val="002B0FAD"/>
    <w:rsid w:val="002B0FDF"/>
    <w:rsid w:val="002B1275"/>
    <w:rsid w:val="002B1277"/>
    <w:rsid w:val="002B1670"/>
    <w:rsid w:val="002B1E9C"/>
    <w:rsid w:val="002B1EA5"/>
    <w:rsid w:val="002B1F4B"/>
    <w:rsid w:val="002B2172"/>
    <w:rsid w:val="002B234A"/>
    <w:rsid w:val="002B23DB"/>
    <w:rsid w:val="002B2BF7"/>
    <w:rsid w:val="002B31E7"/>
    <w:rsid w:val="002B320E"/>
    <w:rsid w:val="002B366F"/>
    <w:rsid w:val="002B3A39"/>
    <w:rsid w:val="002B3AFB"/>
    <w:rsid w:val="002B3D2E"/>
    <w:rsid w:val="002B3F04"/>
    <w:rsid w:val="002B400B"/>
    <w:rsid w:val="002B40B0"/>
    <w:rsid w:val="002B40CD"/>
    <w:rsid w:val="002B41D6"/>
    <w:rsid w:val="002B4209"/>
    <w:rsid w:val="002B4319"/>
    <w:rsid w:val="002B47F8"/>
    <w:rsid w:val="002B4A2D"/>
    <w:rsid w:val="002B4B23"/>
    <w:rsid w:val="002B4B46"/>
    <w:rsid w:val="002B5210"/>
    <w:rsid w:val="002B5446"/>
    <w:rsid w:val="002B56F2"/>
    <w:rsid w:val="002B57B3"/>
    <w:rsid w:val="002B587A"/>
    <w:rsid w:val="002B5995"/>
    <w:rsid w:val="002B5C66"/>
    <w:rsid w:val="002B5D67"/>
    <w:rsid w:val="002B5D73"/>
    <w:rsid w:val="002B5FE5"/>
    <w:rsid w:val="002B6316"/>
    <w:rsid w:val="002B6317"/>
    <w:rsid w:val="002B63D2"/>
    <w:rsid w:val="002B64B5"/>
    <w:rsid w:val="002B66DC"/>
    <w:rsid w:val="002B6C9B"/>
    <w:rsid w:val="002B6EA2"/>
    <w:rsid w:val="002B6F07"/>
    <w:rsid w:val="002B6F17"/>
    <w:rsid w:val="002B7048"/>
    <w:rsid w:val="002B7111"/>
    <w:rsid w:val="002B7382"/>
    <w:rsid w:val="002B7571"/>
    <w:rsid w:val="002B7BBE"/>
    <w:rsid w:val="002B7DC1"/>
    <w:rsid w:val="002C0101"/>
    <w:rsid w:val="002C03A5"/>
    <w:rsid w:val="002C05F2"/>
    <w:rsid w:val="002C0847"/>
    <w:rsid w:val="002C0A54"/>
    <w:rsid w:val="002C0ADA"/>
    <w:rsid w:val="002C0C8D"/>
    <w:rsid w:val="002C0D16"/>
    <w:rsid w:val="002C116E"/>
    <w:rsid w:val="002C1783"/>
    <w:rsid w:val="002C1970"/>
    <w:rsid w:val="002C1A46"/>
    <w:rsid w:val="002C1B13"/>
    <w:rsid w:val="002C1F2B"/>
    <w:rsid w:val="002C2026"/>
    <w:rsid w:val="002C2047"/>
    <w:rsid w:val="002C2119"/>
    <w:rsid w:val="002C26D1"/>
    <w:rsid w:val="002C2BA6"/>
    <w:rsid w:val="002C312F"/>
    <w:rsid w:val="002C32B0"/>
    <w:rsid w:val="002C37DC"/>
    <w:rsid w:val="002C382D"/>
    <w:rsid w:val="002C3925"/>
    <w:rsid w:val="002C3AB9"/>
    <w:rsid w:val="002C3F7C"/>
    <w:rsid w:val="002C3FAA"/>
    <w:rsid w:val="002C401E"/>
    <w:rsid w:val="002C4058"/>
    <w:rsid w:val="002C4596"/>
    <w:rsid w:val="002C4D49"/>
    <w:rsid w:val="002C4EEC"/>
    <w:rsid w:val="002C5121"/>
    <w:rsid w:val="002C5132"/>
    <w:rsid w:val="002C517D"/>
    <w:rsid w:val="002C529D"/>
    <w:rsid w:val="002C5D4D"/>
    <w:rsid w:val="002C60F6"/>
    <w:rsid w:val="002C61C6"/>
    <w:rsid w:val="002C625D"/>
    <w:rsid w:val="002C65CC"/>
    <w:rsid w:val="002C6702"/>
    <w:rsid w:val="002C6708"/>
    <w:rsid w:val="002C674C"/>
    <w:rsid w:val="002C6888"/>
    <w:rsid w:val="002C6929"/>
    <w:rsid w:val="002C6A70"/>
    <w:rsid w:val="002C6BCC"/>
    <w:rsid w:val="002C6BE4"/>
    <w:rsid w:val="002C6D66"/>
    <w:rsid w:val="002C73BB"/>
    <w:rsid w:val="002C747D"/>
    <w:rsid w:val="002C758C"/>
    <w:rsid w:val="002C7621"/>
    <w:rsid w:val="002C775B"/>
    <w:rsid w:val="002C7A85"/>
    <w:rsid w:val="002C7F80"/>
    <w:rsid w:val="002D01FE"/>
    <w:rsid w:val="002D037A"/>
    <w:rsid w:val="002D0414"/>
    <w:rsid w:val="002D045C"/>
    <w:rsid w:val="002D0530"/>
    <w:rsid w:val="002D0A56"/>
    <w:rsid w:val="002D0D45"/>
    <w:rsid w:val="002D0D96"/>
    <w:rsid w:val="002D1599"/>
    <w:rsid w:val="002D15C0"/>
    <w:rsid w:val="002D1F1F"/>
    <w:rsid w:val="002D208A"/>
    <w:rsid w:val="002D211B"/>
    <w:rsid w:val="002D2724"/>
    <w:rsid w:val="002D27B7"/>
    <w:rsid w:val="002D28DA"/>
    <w:rsid w:val="002D2DBC"/>
    <w:rsid w:val="002D2F24"/>
    <w:rsid w:val="002D307B"/>
    <w:rsid w:val="002D31C2"/>
    <w:rsid w:val="002D3289"/>
    <w:rsid w:val="002D333A"/>
    <w:rsid w:val="002D33AA"/>
    <w:rsid w:val="002D357D"/>
    <w:rsid w:val="002D38BF"/>
    <w:rsid w:val="002D3F58"/>
    <w:rsid w:val="002D4395"/>
    <w:rsid w:val="002D4508"/>
    <w:rsid w:val="002D47A2"/>
    <w:rsid w:val="002D47B3"/>
    <w:rsid w:val="002D48E9"/>
    <w:rsid w:val="002D4CBD"/>
    <w:rsid w:val="002D50C8"/>
    <w:rsid w:val="002D5516"/>
    <w:rsid w:val="002D58BD"/>
    <w:rsid w:val="002D5A44"/>
    <w:rsid w:val="002D5AA4"/>
    <w:rsid w:val="002D5BA1"/>
    <w:rsid w:val="002D5C28"/>
    <w:rsid w:val="002D62AC"/>
    <w:rsid w:val="002D6327"/>
    <w:rsid w:val="002D69B5"/>
    <w:rsid w:val="002D6C8A"/>
    <w:rsid w:val="002D70F1"/>
    <w:rsid w:val="002D7681"/>
    <w:rsid w:val="002D7DAB"/>
    <w:rsid w:val="002E0209"/>
    <w:rsid w:val="002E02EA"/>
    <w:rsid w:val="002E0771"/>
    <w:rsid w:val="002E0E83"/>
    <w:rsid w:val="002E1441"/>
    <w:rsid w:val="002E15F1"/>
    <w:rsid w:val="002E18B8"/>
    <w:rsid w:val="002E1DAF"/>
    <w:rsid w:val="002E1DC4"/>
    <w:rsid w:val="002E2076"/>
    <w:rsid w:val="002E20CD"/>
    <w:rsid w:val="002E20EF"/>
    <w:rsid w:val="002E25E6"/>
    <w:rsid w:val="002E26EC"/>
    <w:rsid w:val="002E26FF"/>
    <w:rsid w:val="002E2A0F"/>
    <w:rsid w:val="002E2A39"/>
    <w:rsid w:val="002E2B87"/>
    <w:rsid w:val="002E327F"/>
    <w:rsid w:val="002E3302"/>
    <w:rsid w:val="002E33F9"/>
    <w:rsid w:val="002E3587"/>
    <w:rsid w:val="002E35CC"/>
    <w:rsid w:val="002E39DF"/>
    <w:rsid w:val="002E3F5A"/>
    <w:rsid w:val="002E41FA"/>
    <w:rsid w:val="002E46A7"/>
    <w:rsid w:val="002E4F0A"/>
    <w:rsid w:val="002E505A"/>
    <w:rsid w:val="002E513E"/>
    <w:rsid w:val="002E54BC"/>
    <w:rsid w:val="002E54EE"/>
    <w:rsid w:val="002E5568"/>
    <w:rsid w:val="002E5939"/>
    <w:rsid w:val="002E59D8"/>
    <w:rsid w:val="002E5AAE"/>
    <w:rsid w:val="002E5E63"/>
    <w:rsid w:val="002E6353"/>
    <w:rsid w:val="002E6729"/>
    <w:rsid w:val="002E6928"/>
    <w:rsid w:val="002E6995"/>
    <w:rsid w:val="002E6C91"/>
    <w:rsid w:val="002E6DCA"/>
    <w:rsid w:val="002E6E99"/>
    <w:rsid w:val="002E79C1"/>
    <w:rsid w:val="002E7CEB"/>
    <w:rsid w:val="002F0453"/>
    <w:rsid w:val="002F06A1"/>
    <w:rsid w:val="002F07F4"/>
    <w:rsid w:val="002F13BD"/>
    <w:rsid w:val="002F13F4"/>
    <w:rsid w:val="002F16C6"/>
    <w:rsid w:val="002F195E"/>
    <w:rsid w:val="002F1ACB"/>
    <w:rsid w:val="002F1EF4"/>
    <w:rsid w:val="002F2AD6"/>
    <w:rsid w:val="002F2F31"/>
    <w:rsid w:val="002F32C0"/>
    <w:rsid w:val="002F350D"/>
    <w:rsid w:val="002F3567"/>
    <w:rsid w:val="002F35BA"/>
    <w:rsid w:val="002F3EEC"/>
    <w:rsid w:val="002F42E3"/>
    <w:rsid w:val="002F4536"/>
    <w:rsid w:val="002F4643"/>
    <w:rsid w:val="002F46FD"/>
    <w:rsid w:val="002F4703"/>
    <w:rsid w:val="002F47FD"/>
    <w:rsid w:val="002F49D7"/>
    <w:rsid w:val="002F4C5D"/>
    <w:rsid w:val="002F508E"/>
    <w:rsid w:val="002F5156"/>
    <w:rsid w:val="002F5658"/>
    <w:rsid w:val="002F573D"/>
    <w:rsid w:val="002F5C65"/>
    <w:rsid w:val="002F5F01"/>
    <w:rsid w:val="002F6170"/>
    <w:rsid w:val="002F647E"/>
    <w:rsid w:val="002F69BD"/>
    <w:rsid w:val="002F6DF1"/>
    <w:rsid w:val="002F756E"/>
    <w:rsid w:val="002F758C"/>
    <w:rsid w:val="002F7766"/>
    <w:rsid w:val="002F779D"/>
    <w:rsid w:val="002F77F6"/>
    <w:rsid w:val="002F792B"/>
    <w:rsid w:val="002F7A18"/>
    <w:rsid w:val="002F7BAA"/>
    <w:rsid w:val="002F7E30"/>
    <w:rsid w:val="0030000D"/>
    <w:rsid w:val="0030037C"/>
    <w:rsid w:val="003005FA"/>
    <w:rsid w:val="00300AF5"/>
    <w:rsid w:val="00300B71"/>
    <w:rsid w:val="00300C18"/>
    <w:rsid w:val="00300F55"/>
    <w:rsid w:val="0030105E"/>
    <w:rsid w:val="0030115C"/>
    <w:rsid w:val="003012FD"/>
    <w:rsid w:val="00301889"/>
    <w:rsid w:val="00301999"/>
    <w:rsid w:val="00301BE9"/>
    <w:rsid w:val="00301BEC"/>
    <w:rsid w:val="00301FFA"/>
    <w:rsid w:val="003025EE"/>
    <w:rsid w:val="003029AD"/>
    <w:rsid w:val="00302A5C"/>
    <w:rsid w:val="00302BEE"/>
    <w:rsid w:val="00302C87"/>
    <w:rsid w:val="00302DA5"/>
    <w:rsid w:val="00302DEF"/>
    <w:rsid w:val="00302E7B"/>
    <w:rsid w:val="00302E94"/>
    <w:rsid w:val="003030CC"/>
    <w:rsid w:val="00303316"/>
    <w:rsid w:val="0030363E"/>
    <w:rsid w:val="00303A8C"/>
    <w:rsid w:val="00303A9D"/>
    <w:rsid w:val="00303D69"/>
    <w:rsid w:val="00304792"/>
    <w:rsid w:val="00304AD8"/>
    <w:rsid w:val="00304CA8"/>
    <w:rsid w:val="00304E01"/>
    <w:rsid w:val="00304E0D"/>
    <w:rsid w:val="00304E11"/>
    <w:rsid w:val="00304FB2"/>
    <w:rsid w:val="00305669"/>
    <w:rsid w:val="00306044"/>
    <w:rsid w:val="0030605E"/>
    <w:rsid w:val="003062F8"/>
    <w:rsid w:val="00306415"/>
    <w:rsid w:val="0030668B"/>
    <w:rsid w:val="003066A3"/>
    <w:rsid w:val="00306733"/>
    <w:rsid w:val="003067F6"/>
    <w:rsid w:val="00306836"/>
    <w:rsid w:val="00306AD7"/>
    <w:rsid w:val="00306D23"/>
    <w:rsid w:val="0030704C"/>
    <w:rsid w:val="00307182"/>
    <w:rsid w:val="003074AF"/>
    <w:rsid w:val="003077E3"/>
    <w:rsid w:val="00307AAF"/>
    <w:rsid w:val="00307BC2"/>
    <w:rsid w:val="00307CC7"/>
    <w:rsid w:val="00307D3F"/>
    <w:rsid w:val="00307E1C"/>
    <w:rsid w:val="003101C0"/>
    <w:rsid w:val="0031020F"/>
    <w:rsid w:val="0031046C"/>
    <w:rsid w:val="00310881"/>
    <w:rsid w:val="0031094F"/>
    <w:rsid w:val="0031095D"/>
    <w:rsid w:val="00310C23"/>
    <w:rsid w:val="00310DE0"/>
    <w:rsid w:val="00310F0D"/>
    <w:rsid w:val="00310FAB"/>
    <w:rsid w:val="00310FE5"/>
    <w:rsid w:val="0031112C"/>
    <w:rsid w:val="00311166"/>
    <w:rsid w:val="003117F3"/>
    <w:rsid w:val="003118C0"/>
    <w:rsid w:val="00311954"/>
    <w:rsid w:val="00311AF2"/>
    <w:rsid w:val="00311BF2"/>
    <w:rsid w:val="00311CAC"/>
    <w:rsid w:val="00311E7B"/>
    <w:rsid w:val="003120F8"/>
    <w:rsid w:val="003122B2"/>
    <w:rsid w:val="003122CE"/>
    <w:rsid w:val="00312304"/>
    <w:rsid w:val="003124D6"/>
    <w:rsid w:val="00312536"/>
    <w:rsid w:val="003127A7"/>
    <w:rsid w:val="0031283F"/>
    <w:rsid w:val="00312915"/>
    <w:rsid w:val="00312E19"/>
    <w:rsid w:val="00313316"/>
    <w:rsid w:val="00313399"/>
    <w:rsid w:val="0031344D"/>
    <w:rsid w:val="00313464"/>
    <w:rsid w:val="003134E7"/>
    <w:rsid w:val="0031359B"/>
    <w:rsid w:val="00313A47"/>
    <w:rsid w:val="00313AB7"/>
    <w:rsid w:val="00313BA5"/>
    <w:rsid w:val="00313C83"/>
    <w:rsid w:val="00313CC8"/>
    <w:rsid w:val="00313DA6"/>
    <w:rsid w:val="00313E68"/>
    <w:rsid w:val="003142E1"/>
    <w:rsid w:val="003142E5"/>
    <w:rsid w:val="0031486B"/>
    <w:rsid w:val="00314AFE"/>
    <w:rsid w:val="00314F92"/>
    <w:rsid w:val="003152D4"/>
    <w:rsid w:val="0031532D"/>
    <w:rsid w:val="00315DC0"/>
    <w:rsid w:val="00315DEF"/>
    <w:rsid w:val="003160C1"/>
    <w:rsid w:val="0031610E"/>
    <w:rsid w:val="003163A6"/>
    <w:rsid w:val="00316AA8"/>
    <w:rsid w:val="00316C49"/>
    <w:rsid w:val="00316E21"/>
    <w:rsid w:val="00317372"/>
    <w:rsid w:val="0031748B"/>
    <w:rsid w:val="00317716"/>
    <w:rsid w:val="00317753"/>
    <w:rsid w:val="00317916"/>
    <w:rsid w:val="0031797C"/>
    <w:rsid w:val="00317A06"/>
    <w:rsid w:val="00317A3E"/>
    <w:rsid w:val="00317D15"/>
    <w:rsid w:val="00317E5E"/>
    <w:rsid w:val="00317EA3"/>
    <w:rsid w:val="00317EA8"/>
    <w:rsid w:val="0032009B"/>
    <w:rsid w:val="00320457"/>
    <w:rsid w:val="003204A9"/>
    <w:rsid w:val="003204E5"/>
    <w:rsid w:val="0032072E"/>
    <w:rsid w:val="00320D0F"/>
    <w:rsid w:val="00320DED"/>
    <w:rsid w:val="0032109C"/>
    <w:rsid w:val="003218B2"/>
    <w:rsid w:val="00321D5D"/>
    <w:rsid w:val="00321D6F"/>
    <w:rsid w:val="003222B8"/>
    <w:rsid w:val="00322485"/>
    <w:rsid w:val="003224A1"/>
    <w:rsid w:val="00322A9E"/>
    <w:rsid w:val="00322FAD"/>
    <w:rsid w:val="003230C3"/>
    <w:rsid w:val="003232E9"/>
    <w:rsid w:val="0032335C"/>
    <w:rsid w:val="00323A49"/>
    <w:rsid w:val="00323D20"/>
    <w:rsid w:val="00323D3A"/>
    <w:rsid w:val="0032448B"/>
    <w:rsid w:val="0032497D"/>
    <w:rsid w:val="00324A3F"/>
    <w:rsid w:val="00324D7C"/>
    <w:rsid w:val="00324DAB"/>
    <w:rsid w:val="00325375"/>
    <w:rsid w:val="00325B2E"/>
    <w:rsid w:val="00325BCA"/>
    <w:rsid w:val="00325FB5"/>
    <w:rsid w:val="00326302"/>
    <w:rsid w:val="00326580"/>
    <w:rsid w:val="00326945"/>
    <w:rsid w:val="0032698B"/>
    <w:rsid w:val="00326A45"/>
    <w:rsid w:val="00326D9A"/>
    <w:rsid w:val="00326E6D"/>
    <w:rsid w:val="00326F53"/>
    <w:rsid w:val="003273BF"/>
    <w:rsid w:val="00327709"/>
    <w:rsid w:val="003278D2"/>
    <w:rsid w:val="003279BF"/>
    <w:rsid w:val="00327AA6"/>
    <w:rsid w:val="003303BB"/>
    <w:rsid w:val="00330612"/>
    <w:rsid w:val="00330686"/>
    <w:rsid w:val="00330808"/>
    <w:rsid w:val="0033081E"/>
    <w:rsid w:val="003309D8"/>
    <w:rsid w:val="00330AF7"/>
    <w:rsid w:val="00330CD9"/>
    <w:rsid w:val="003313BB"/>
    <w:rsid w:val="00331450"/>
    <w:rsid w:val="00331916"/>
    <w:rsid w:val="00331E6E"/>
    <w:rsid w:val="0033229C"/>
    <w:rsid w:val="00332560"/>
    <w:rsid w:val="00332CC4"/>
    <w:rsid w:val="00332E4A"/>
    <w:rsid w:val="00332E4D"/>
    <w:rsid w:val="003330A8"/>
    <w:rsid w:val="003331E8"/>
    <w:rsid w:val="00333462"/>
    <w:rsid w:val="003336CD"/>
    <w:rsid w:val="00333747"/>
    <w:rsid w:val="00333944"/>
    <w:rsid w:val="003339EB"/>
    <w:rsid w:val="003342DF"/>
    <w:rsid w:val="0033479E"/>
    <w:rsid w:val="00334890"/>
    <w:rsid w:val="00334A6E"/>
    <w:rsid w:val="00334F6D"/>
    <w:rsid w:val="00335015"/>
    <w:rsid w:val="00335727"/>
    <w:rsid w:val="003358F6"/>
    <w:rsid w:val="00335A7F"/>
    <w:rsid w:val="0033601F"/>
    <w:rsid w:val="00336076"/>
    <w:rsid w:val="003361F3"/>
    <w:rsid w:val="00336381"/>
    <w:rsid w:val="003363AB"/>
    <w:rsid w:val="00336641"/>
    <w:rsid w:val="003368B5"/>
    <w:rsid w:val="003369F4"/>
    <w:rsid w:val="00336A92"/>
    <w:rsid w:val="003371BE"/>
    <w:rsid w:val="00337369"/>
    <w:rsid w:val="0033736D"/>
    <w:rsid w:val="0033747B"/>
    <w:rsid w:val="00337B23"/>
    <w:rsid w:val="00337E69"/>
    <w:rsid w:val="00337E6C"/>
    <w:rsid w:val="00337F5D"/>
    <w:rsid w:val="00340181"/>
    <w:rsid w:val="00340197"/>
    <w:rsid w:val="003406F7"/>
    <w:rsid w:val="00340EA0"/>
    <w:rsid w:val="0034104A"/>
    <w:rsid w:val="00341197"/>
    <w:rsid w:val="003412EA"/>
    <w:rsid w:val="003413B7"/>
    <w:rsid w:val="00341616"/>
    <w:rsid w:val="00341761"/>
    <w:rsid w:val="003418B3"/>
    <w:rsid w:val="0034194E"/>
    <w:rsid w:val="00341A65"/>
    <w:rsid w:val="00341DE7"/>
    <w:rsid w:val="00342593"/>
    <w:rsid w:val="00342707"/>
    <w:rsid w:val="0034277E"/>
    <w:rsid w:val="003427F7"/>
    <w:rsid w:val="00342C0C"/>
    <w:rsid w:val="00342D59"/>
    <w:rsid w:val="00342F13"/>
    <w:rsid w:val="003431C5"/>
    <w:rsid w:val="0034358A"/>
    <w:rsid w:val="00343B02"/>
    <w:rsid w:val="00343F48"/>
    <w:rsid w:val="0034421E"/>
    <w:rsid w:val="00344456"/>
    <w:rsid w:val="00344474"/>
    <w:rsid w:val="00344694"/>
    <w:rsid w:val="0034485E"/>
    <w:rsid w:val="00344CC7"/>
    <w:rsid w:val="00345631"/>
    <w:rsid w:val="0034603F"/>
    <w:rsid w:val="0034616A"/>
    <w:rsid w:val="00346669"/>
    <w:rsid w:val="00346752"/>
    <w:rsid w:val="003467F4"/>
    <w:rsid w:val="00346907"/>
    <w:rsid w:val="00346A0B"/>
    <w:rsid w:val="00346A13"/>
    <w:rsid w:val="00346BB8"/>
    <w:rsid w:val="00346C0C"/>
    <w:rsid w:val="00346D92"/>
    <w:rsid w:val="00346E16"/>
    <w:rsid w:val="00346F6D"/>
    <w:rsid w:val="00346FEF"/>
    <w:rsid w:val="00347627"/>
    <w:rsid w:val="003479E6"/>
    <w:rsid w:val="00347A4D"/>
    <w:rsid w:val="00347ACA"/>
    <w:rsid w:val="00347C39"/>
    <w:rsid w:val="00350534"/>
    <w:rsid w:val="00350571"/>
    <w:rsid w:val="00350597"/>
    <w:rsid w:val="003505CA"/>
    <w:rsid w:val="00350749"/>
    <w:rsid w:val="00350AC2"/>
    <w:rsid w:val="00350D77"/>
    <w:rsid w:val="00351133"/>
    <w:rsid w:val="003512FF"/>
    <w:rsid w:val="0035152F"/>
    <w:rsid w:val="00351B70"/>
    <w:rsid w:val="00351C3A"/>
    <w:rsid w:val="00351EA1"/>
    <w:rsid w:val="00351FF2"/>
    <w:rsid w:val="00352096"/>
    <w:rsid w:val="0035228B"/>
    <w:rsid w:val="00352498"/>
    <w:rsid w:val="003524CA"/>
    <w:rsid w:val="00352619"/>
    <w:rsid w:val="00352810"/>
    <w:rsid w:val="00352966"/>
    <w:rsid w:val="00352E9D"/>
    <w:rsid w:val="00353422"/>
    <w:rsid w:val="00353489"/>
    <w:rsid w:val="003536D7"/>
    <w:rsid w:val="00353A46"/>
    <w:rsid w:val="003542F3"/>
    <w:rsid w:val="003542FA"/>
    <w:rsid w:val="00354384"/>
    <w:rsid w:val="00354386"/>
    <w:rsid w:val="00354460"/>
    <w:rsid w:val="003545A1"/>
    <w:rsid w:val="00354DC0"/>
    <w:rsid w:val="00354FE6"/>
    <w:rsid w:val="00355181"/>
    <w:rsid w:val="00355548"/>
    <w:rsid w:val="003556C8"/>
    <w:rsid w:val="00355787"/>
    <w:rsid w:val="00355A1C"/>
    <w:rsid w:val="00355C53"/>
    <w:rsid w:val="003563C1"/>
    <w:rsid w:val="0035660B"/>
    <w:rsid w:val="00356792"/>
    <w:rsid w:val="00356837"/>
    <w:rsid w:val="00356A00"/>
    <w:rsid w:val="00357020"/>
    <w:rsid w:val="0035770A"/>
    <w:rsid w:val="003577D6"/>
    <w:rsid w:val="00357978"/>
    <w:rsid w:val="00357BEA"/>
    <w:rsid w:val="00357E6A"/>
    <w:rsid w:val="00357FB1"/>
    <w:rsid w:val="003602D7"/>
    <w:rsid w:val="003606C0"/>
    <w:rsid w:val="003606EA"/>
    <w:rsid w:val="003607B1"/>
    <w:rsid w:val="00360870"/>
    <w:rsid w:val="00360C68"/>
    <w:rsid w:val="00360E1E"/>
    <w:rsid w:val="00361007"/>
    <w:rsid w:val="00361BF5"/>
    <w:rsid w:val="00361F84"/>
    <w:rsid w:val="0036218D"/>
    <w:rsid w:val="003621A1"/>
    <w:rsid w:val="003622B5"/>
    <w:rsid w:val="00362460"/>
    <w:rsid w:val="00362533"/>
    <w:rsid w:val="0036254E"/>
    <w:rsid w:val="00362AF6"/>
    <w:rsid w:val="00362B78"/>
    <w:rsid w:val="00362D6D"/>
    <w:rsid w:val="00362D95"/>
    <w:rsid w:val="00362E42"/>
    <w:rsid w:val="00362F04"/>
    <w:rsid w:val="00362FC3"/>
    <w:rsid w:val="003630A5"/>
    <w:rsid w:val="0036320D"/>
    <w:rsid w:val="003633BB"/>
    <w:rsid w:val="003637DE"/>
    <w:rsid w:val="003638A5"/>
    <w:rsid w:val="003638B5"/>
    <w:rsid w:val="00363AFD"/>
    <w:rsid w:val="00363FC5"/>
    <w:rsid w:val="00364357"/>
    <w:rsid w:val="00364D00"/>
    <w:rsid w:val="00364E8E"/>
    <w:rsid w:val="003652CB"/>
    <w:rsid w:val="003653CB"/>
    <w:rsid w:val="00365610"/>
    <w:rsid w:val="00365767"/>
    <w:rsid w:val="00365A4A"/>
    <w:rsid w:val="00365A54"/>
    <w:rsid w:val="00365C20"/>
    <w:rsid w:val="00365ECD"/>
    <w:rsid w:val="00366010"/>
    <w:rsid w:val="0036623E"/>
    <w:rsid w:val="0036650C"/>
    <w:rsid w:val="0036670C"/>
    <w:rsid w:val="0036675C"/>
    <w:rsid w:val="00366769"/>
    <w:rsid w:val="003668A2"/>
    <w:rsid w:val="00366EAE"/>
    <w:rsid w:val="00366EDD"/>
    <w:rsid w:val="0036720B"/>
    <w:rsid w:val="003672C6"/>
    <w:rsid w:val="0036735C"/>
    <w:rsid w:val="003675F3"/>
    <w:rsid w:val="00367796"/>
    <w:rsid w:val="003677C9"/>
    <w:rsid w:val="003678F7"/>
    <w:rsid w:val="00367924"/>
    <w:rsid w:val="00370157"/>
    <w:rsid w:val="0037063E"/>
    <w:rsid w:val="0037065B"/>
    <w:rsid w:val="00370722"/>
    <w:rsid w:val="0037088F"/>
    <w:rsid w:val="00370C90"/>
    <w:rsid w:val="00370D83"/>
    <w:rsid w:val="00370DBD"/>
    <w:rsid w:val="003714F6"/>
    <w:rsid w:val="00371562"/>
    <w:rsid w:val="003717E8"/>
    <w:rsid w:val="0037182A"/>
    <w:rsid w:val="003718BA"/>
    <w:rsid w:val="00371D21"/>
    <w:rsid w:val="003725A6"/>
    <w:rsid w:val="00372A9F"/>
    <w:rsid w:val="00372C22"/>
    <w:rsid w:val="00372D88"/>
    <w:rsid w:val="00372ECA"/>
    <w:rsid w:val="00372F3D"/>
    <w:rsid w:val="0037315E"/>
    <w:rsid w:val="00373349"/>
    <w:rsid w:val="00373356"/>
    <w:rsid w:val="00373748"/>
    <w:rsid w:val="00373793"/>
    <w:rsid w:val="003737EC"/>
    <w:rsid w:val="00373BC6"/>
    <w:rsid w:val="00373F2A"/>
    <w:rsid w:val="00374362"/>
    <w:rsid w:val="003746EE"/>
    <w:rsid w:val="00374798"/>
    <w:rsid w:val="003747B4"/>
    <w:rsid w:val="00374808"/>
    <w:rsid w:val="003749D3"/>
    <w:rsid w:val="00374C2C"/>
    <w:rsid w:val="00374C5B"/>
    <w:rsid w:val="00374D66"/>
    <w:rsid w:val="00374FC3"/>
    <w:rsid w:val="00375389"/>
    <w:rsid w:val="00375777"/>
    <w:rsid w:val="00375C04"/>
    <w:rsid w:val="00375E09"/>
    <w:rsid w:val="00376490"/>
    <w:rsid w:val="00376515"/>
    <w:rsid w:val="003765AD"/>
    <w:rsid w:val="00376646"/>
    <w:rsid w:val="00376E42"/>
    <w:rsid w:val="00377000"/>
    <w:rsid w:val="00377225"/>
    <w:rsid w:val="00377595"/>
    <w:rsid w:val="00377ED6"/>
    <w:rsid w:val="00377F60"/>
    <w:rsid w:val="0038002A"/>
    <w:rsid w:val="00380150"/>
    <w:rsid w:val="003802EC"/>
    <w:rsid w:val="0038043A"/>
    <w:rsid w:val="0038089E"/>
    <w:rsid w:val="00380991"/>
    <w:rsid w:val="003809EA"/>
    <w:rsid w:val="00380B58"/>
    <w:rsid w:val="00380C09"/>
    <w:rsid w:val="003810A9"/>
    <w:rsid w:val="0038157D"/>
    <w:rsid w:val="003815F6"/>
    <w:rsid w:val="003819E6"/>
    <w:rsid w:val="00381B08"/>
    <w:rsid w:val="00381F00"/>
    <w:rsid w:val="00382082"/>
    <w:rsid w:val="003821A6"/>
    <w:rsid w:val="0038230E"/>
    <w:rsid w:val="00382578"/>
    <w:rsid w:val="003828A8"/>
    <w:rsid w:val="0038293A"/>
    <w:rsid w:val="00382AB0"/>
    <w:rsid w:val="00382B3F"/>
    <w:rsid w:val="00382C3B"/>
    <w:rsid w:val="003832D5"/>
    <w:rsid w:val="00383323"/>
    <w:rsid w:val="0038338B"/>
    <w:rsid w:val="0038346D"/>
    <w:rsid w:val="00383A41"/>
    <w:rsid w:val="00383BEB"/>
    <w:rsid w:val="00383ED7"/>
    <w:rsid w:val="00383F61"/>
    <w:rsid w:val="00384862"/>
    <w:rsid w:val="003848CD"/>
    <w:rsid w:val="0038496A"/>
    <w:rsid w:val="00384BDD"/>
    <w:rsid w:val="003850A6"/>
    <w:rsid w:val="0038514E"/>
    <w:rsid w:val="003852B3"/>
    <w:rsid w:val="0038561C"/>
    <w:rsid w:val="0038569F"/>
    <w:rsid w:val="003856B0"/>
    <w:rsid w:val="0038580A"/>
    <w:rsid w:val="0038585F"/>
    <w:rsid w:val="0038604B"/>
    <w:rsid w:val="0038605D"/>
    <w:rsid w:val="003861F0"/>
    <w:rsid w:val="003865F8"/>
    <w:rsid w:val="003868C1"/>
    <w:rsid w:val="003868D9"/>
    <w:rsid w:val="00386A9C"/>
    <w:rsid w:val="00386B5B"/>
    <w:rsid w:val="00386B9C"/>
    <w:rsid w:val="00386BC8"/>
    <w:rsid w:val="00386BF7"/>
    <w:rsid w:val="00386C15"/>
    <w:rsid w:val="00386C47"/>
    <w:rsid w:val="00387148"/>
    <w:rsid w:val="0038732B"/>
    <w:rsid w:val="00387384"/>
    <w:rsid w:val="003873A6"/>
    <w:rsid w:val="00387728"/>
    <w:rsid w:val="00387984"/>
    <w:rsid w:val="00387B69"/>
    <w:rsid w:val="00387CE4"/>
    <w:rsid w:val="00387E67"/>
    <w:rsid w:val="00388372"/>
    <w:rsid w:val="00390280"/>
    <w:rsid w:val="0039037D"/>
    <w:rsid w:val="0039042E"/>
    <w:rsid w:val="0039046B"/>
    <w:rsid w:val="00390A3C"/>
    <w:rsid w:val="00390BBE"/>
    <w:rsid w:val="00390F28"/>
    <w:rsid w:val="00390F4E"/>
    <w:rsid w:val="00390FAA"/>
    <w:rsid w:val="0039136C"/>
    <w:rsid w:val="003916D1"/>
    <w:rsid w:val="0039178D"/>
    <w:rsid w:val="003918AC"/>
    <w:rsid w:val="00391904"/>
    <w:rsid w:val="00391A16"/>
    <w:rsid w:val="00391C36"/>
    <w:rsid w:val="00391D3D"/>
    <w:rsid w:val="00391D46"/>
    <w:rsid w:val="00391E72"/>
    <w:rsid w:val="003923CF"/>
    <w:rsid w:val="0039241F"/>
    <w:rsid w:val="00392C5F"/>
    <w:rsid w:val="003938DB"/>
    <w:rsid w:val="00393C26"/>
    <w:rsid w:val="00393F56"/>
    <w:rsid w:val="00393F7E"/>
    <w:rsid w:val="00393FC2"/>
    <w:rsid w:val="00394056"/>
    <w:rsid w:val="00394392"/>
    <w:rsid w:val="0039492E"/>
    <w:rsid w:val="003949DD"/>
    <w:rsid w:val="00394ACB"/>
    <w:rsid w:val="00394C80"/>
    <w:rsid w:val="00394EBF"/>
    <w:rsid w:val="00395141"/>
    <w:rsid w:val="0039523C"/>
    <w:rsid w:val="003953AF"/>
    <w:rsid w:val="003957C3"/>
    <w:rsid w:val="003958B0"/>
    <w:rsid w:val="00395C94"/>
    <w:rsid w:val="00396174"/>
    <w:rsid w:val="00396270"/>
    <w:rsid w:val="003962A4"/>
    <w:rsid w:val="003962D9"/>
    <w:rsid w:val="0039655B"/>
    <w:rsid w:val="003966BB"/>
    <w:rsid w:val="003966CE"/>
    <w:rsid w:val="0039676D"/>
    <w:rsid w:val="003968D1"/>
    <w:rsid w:val="00396B8D"/>
    <w:rsid w:val="00396C53"/>
    <w:rsid w:val="00396C79"/>
    <w:rsid w:val="00396DDC"/>
    <w:rsid w:val="00397948"/>
    <w:rsid w:val="0039799C"/>
    <w:rsid w:val="00397B3F"/>
    <w:rsid w:val="00397B5B"/>
    <w:rsid w:val="00397FBA"/>
    <w:rsid w:val="003A0155"/>
    <w:rsid w:val="003A01B6"/>
    <w:rsid w:val="003A05FD"/>
    <w:rsid w:val="003A084A"/>
    <w:rsid w:val="003A0A22"/>
    <w:rsid w:val="003A103F"/>
    <w:rsid w:val="003A130D"/>
    <w:rsid w:val="003A1538"/>
    <w:rsid w:val="003A1846"/>
    <w:rsid w:val="003A1B8F"/>
    <w:rsid w:val="003A1EF2"/>
    <w:rsid w:val="003A250C"/>
    <w:rsid w:val="003A2A5D"/>
    <w:rsid w:val="003A2C1F"/>
    <w:rsid w:val="003A2C84"/>
    <w:rsid w:val="003A2F89"/>
    <w:rsid w:val="003A30D2"/>
    <w:rsid w:val="003A323A"/>
    <w:rsid w:val="003A3255"/>
    <w:rsid w:val="003A327D"/>
    <w:rsid w:val="003A359C"/>
    <w:rsid w:val="003A3635"/>
    <w:rsid w:val="003A3AFD"/>
    <w:rsid w:val="003A3D4E"/>
    <w:rsid w:val="003A451C"/>
    <w:rsid w:val="003A452F"/>
    <w:rsid w:val="003A4579"/>
    <w:rsid w:val="003A4A45"/>
    <w:rsid w:val="003A4C0F"/>
    <w:rsid w:val="003A4CD2"/>
    <w:rsid w:val="003A5030"/>
    <w:rsid w:val="003A538E"/>
    <w:rsid w:val="003A544D"/>
    <w:rsid w:val="003A5496"/>
    <w:rsid w:val="003A5D2A"/>
    <w:rsid w:val="003A6BA4"/>
    <w:rsid w:val="003A6FCE"/>
    <w:rsid w:val="003A70F8"/>
    <w:rsid w:val="003A739B"/>
    <w:rsid w:val="003A756C"/>
    <w:rsid w:val="003A777C"/>
    <w:rsid w:val="003A7C42"/>
    <w:rsid w:val="003ABDC5"/>
    <w:rsid w:val="003B033F"/>
    <w:rsid w:val="003B07B3"/>
    <w:rsid w:val="003B0988"/>
    <w:rsid w:val="003B09BE"/>
    <w:rsid w:val="003B0A4A"/>
    <w:rsid w:val="003B0C53"/>
    <w:rsid w:val="003B0CB4"/>
    <w:rsid w:val="003B0CD8"/>
    <w:rsid w:val="003B0D92"/>
    <w:rsid w:val="003B1040"/>
    <w:rsid w:val="003B159B"/>
    <w:rsid w:val="003B1745"/>
    <w:rsid w:val="003B174C"/>
    <w:rsid w:val="003B1891"/>
    <w:rsid w:val="003B1C0F"/>
    <w:rsid w:val="003B1E72"/>
    <w:rsid w:val="003B1E9B"/>
    <w:rsid w:val="003B2228"/>
    <w:rsid w:val="003B2388"/>
    <w:rsid w:val="003B289E"/>
    <w:rsid w:val="003B28D6"/>
    <w:rsid w:val="003B2E1E"/>
    <w:rsid w:val="003B2F18"/>
    <w:rsid w:val="003B2F41"/>
    <w:rsid w:val="003B321B"/>
    <w:rsid w:val="003B32E2"/>
    <w:rsid w:val="003B3792"/>
    <w:rsid w:val="003B382A"/>
    <w:rsid w:val="003B393F"/>
    <w:rsid w:val="003B398D"/>
    <w:rsid w:val="003B3D81"/>
    <w:rsid w:val="003B3F2E"/>
    <w:rsid w:val="003B400F"/>
    <w:rsid w:val="003B414B"/>
    <w:rsid w:val="003B41FA"/>
    <w:rsid w:val="003B4812"/>
    <w:rsid w:val="003B4A36"/>
    <w:rsid w:val="003B4A40"/>
    <w:rsid w:val="003B4B9C"/>
    <w:rsid w:val="003B4C28"/>
    <w:rsid w:val="003B4E5A"/>
    <w:rsid w:val="003B53FE"/>
    <w:rsid w:val="003B577A"/>
    <w:rsid w:val="003B57D3"/>
    <w:rsid w:val="003B5C08"/>
    <w:rsid w:val="003B5F9D"/>
    <w:rsid w:val="003B63A2"/>
    <w:rsid w:val="003B6B51"/>
    <w:rsid w:val="003B7028"/>
    <w:rsid w:val="003B7153"/>
    <w:rsid w:val="003B780F"/>
    <w:rsid w:val="003B79FB"/>
    <w:rsid w:val="003B7AD8"/>
    <w:rsid w:val="003B7BDD"/>
    <w:rsid w:val="003C00CD"/>
    <w:rsid w:val="003C04AA"/>
    <w:rsid w:val="003C05AE"/>
    <w:rsid w:val="003C0667"/>
    <w:rsid w:val="003C0734"/>
    <w:rsid w:val="003C0A6F"/>
    <w:rsid w:val="003C1190"/>
    <w:rsid w:val="003C1541"/>
    <w:rsid w:val="003C1677"/>
    <w:rsid w:val="003C16E7"/>
    <w:rsid w:val="003C1CD4"/>
    <w:rsid w:val="003C1D73"/>
    <w:rsid w:val="003C1F1B"/>
    <w:rsid w:val="003C20B4"/>
    <w:rsid w:val="003C20DA"/>
    <w:rsid w:val="003C26F9"/>
    <w:rsid w:val="003C28B4"/>
    <w:rsid w:val="003C2908"/>
    <w:rsid w:val="003C2DE5"/>
    <w:rsid w:val="003C3386"/>
    <w:rsid w:val="003C33DF"/>
    <w:rsid w:val="003C34BE"/>
    <w:rsid w:val="003C3A58"/>
    <w:rsid w:val="003C3C05"/>
    <w:rsid w:val="003C3D83"/>
    <w:rsid w:val="003C40D1"/>
    <w:rsid w:val="003C4321"/>
    <w:rsid w:val="003C4A9F"/>
    <w:rsid w:val="003C4AE3"/>
    <w:rsid w:val="003C4C30"/>
    <w:rsid w:val="003C5103"/>
    <w:rsid w:val="003C58C8"/>
    <w:rsid w:val="003C5B61"/>
    <w:rsid w:val="003C5C0B"/>
    <w:rsid w:val="003C5C56"/>
    <w:rsid w:val="003C5CCC"/>
    <w:rsid w:val="003C5E99"/>
    <w:rsid w:val="003C5FB9"/>
    <w:rsid w:val="003C63E8"/>
    <w:rsid w:val="003C6402"/>
    <w:rsid w:val="003C645C"/>
    <w:rsid w:val="003C65B1"/>
    <w:rsid w:val="003C686B"/>
    <w:rsid w:val="003C68F0"/>
    <w:rsid w:val="003C69A4"/>
    <w:rsid w:val="003C69B2"/>
    <w:rsid w:val="003C6ACE"/>
    <w:rsid w:val="003C6DE6"/>
    <w:rsid w:val="003C6F85"/>
    <w:rsid w:val="003C7053"/>
    <w:rsid w:val="003C7154"/>
    <w:rsid w:val="003C77AD"/>
    <w:rsid w:val="003C7828"/>
    <w:rsid w:val="003C7C18"/>
    <w:rsid w:val="003C7D27"/>
    <w:rsid w:val="003C7D3A"/>
    <w:rsid w:val="003C7E55"/>
    <w:rsid w:val="003CC966"/>
    <w:rsid w:val="003D009B"/>
    <w:rsid w:val="003D0304"/>
    <w:rsid w:val="003D0440"/>
    <w:rsid w:val="003D04CD"/>
    <w:rsid w:val="003D0704"/>
    <w:rsid w:val="003D07BE"/>
    <w:rsid w:val="003D0B04"/>
    <w:rsid w:val="003D0DC2"/>
    <w:rsid w:val="003D1072"/>
    <w:rsid w:val="003D1102"/>
    <w:rsid w:val="003D1345"/>
    <w:rsid w:val="003D1547"/>
    <w:rsid w:val="003D15ED"/>
    <w:rsid w:val="003D1910"/>
    <w:rsid w:val="003D1E20"/>
    <w:rsid w:val="003D27A7"/>
    <w:rsid w:val="003D27ED"/>
    <w:rsid w:val="003D2A8B"/>
    <w:rsid w:val="003D2AE8"/>
    <w:rsid w:val="003D2BA1"/>
    <w:rsid w:val="003D2F3E"/>
    <w:rsid w:val="003D2F82"/>
    <w:rsid w:val="003D30C1"/>
    <w:rsid w:val="003D3631"/>
    <w:rsid w:val="003D36C6"/>
    <w:rsid w:val="003D385D"/>
    <w:rsid w:val="003D39DD"/>
    <w:rsid w:val="003D3CD1"/>
    <w:rsid w:val="003D3D3D"/>
    <w:rsid w:val="003D407A"/>
    <w:rsid w:val="003D4192"/>
    <w:rsid w:val="003D4476"/>
    <w:rsid w:val="003D46A3"/>
    <w:rsid w:val="003D4984"/>
    <w:rsid w:val="003D49FD"/>
    <w:rsid w:val="003D4A4F"/>
    <w:rsid w:val="003D4B8D"/>
    <w:rsid w:val="003D4BA4"/>
    <w:rsid w:val="003D5340"/>
    <w:rsid w:val="003D535B"/>
    <w:rsid w:val="003D54B8"/>
    <w:rsid w:val="003D54DC"/>
    <w:rsid w:val="003D5751"/>
    <w:rsid w:val="003D6003"/>
    <w:rsid w:val="003D61AF"/>
    <w:rsid w:val="003D6488"/>
    <w:rsid w:val="003D648C"/>
    <w:rsid w:val="003D669A"/>
    <w:rsid w:val="003D6C95"/>
    <w:rsid w:val="003D72EB"/>
    <w:rsid w:val="003D7462"/>
    <w:rsid w:val="003D7894"/>
    <w:rsid w:val="003D7FCA"/>
    <w:rsid w:val="003E033D"/>
    <w:rsid w:val="003E0378"/>
    <w:rsid w:val="003E0411"/>
    <w:rsid w:val="003E0694"/>
    <w:rsid w:val="003E07B3"/>
    <w:rsid w:val="003E0A69"/>
    <w:rsid w:val="003E0B4F"/>
    <w:rsid w:val="003E0C57"/>
    <w:rsid w:val="003E0CA4"/>
    <w:rsid w:val="003E0F07"/>
    <w:rsid w:val="003E0F69"/>
    <w:rsid w:val="003E1005"/>
    <w:rsid w:val="003E101C"/>
    <w:rsid w:val="003E1329"/>
    <w:rsid w:val="003E15D1"/>
    <w:rsid w:val="003E1619"/>
    <w:rsid w:val="003E1B69"/>
    <w:rsid w:val="003E1B83"/>
    <w:rsid w:val="003E2415"/>
    <w:rsid w:val="003E243D"/>
    <w:rsid w:val="003E252C"/>
    <w:rsid w:val="003E25AD"/>
    <w:rsid w:val="003E27B0"/>
    <w:rsid w:val="003E283E"/>
    <w:rsid w:val="003E2955"/>
    <w:rsid w:val="003E2FC2"/>
    <w:rsid w:val="003E37BB"/>
    <w:rsid w:val="003E3A06"/>
    <w:rsid w:val="003E3A88"/>
    <w:rsid w:val="003E3D73"/>
    <w:rsid w:val="003E3E42"/>
    <w:rsid w:val="003E3E9A"/>
    <w:rsid w:val="003E40A5"/>
    <w:rsid w:val="003E4898"/>
    <w:rsid w:val="003E489D"/>
    <w:rsid w:val="003E4A10"/>
    <w:rsid w:val="003E4C1F"/>
    <w:rsid w:val="003E4E60"/>
    <w:rsid w:val="003E52DE"/>
    <w:rsid w:val="003E5B4B"/>
    <w:rsid w:val="003E5C31"/>
    <w:rsid w:val="003E5D34"/>
    <w:rsid w:val="003E5F3B"/>
    <w:rsid w:val="003E603F"/>
    <w:rsid w:val="003E6542"/>
    <w:rsid w:val="003E6696"/>
    <w:rsid w:val="003E6A92"/>
    <w:rsid w:val="003E6F1C"/>
    <w:rsid w:val="003E7179"/>
    <w:rsid w:val="003E72DB"/>
    <w:rsid w:val="003E774F"/>
    <w:rsid w:val="003E7B05"/>
    <w:rsid w:val="003E7BD7"/>
    <w:rsid w:val="003E7C07"/>
    <w:rsid w:val="003F001E"/>
    <w:rsid w:val="003F0080"/>
    <w:rsid w:val="003F03B6"/>
    <w:rsid w:val="003F05BA"/>
    <w:rsid w:val="003F0AC3"/>
    <w:rsid w:val="003F0D97"/>
    <w:rsid w:val="003F0EFA"/>
    <w:rsid w:val="003F1081"/>
    <w:rsid w:val="003F10EC"/>
    <w:rsid w:val="003F124D"/>
    <w:rsid w:val="003F1819"/>
    <w:rsid w:val="003F187F"/>
    <w:rsid w:val="003F19E6"/>
    <w:rsid w:val="003F1BCF"/>
    <w:rsid w:val="003F211D"/>
    <w:rsid w:val="003F232D"/>
    <w:rsid w:val="003F268E"/>
    <w:rsid w:val="003F2AD7"/>
    <w:rsid w:val="003F3016"/>
    <w:rsid w:val="003F31DD"/>
    <w:rsid w:val="003F31F2"/>
    <w:rsid w:val="003F3517"/>
    <w:rsid w:val="003F36A1"/>
    <w:rsid w:val="003F399D"/>
    <w:rsid w:val="003F39D1"/>
    <w:rsid w:val="003F3A3A"/>
    <w:rsid w:val="003F40BA"/>
    <w:rsid w:val="003F40DB"/>
    <w:rsid w:val="003F4577"/>
    <w:rsid w:val="003F4603"/>
    <w:rsid w:val="003F47F2"/>
    <w:rsid w:val="003F4D91"/>
    <w:rsid w:val="003F4E77"/>
    <w:rsid w:val="003F5027"/>
    <w:rsid w:val="003F5484"/>
    <w:rsid w:val="003F5610"/>
    <w:rsid w:val="003F5766"/>
    <w:rsid w:val="003F5A5D"/>
    <w:rsid w:val="003F5C42"/>
    <w:rsid w:val="003F5F07"/>
    <w:rsid w:val="003F61CE"/>
    <w:rsid w:val="003F62C9"/>
    <w:rsid w:val="003F698B"/>
    <w:rsid w:val="003F699C"/>
    <w:rsid w:val="003F6A28"/>
    <w:rsid w:val="003F758B"/>
    <w:rsid w:val="003F7698"/>
    <w:rsid w:val="003F773B"/>
    <w:rsid w:val="003F7995"/>
    <w:rsid w:val="003F7C6F"/>
    <w:rsid w:val="003F7EB0"/>
    <w:rsid w:val="0040077E"/>
    <w:rsid w:val="004007C5"/>
    <w:rsid w:val="0040092C"/>
    <w:rsid w:val="00400A0D"/>
    <w:rsid w:val="00400B90"/>
    <w:rsid w:val="00400D8D"/>
    <w:rsid w:val="00400DDF"/>
    <w:rsid w:val="00400F0F"/>
    <w:rsid w:val="00401579"/>
    <w:rsid w:val="00401831"/>
    <w:rsid w:val="00401991"/>
    <w:rsid w:val="00401B2F"/>
    <w:rsid w:val="00401C7F"/>
    <w:rsid w:val="00401CBE"/>
    <w:rsid w:val="00401DAE"/>
    <w:rsid w:val="0040228A"/>
    <w:rsid w:val="004022AB"/>
    <w:rsid w:val="004024DA"/>
    <w:rsid w:val="004026D8"/>
    <w:rsid w:val="00402854"/>
    <w:rsid w:val="00402AD7"/>
    <w:rsid w:val="00402D4B"/>
    <w:rsid w:val="004030BD"/>
    <w:rsid w:val="0040322A"/>
    <w:rsid w:val="004033D1"/>
    <w:rsid w:val="004034B3"/>
    <w:rsid w:val="0040384F"/>
    <w:rsid w:val="00403A01"/>
    <w:rsid w:val="00403E11"/>
    <w:rsid w:val="0040408B"/>
    <w:rsid w:val="0040409E"/>
    <w:rsid w:val="0040414E"/>
    <w:rsid w:val="0040426D"/>
    <w:rsid w:val="00404713"/>
    <w:rsid w:val="00404B2F"/>
    <w:rsid w:val="00404CD5"/>
    <w:rsid w:val="00405073"/>
    <w:rsid w:val="00405263"/>
    <w:rsid w:val="0040598C"/>
    <w:rsid w:val="004061FE"/>
    <w:rsid w:val="0040636D"/>
    <w:rsid w:val="004066FF"/>
    <w:rsid w:val="004069A6"/>
    <w:rsid w:val="00406AF6"/>
    <w:rsid w:val="00406BE5"/>
    <w:rsid w:val="00406CF6"/>
    <w:rsid w:val="0040748A"/>
    <w:rsid w:val="00407641"/>
    <w:rsid w:val="00407B56"/>
    <w:rsid w:val="00407BCF"/>
    <w:rsid w:val="00407EFC"/>
    <w:rsid w:val="00407F75"/>
    <w:rsid w:val="00407FC8"/>
    <w:rsid w:val="004103E2"/>
    <w:rsid w:val="00410B57"/>
    <w:rsid w:val="00410BB3"/>
    <w:rsid w:val="00410CE6"/>
    <w:rsid w:val="00410E65"/>
    <w:rsid w:val="00410ED5"/>
    <w:rsid w:val="00411305"/>
    <w:rsid w:val="00411384"/>
    <w:rsid w:val="00411740"/>
    <w:rsid w:val="0041186C"/>
    <w:rsid w:val="00411BDC"/>
    <w:rsid w:val="00411C27"/>
    <w:rsid w:val="00411C75"/>
    <w:rsid w:val="00411D55"/>
    <w:rsid w:val="004121A6"/>
    <w:rsid w:val="00412470"/>
    <w:rsid w:val="00412686"/>
    <w:rsid w:val="00412C30"/>
    <w:rsid w:val="00412CD9"/>
    <w:rsid w:val="004131AF"/>
    <w:rsid w:val="004133E5"/>
    <w:rsid w:val="00413630"/>
    <w:rsid w:val="0041398F"/>
    <w:rsid w:val="004139D3"/>
    <w:rsid w:val="00413D57"/>
    <w:rsid w:val="00413DD4"/>
    <w:rsid w:val="004146D3"/>
    <w:rsid w:val="00414AA1"/>
    <w:rsid w:val="00414AF1"/>
    <w:rsid w:val="00414C81"/>
    <w:rsid w:val="00414E47"/>
    <w:rsid w:val="00414F67"/>
    <w:rsid w:val="00415119"/>
    <w:rsid w:val="00415767"/>
    <w:rsid w:val="00415989"/>
    <w:rsid w:val="00415D78"/>
    <w:rsid w:val="00415E3A"/>
    <w:rsid w:val="00415FD5"/>
    <w:rsid w:val="00416106"/>
    <w:rsid w:val="00416593"/>
    <w:rsid w:val="0041680E"/>
    <w:rsid w:val="00416A43"/>
    <w:rsid w:val="00416DB6"/>
    <w:rsid w:val="00416DC1"/>
    <w:rsid w:val="00416FFB"/>
    <w:rsid w:val="00417091"/>
    <w:rsid w:val="0041719E"/>
    <w:rsid w:val="00417327"/>
    <w:rsid w:val="004173D9"/>
    <w:rsid w:val="00417928"/>
    <w:rsid w:val="004179A7"/>
    <w:rsid w:val="00417A2D"/>
    <w:rsid w:val="00417B4E"/>
    <w:rsid w:val="00417C41"/>
    <w:rsid w:val="00420361"/>
    <w:rsid w:val="004203CC"/>
    <w:rsid w:val="00420481"/>
    <w:rsid w:val="00420712"/>
    <w:rsid w:val="00420AD8"/>
    <w:rsid w:val="00420C18"/>
    <w:rsid w:val="00420D3D"/>
    <w:rsid w:val="00420FAD"/>
    <w:rsid w:val="004210BF"/>
    <w:rsid w:val="0042128E"/>
    <w:rsid w:val="004212FD"/>
    <w:rsid w:val="004214C2"/>
    <w:rsid w:val="00421E64"/>
    <w:rsid w:val="0042201C"/>
    <w:rsid w:val="0042220A"/>
    <w:rsid w:val="004222DA"/>
    <w:rsid w:val="00422519"/>
    <w:rsid w:val="00422BFF"/>
    <w:rsid w:val="00423592"/>
    <w:rsid w:val="004235EA"/>
    <w:rsid w:val="00423B81"/>
    <w:rsid w:val="00423D4C"/>
    <w:rsid w:val="00424158"/>
    <w:rsid w:val="004246FF"/>
    <w:rsid w:val="00424B82"/>
    <w:rsid w:val="00424E23"/>
    <w:rsid w:val="00424F09"/>
    <w:rsid w:val="00425185"/>
    <w:rsid w:val="004253F3"/>
    <w:rsid w:val="0042554B"/>
    <w:rsid w:val="004256C9"/>
    <w:rsid w:val="00425826"/>
    <w:rsid w:val="004259EE"/>
    <w:rsid w:val="00425D74"/>
    <w:rsid w:val="00425E73"/>
    <w:rsid w:val="0042600B"/>
    <w:rsid w:val="00426581"/>
    <w:rsid w:val="004268E4"/>
    <w:rsid w:val="0042699A"/>
    <w:rsid w:val="0042699E"/>
    <w:rsid w:val="00426B25"/>
    <w:rsid w:val="00427047"/>
    <w:rsid w:val="0042706E"/>
    <w:rsid w:val="00427330"/>
    <w:rsid w:val="0042767F"/>
    <w:rsid w:val="0042776F"/>
    <w:rsid w:val="00427801"/>
    <w:rsid w:val="00427E72"/>
    <w:rsid w:val="004300CD"/>
    <w:rsid w:val="00430775"/>
    <w:rsid w:val="00430AD5"/>
    <w:rsid w:val="00430C4D"/>
    <w:rsid w:val="00430E22"/>
    <w:rsid w:val="00430F0B"/>
    <w:rsid w:val="0043100D"/>
    <w:rsid w:val="004311F9"/>
    <w:rsid w:val="0043178E"/>
    <w:rsid w:val="00431C25"/>
    <w:rsid w:val="00432379"/>
    <w:rsid w:val="004323BE"/>
    <w:rsid w:val="00432509"/>
    <w:rsid w:val="00432618"/>
    <w:rsid w:val="00432CBA"/>
    <w:rsid w:val="004332E1"/>
    <w:rsid w:val="004333E2"/>
    <w:rsid w:val="00433408"/>
    <w:rsid w:val="0043360D"/>
    <w:rsid w:val="004336BA"/>
    <w:rsid w:val="00433737"/>
    <w:rsid w:val="00433BF7"/>
    <w:rsid w:val="00433C90"/>
    <w:rsid w:val="00433DB9"/>
    <w:rsid w:val="00433E5A"/>
    <w:rsid w:val="00433EAE"/>
    <w:rsid w:val="00433F8B"/>
    <w:rsid w:val="00434155"/>
    <w:rsid w:val="00434B57"/>
    <w:rsid w:val="00434C99"/>
    <w:rsid w:val="00435285"/>
    <w:rsid w:val="004352B5"/>
    <w:rsid w:val="004354E3"/>
    <w:rsid w:val="00435542"/>
    <w:rsid w:val="00435741"/>
    <w:rsid w:val="00435769"/>
    <w:rsid w:val="00435937"/>
    <w:rsid w:val="00435B35"/>
    <w:rsid w:val="00435C64"/>
    <w:rsid w:val="00435F90"/>
    <w:rsid w:val="00435FA9"/>
    <w:rsid w:val="00435FB9"/>
    <w:rsid w:val="00436495"/>
    <w:rsid w:val="00436777"/>
    <w:rsid w:val="0043699C"/>
    <w:rsid w:val="00436E19"/>
    <w:rsid w:val="00436F81"/>
    <w:rsid w:val="0043702D"/>
    <w:rsid w:val="004371BB"/>
    <w:rsid w:val="00437419"/>
    <w:rsid w:val="00437581"/>
    <w:rsid w:val="004375D3"/>
    <w:rsid w:val="004376B2"/>
    <w:rsid w:val="004377E8"/>
    <w:rsid w:val="00437920"/>
    <w:rsid w:val="0043797F"/>
    <w:rsid w:val="00437B6C"/>
    <w:rsid w:val="00437C23"/>
    <w:rsid w:val="0044035B"/>
    <w:rsid w:val="004404E7"/>
    <w:rsid w:val="0044062F"/>
    <w:rsid w:val="004408C2"/>
    <w:rsid w:val="00440A5A"/>
    <w:rsid w:val="00440A7F"/>
    <w:rsid w:val="00440A94"/>
    <w:rsid w:val="00440E02"/>
    <w:rsid w:val="00441163"/>
    <w:rsid w:val="004411DD"/>
    <w:rsid w:val="0044139C"/>
    <w:rsid w:val="0044164A"/>
    <w:rsid w:val="00441A35"/>
    <w:rsid w:val="00441E45"/>
    <w:rsid w:val="0044267B"/>
    <w:rsid w:val="00442905"/>
    <w:rsid w:val="00442C12"/>
    <w:rsid w:val="00442C50"/>
    <w:rsid w:val="00443308"/>
    <w:rsid w:val="0044341A"/>
    <w:rsid w:val="00443488"/>
    <w:rsid w:val="004438AC"/>
    <w:rsid w:val="004438D8"/>
    <w:rsid w:val="00443A60"/>
    <w:rsid w:val="00443AA9"/>
    <w:rsid w:val="00443C8B"/>
    <w:rsid w:val="00443F65"/>
    <w:rsid w:val="004443D3"/>
    <w:rsid w:val="004444A9"/>
    <w:rsid w:val="0044497C"/>
    <w:rsid w:val="00444A25"/>
    <w:rsid w:val="00445407"/>
    <w:rsid w:val="00445AB1"/>
    <w:rsid w:val="004462E7"/>
    <w:rsid w:val="004462F3"/>
    <w:rsid w:val="00446A2A"/>
    <w:rsid w:val="00446A80"/>
    <w:rsid w:val="00446C76"/>
    <w:rsid w:val="00447405"/>
    <w:rsid w:val="0044756A"/>
    <w:rsid w:val="004475DF"/>
    <w:rsid w:val="004477E1"/>
    <w:rsid w:val="00447953"/>
    <w:rsid w:val="00447D61"/>
    <w:rsid w:val="0044873B"/>
    <w:rsid w:val="00450105"/>
    <w:rsid w:val="004506EF"/>
    <w:rsid w:val="00450B62"/>
    <w:rsid w:val="00450D22"/>
    <w:rsid w:val="00451376"/>
    <w:rsid w:val="0045141C"/>
    <w:rsid w:val="004515A2"/>
    <w:rsid w:val="00451AD0"/>
    <w:rsid w:val="00451B2B"/>
    <w:rsid w:val="00451B51"/>
    <w:rsid w:val="00451E99"/>
    <w:rsid w:val="00451F4B"/>
    <w:rsid w:val="00452553"/>
    <w:rsid w:val="004525B5"/>
    <w:rsid w:val="004526A7"/>
    <w:rsid w:val="00452A3B"/>
    <w:rsid w:val="00452B0B"/>
    <w:rsid w:val="00452BD4"/>
    <w:rsid w:val="00452E69"/>
    <w:rsid w:val="0045306E"/>
    <w:rsid w:val="0045313A"/>
    <w:rsid w:val="004535D9"/>
    <w:rsid w:val="004536CA"/>
    <w:rsid w:val="00453F6E"/>
    <w:rsid w:val="00453F80"/>
    <w:rsid w:val="004549C3"/>
    <w:rsid w:val="00454B92"/>
    <w:rsid w:val="00454CC2"/>
    <w:rsid w:val="00454D9A"/>
    <w:rsid w:val="00454F26"/>
    <w:rsid w:val="00454FBA"/>
    <w:rsid w:val="0045591C"/>
    <w:rsid w:val="004559AA"/>
    <w:rsid w:val="00455EA2"/>
    <w:rsid w:val="00455EC7"/>
    <w:rsid w:val="00455FF9"/>
    <w:rsid w:val="00456934"/>
    <w:rsid w:val="00456989"/>
    <w:rsid w:val="00456E7B"/>
    <w:rsid w:val="00456F55"/>
    <w:rsid w:val="00456F72"/>
    <w:rsid w:val="00456F7C"/>
    <w:rsid w:val="004571F0"/>
    <w:rsid w:val="0045722E"/>
    <w:rsid w:val="0045782B"/>
    <w:rsid w:val="004579EA"/>
    <w:rsid w:val="00457B65"/>
    <w:rsid w:val="00457F53"/>
    <w:rsid w:val="00457F79"/>
    <w:rsid w:val="0045B58A"/>
    <w:rsid w:val="004608B1"/>
    <w:rsid w:val="0046090F"/>
    <w:rsid w:val="00460A15"/>
    <w:rsid w:val="00460A27"/>
    <w:rsid w:val="00460A90"/>
    <w:rsid w:val="00460AC6"/>
    <w:rsid w:val="00460BD5"/>
    <w:rsid w:val="00460E13"/>
    <w:rsid w:val="004610AC"/>
    <w:rsid w:val="00461111"/>
    <w:rsid w:val="004612DD"/>
    <w:rsid w:val="00461380"/>
    <w:rsid w:val="00461523"/>
    <w:rsid w:val="004616C4"/>
    <w:rsid w:val="00461763"/>
    <w:rsid w:val="0046177F"/>
    <w:rsid w:val="004618AB"/>
    <w:rsid w:val="00461BDE"/>
    <w:rsid w:val="00461D7F"/>
    <w:rsid w:val="00461D81"/>
    <w:rsid w:val="00462B5F"/>
    <w:rsid w:val="00462D20"/>
    <w:rsid w:val="004630BB"/>
    <w:rsid w:val="004631E8"/>
    <w:rsid w:val="00463B47"/>
    <w:rsid w:val="00463C11"/>
    <w:rsid w:val="00463F3F"/>
    <w:rsid w:val="00464279"/>
    <w:rsid w:val="0046457C"/>
    <w:rsid w:val="0046473B"/>
    <w:rsid w:val="00464CB8"/>
    <w:rsid w:val="00465B9A"/>
    <w:rsid w:val="00466422"/>
    <w:rsid w:val="004666DB"/>
    <w:rsid w:val="00466926"/>
    <w:rsid w:val="004669CB"/>
    <w:rsid w:val="00466DAF"/>
    <w:rsid w:val="00466F63"/>
    <w:rsid w:val="004673A0"/>
    <w:rsid w:val="0046772B"/>
    <w:rsid w:val="0046797D"/>
    <w:rsid w:val="004679F4"/>
    <w:rsid w:val="00467C2D"/>
    <w:rsid w:val="00467F4C"/>
    <w:rsid w:val="004704C6"/>
    <w:rsid w:val="004706D5"/>
    <w:rsid w:val="0047087F"/>
    <w:rsid w:val="004709F7"/>
    <w:rsid w:val="00471699"/>
    <w:rsid w:val="00471A93"/>
    <w:rsid w:val="00471ABF"/>
    <w:rsid w:val="00471B7E"/>
    <w:rsid w:val="0047221C"/>
    <w:rsid w:val="00472827"/>
    <w:rsid w:val="004728AE"/>
    <w:rsid w:val="00472A08"/>
    <w:rsid w:val="00472BE7"/>
    <w:rsid w:val="00472FA0"/>
    <w:rsid w:val="00473340"/>
    <w:rsid w:val="00473872"/>
    <w:rsid w:val="00473BF9"/>
    <w:rsid w:val="00473D75"/>
    <w:rsid w:val="0047419D"/>
    <w:rsid w:val="00474382"/>
    <w:rsid w:val="00474687"/>
    <w:rsid w:val="00474B07"/>
    <w:rsid w:val="00474EC2"/>
    <w:rsid w:val="00474FFA"/>
    <w:rsid w:val="00475001"/>
    <w:rsid w:val="00475003"/>
    <w:rsid w:val="00475124"/>
    <w:rsid w:val="00475418"/>
    <w:rsid w:val="00475483"/>
    <w:rsid w:val="004754AD"/>
    <w:rsid w:val="00475A36"/>
    <w:rsid w:val="00475A3F"/>
    <w:rsid w:val="00476391"/>
    <w:rsid w:val="004764E1"/>
    <w:rsid w:val="004764E3"/>
    <w:rsid w:val="00476647"/>
    <w:rsid w:val="004766EF"/>
    <w:rsid w:val="00476714"/>
    <w:rsid w:val="00476887"/>
    <w:rsid w:val="00476B84"/>
    <w:rsid w:val="004777B4"/>
    <w:rsid w:val="00477909"/>
    <w:rsid w:val="004779D8"/>
    <w:rsid w:val="00477E32"/>
    <w:rsid w:val="00477F29"/>
    <w:rsid w:val="00477FF6"/>
    <w:rsid w:val="004802AD"/>
    <w:rsid w:val="00480311"/>
    <w:rsid w:val="0048038A"/>
    <w:rsid w:val="004804B0"/>
    <w:rsid w:val="00480729"/>
    <w:rsid w:val="00480902"/>
    <w:rsid w:val="004809C6"/>
    <w:rsid w:val="004809CB"/>
    <w:rsid w:val="00480BA7"/>
    <w:rsid w:val="00480BB6"/>
    <w:rsid w:val="00480E1E"/>
    <w:rsid w:val="0048109E"/>
    <w:rsid w:val="004812EE"/>
    <w:rsid w:val="00481396"/>
    <w:rsid w:val="00481578"/>
    <w:rsid w:val="0048166A"/>
    <w:rsid w:val="00481922"/>
    <w:rsid w:val="00481AA1"/>
    <w:rsid w:val="00482102"/>
    <w:rsid w:val="004823AB"/>
    <w:rsid w:val="0048266F"/>
    <w:rsid w:val="004826E0"/>
    <w:rsid w:val="00482836"/>
    <w:rsid w:val="00482AB1"/>
    <w:rsid w:val="0048300F"/>
    <w:rsid w:val="00483398"/>
    <w:rsid w:val="004834BA"/>
    <w:rsid w:val="004836E1"/>
    <w:rsid w:val="00483747"/>
    <w:rsid w:val="004837AA"/>
    <w:rsid w:val="0048387D"/>
    <w:rsid w:val="004839F7"/>
    <w:rsid w:val="00483B4A"/>
    <w:rsid w:val="0048407A"/>
    <w:rsid w:val="00484081"/>
    <w:rsid w:val="004840F7"/>
    <w:rsid w:val="00484197"/>
    <w:rsid w:val="004841DD"/>
    <w:rsid w:val="004843D1"/>
    <w:rsid w:val="004847BB"/>
    <w:rsid w:val="004847D9"/>
    <w:rsid w:val="00484824"/>
    <w:rsid w:val="00484B25"/>
    <w:rsid w:val="00484D94"/>
    <w:rsid w:val="00484FF9"/>
    <w:rsid w:val="0048528B"/>
    <w:rsid w:val="004854E3"/>
    <w:rsid w:val="004859DB"/>
    <w:rsid w:val="00485B64"/>
    <w:rsid w:val="00485E56"/>
    <w:rsid w:val="00485EB7"/>
    <w:rsid w:val="00485F66"/>
    <w:rsid w:val="0048606F"/>
    <w:rsid w:val="004860E6"/>
    <w:rsid w:val="00486200"/>
    <w:rsid w:val="00486245"/>
    <w:rsid w:val="004864FF"/>
    <w:rsid w:val="00486790"/>
    <w:rsid w:val="00486C72"/>
    <w:rsid w:val="004872EC"/>
    <w:rsid w:val="004873C7"/>
    <w:rsid w:val="0048743F"/>
    <w:rsid w:val="00487746"/>
    <w:rsid w:val="00487ACD"/>
    <w:rsid w:val="00487BDE"/>
    <w:rsid w:val="00487DA0"/>
    <w:rsid w:val="00487E43"/>
    <w:rsid w:val="0049072E"/>
    <w:rsid w:val="00490CA0"/>
    <w:rsid w:val="00490ED2"/>
    <w:rsid w:val="00491027"/>
    <w:rsid w:val="004910D9"/>
    <w:rsid w:val="004910DE"/>
    <w:rsid w:val="0049126A"/>
    <w:rsid w:val="004912E8"/>
    <w:rsid w:val="004917BA"/>
    <w:rsid w:val="00491AC5"/>
    <w:rsid w:val="00491BBC"/>
    <w:rsid w:val="00491EB7"/>
    <w:rsid w:val="00491FBD"/>
    <w:rsid w:val="00492BFB"/>
    <w:rsid w:val="00492ED2"/>
    <w:rsid w:val="004930A7"/>
    <w:rsid w:val="004930F4"/>
    <w:rsid w:val="004934C2"/>
    <w:rsid w:val="00493C59"/>
    <w:rsid w:val="00493D7B"/>
    <w:rsid w:val="00493EFD"/>
    <w:rsid w:val="00493FAB"/>
    <w:rsid w:val="00494130"/>
    <w:rsid w:val="00494304"/>
    <w:rsid w:val="004943CA"/>
    <w:rsid w:val="0049446F"/>
    <w:rsid w:val="00494DFB"/>
    <w:rsid w:val="00495258"/>
    <w:rsid w:val="00495357"/>
    <w:rsid w:val="00495379"/>
    <w:rsid w:val="0049552C"/>
    <w:rsid w:val="00495783"/>
    <w:rsid w:val="004957FB"/>
    <w:rsid w:val="00495CE4"/>
    <w:rsid w:val="00495DA4"/>
    <w:rsid w:val="00495DDF"/>
    <w:rsid w:val="00495E19"/>
    <w:rsid w:val="00495EAB"/>
    <w:rsid w:val="0049619F"/>
    <w:rsid w:val="004962D7"/>
    <w:rsid w:val="004965FC"/>
    <w:rsid w:val="004966DE"/>
    <w:rsid w:val="00496B4D"/>
    <w:rsid w:val="00496C66"/>
    <w:rsid w:val="00496D45"/>
    <w:rsid w:val="00496F40"/>
    <w:rsid w:val="00497085"/>
    <w:rsid w:val="0049761E"/>
    <w:rsid w:val="00497A02"/>
    <w:rsid w:val="004A0127"/>
    <w:rsid w:val="004A055A"/>
    <w:rsid w:val="004A08B3"/>
    <w:rsid w:val="004A0B46"/>
    <w:rsid w:val="004A0B8F"/>
    <w:rsid w:val="004A0DDD"/>
    <w:rsid w:val="004A0E3F"/>
    <w:rsid w:val="004A1178"/>
    <w:rsid w:val="004A1A94"/>
    <w:rsid w:val="004A1B55"/>
    <w:rsid w:val="004A1BD3"/>
    <w:rsid w:val="004A1E07"/>
    <w:rsid w:val="004A2062"/>
    <w:rsid w:val="004A230A"/>
    <w:rsid w:val="004A23D1"/>
    <w:rsid w:val="004A2870"/>
    <w:rsid w:val="004A2C7F"/>
    <w:rsid w:val="004A32ED"/>
    <w:rsid w:val="004A3717"/>
    <w:rsid w:val="004A3948"/>
    <w:rsid w:val="004A3D7A"/>
    <w:rsid w:val="004A3D84"/>
    <w:rsid w:val="004A425B"/>
    <w:rsid w:val="004A4303"/>
    <w:rsid w:val="004A44C4"/>
    <w:rsid w:val="004A49D9"/>
    <w:rsid w:val="004A4BAB"/>
    <w:rsid w:val="004A4E19"/>
    <w:rsid w:val="004A4ECD"/>
    <w:rsid w:val="004A4FB3"/>
    <w:rsid w:val="004A52AA"/>
    <w:rsid w:val="004A5814"/>
    <w:rsid w:val="004A58BA"/>
    <w:rsid w:val="004A5B68"/>
    <w:rsid w:val="004A5D05"/>
    <w:rsid w:val="004A6208"/>
    <w:rsid w:val="004A6677"/>
    <w:rsid w:val="004A687B"/>
    <w:rsid w:val="004A709D"/>
    <w:rsid w:val="004A737D"/>
    <w:rsid w:val="004A7649"/>
    <w:rsid w:val="004A76A8"/>
    <w:rsid w:val="004A77B6"/>
    <w:rsid w:val="004A7882"/>
    <w:rsid w:val="004A78E6"/>
    <w:rsid w:val="004A7B35"/>
    <w:rsid w:val="004B00B3"/>
    <w:rsid w:val="004B0104"/>
    <w:rsid w:val="004B0718"/>
    <w:rsid w:val="004B0843"/>
    <w:rsid w:val="004B0A16"/>
    <w:rsid w:val="004B0C2F"/>
    <w:rsid w:val="004B0D64"/>
    <w:rsid w:val="004B11B5"/>
    <w:rsid w:val="004B1611"/>
    <w:rsid w:val="004B1629"/>
    <w:rsid w:val="004B18E8"/>
    <w:rsid w:val="004B1984"/>
    <w:rsid w:val="004B19DD"/>
    <w:rsid w:val="004B19E6"/>
    <w:rsid w:val="004B1D45"/>
    <w:rsid w:val="004B1D68"/>
    <w:rsid w:val="004B2404"/>
    <w:rsid w:val="004B2679"/>
    <w:rsid w:val="004B2B08"/>
    <w:rsid w:val="004B2E36"/>
    <w:rsid w:val="004B31E3"/>
    <w:rsid w:val="004B3648"/>
    <w:rsid w:val="004B37B5"/>
    <w:rsid w:val="004B37BC"/>
    <w:rsid w:val="004B3855"/>
    <w:rsid w:val="004B38A7"/>
    <w:rsid w:val="004B3A84"/>
    <w:rsid w:val="004B40A6"/>
    <w:rsid w:val="004B4205"/>
    <w:rsid w:val="004B4282"/>
    <w:rsid w:val="004B4346"/>
    <w:rsid w:val="004B44C0"/>
    <w:rsid w:val="004B4E1F"/>
    <w:rsid w:val="004B4F9F"/>
    <w:rsid w:val="004B50F2"/>
    <w:rsid w:val="004B55DD"/>
    <w:rsid w:val="004B5664"/>
    <w:rsid w:val="004B5787"/>
    <w:rsid w:val="004B57DD"/>
    <w:rsid w:val="004B58FD"/>
    <w:rsid w:val="004B59E9"/>
    <w:rsid w:val="004B5A2C"/>
    <w:rsid w:val="004B5B1E"/>
    <w:rsid w:val="004B5B84"/>
    <w:rsid w:val="004B5C71"/>
    <w:rsid w:val="004B65DA"/>
    <w:rsid w:val="004B67A3"/>
    <w:rsid w:val="004B6AA0"/>
    <w:rsid w:val="004B6E89"/>
    <w:rsid w:val="004B702E"/>
    <w:rsid w:val="004B7107"/>
    <w:rsid w:val="004B713E"/>
    <w:rsid w:val="004B76FA"/>
    <w:rsid w:val="004B7980"/>
    <w:rsid w:val="004B7991"/>
    <w:rsid w:val="004B7EB4"/>
    <w:rsid w:val="004BDC65"/>
    <w:rsid w:val="004BE0D0"/>
    <w:rsid w:val="004C003F"/>
    <w:rsid w:val="004C00BE"/>
    <w:rsid w:val="004C014D"/>
    <w:rsid w:val="004C01EC"/>
    <w:rsid w:val="004C04E5"/>
    <w:rsid w:val="004C07F6"/>
    <w:rsid w:val="004C097D"/>
    <w:rsid w:val="004C0AA2"/>
    <w:rsid w:val="004C0ABF"/>
    <w:rsid w:val="004C0E8E"/>
    <w:rsid w:val="004C1081"/>
    <w:rsid w:val="004C1150"/>
    <w:rsid w:val="004C145D"/>
    <w:rsid w:val="004C16B5"/>
    <w:rsid w:val="004C17D6"/>
    <w:rsid w:val="004C1C4D"/>
    <w:rsid w:val="004C1ED4"/>
    <w:rsid w:val="004C2126"/>
    <w:rsid w:val="004C216B"/>
    <w:rsid w:val="004C2775"/>
    <w:rsid w:val="004C28FA"/>
    <w:rsid w:val="004C2A1E"/>
    <w:rsid w:val="004C2EBE"/>
    <w:rsid w:val="004C3987"/>
    <w:rsid w:val="004C3E5E"/>
    <w:rsid w:val="004C4353"/>
    <w:rsid w:val="004C48CD"/>
    <w:rsid w:val="004C4BF0"/>
    <w:rsid w:val="004C4DDD"/>
    <w:rsid w:val="004C5076"/>
    <w:rsid w:val="004C516F"/>
    <w:rsid w:val="004C564C"/>
    <w:rsid w:val="004C5715"/>
    <w:rsid w:val="004C5BDB"/>
    <w:rsid w:val="004C5C86"/>
    <w:rsid w:val="004C5E2D"/>
    <w:rsid w:val="004C5F69"/>
    <w:rsid w:val="004C6190"/>
    <w:rsid w:val="004C64D8"/>
    <w:rsid w:val="004C6E3F"/>
    <w:rsid w:val="004C6F6A"/>
    <w:rsid w:val="004C714F"/>
    <w:rsid w:val="004C7709"/>
    <w:rsid w:val="004C771D"/>
    <w:rsid w:val="004C79D8"/>
    <w:rsid w:val="004C7B3C"/>
    <w:rsid w:val="004C7B5E"/>
    <w:rsid w:val="004C7F24"/>
    <w:rsid w:val="004C7FB3"/>
    <w:rsid w:val="004C7FFC"/>
    <w:rsid w:val="004D0095"/>
    <w:rsid w:val="004D0550"/>
    <w:rsid w:val="004D0718"/>
    <w:rsid w:val="004D09F5"/>
    <w:rsid w:val="004D0DD5"/>
    <w:rsid w:val="004D0DE3"/>
    <w:rsid w:val="004D1322"/>
    <w:rsid w:val="004D162F"/>
    <w:rsid w:val="004D1C48"/>
    <w:rsid w:val="004D1C58"/>
    <w:rsid w:val="004D1CDD"/>
    <w:rsid w:val="004D1E3C"/>
    <w:rsid w:val="004D2119"/>
    <w:rsid w:val="004D25F9"/>
    <w:rsid w:val="004D2858"/>
    <w:rsid w:val="004D2894"/>
    <w:rsid w:val="004D291B"/>
    <w:rsid w:val="004D2927"/>
    <w:rsid w:val="004D32CD"/>
    <w:rsid w:val="004D3332"/>
    <w:rsid w:val="004D33E7"/>
    <w:rsid w:val="004D3545"/>
    <w:rsid w:val="004D35C5"/>
    <w:rsid w:val="004D3878"/>
    <w:rsid w:val="004D39DF"/>
    <w:rsid w:val="004D39F7"/>
    <w:rsid w:val="004D3B19"/>
    <w:rsid w:val="004D3DEE"/>
    <w:rsid w:val="004D3E0B"/>
    <w:rsid w:val="004D4322"/>
    <w:rsid w:val="004D44D8"/>
    <w:rsid w:val="004D4516"/>
    <w:rsid w:val="004D4C79"/>
    <w:rsid w:val="004D4E43"/>
    <w:rsid w:val="004D50ED"/>
    <w:rsid w:val="004D511E"/>
    <w:rsid w:val="004D55B2"/>
    <w:rsid w:val="004D5726"/>
    <w:rsid w:val="004D5C4C"/>
    <w:rsid w:val="004D6050"/>
    <w:rsid w:val="004D63F3"/>
    <w:rsid w:val="004D65AE"/>
    <w:rsid w:val="004D6C44"/>
    <w:rsid w:val="004D6D34"/>
    <w:rsid w:val="004D6EBC"/>
    <w:rsid w:val="004D6F19"/>
    <w:rsid w:val="004D7252"/>
    <w:rsid w:val="004D76EF"/>
    <w:rsid w:val="004D787D"/>
    <w:rsid w:val="004D7B55"/>
    <w:rsid w:val="004D9C63"/>
    <w:rsid w:val="004E020E"/>
    <w:rsid w:val="004E03BA"/>
    <w:rsid w:val="004E03BC"/>
    <w:rsid w:val="004E0535"/>
    <w:rsid w:val="004E05DB"/>
    <w:rsid w:val="004E06C1"/>
    <w:rsid w:val="004E0BFB"/>
    <w:rsid w:val="004E0CDD"/>
    <w:rsid w:val="004E11E3"/>
    <w:rsid w:val="004E1370"/>
    <w:rsid w:val="004E160E"/>
    <w:rsid w:val="004E1AD1"/>
    <w:rsid w:val="004E2775"/>
    <w:rsid w:val="004E2FE8"/>
    <w:rsid w:val="004E3035"/>
    <w:rsid w:val="004E304D"/>
    <w:rsid w:val="004E32B8"/>
    <w:rsid w:val="004E32C0"/>
    <w:rsid w:val="004E3BAA"/>
    <w:rsid w:val="004E3DA7"/>
    <w:rsid w:val="004E41FC"/>
    <w:rsid w:val="004E4287"/>
    <w:rsid w:val="004E49DF"/>
    <w:rsid w:val="004E4B5D"/>
    <w:rsid w:val="004E50FB"/>
    <w:rsid w:val="004E52E8"/>
    <w:rsid w:val="004E53B1"/>
    <w:rsid w:val="004E5439"/>
    <w:rsid w:val="004E569B"/>
    <w:rsid w:val="004E57A3"/>
    <w:rsid w:val="004E5912"/>
    <w:rsid w:val="004E5950"/>
    <w:rsid w:val="004E59B1"/>
    <w:rsid w:val="004E5B9B"/>
    <w:rsid w:val="004E6599"/>
    <w:rsid w:val="004E68CB"/>
    <w:rsid w:val="004E6A60"/>
    <w:rsid w:val="004E70DB"/>
    <w:rsid w:val="004E7308"/>
    <w:rsid w:val="004E73FA"/>
    <w:rsid w:val="004E74C0"/>
    <w:rsid w:val="004E76ED"/>
    <w:rsid w:val="004E7828"/>
    <w:rsid w:val="004E7A42"/>
    <w:rsid w:val="004E7D4A"/>
    <w:rsid w:val="004E7FC6"/>
    <w:rsid w:val="004F004F"/>
    <w:rsid w:val="004F0060"/>
    <w:rsid w:val="004F0078"/>
    <w:rsid w:val="004F04EC"/>
    <w:rsid w:val="004F0F06"/>
    <w:rsid w:val="004F104A"/>
    <w:rsid w:val="004F1614"/>
    <w:rsid w:val="004F17FC"/>
    <w:rsid w:val="004F198E"/>
    <w:rsid w:val="004F1AC1"/>
    <w:rsid w:val="004F1F11"/>
    <w:rsid w:val="004F22CB"/>
    <w:rsid w:val="004F280A"/>
    <w:rsid w:val="004F2BA5"/>
    <w:rsid w:val="004F2BD1"/>
    <w:rsid w:val="004F2CFA"/>
    <w:rsid w:val="004F30F6"/>
    <w:rsid w:val="004F3177"/>
    <w:rsid w:val="004F321E"/>
    <w:rsid w:val="004F3399"/>
    <w:rsid w:val="004F3463"/>
    <w:rsid w:val="004F3955"/>
    <w:rsid w:val="004F3E35"/>
    <w:rsid w:val="004F4255"/>
    <w:rsid w:val="004F4462"/>
    <w:rsid w:val="004F45B6"/>
    <w:rsid w:val="004F486C"/>
    <w:rsid w:val="004F48E0"/>
    <w:rsid w:val="004F506F"/>
    <w:rsid w:val="004F552B"/>
    <w:rsid w:val="004F583C"/>
    <w:rsid w:val="004F5DEA"/>
    <w:rsid w:val="004F5E09"/>
    <w:rsid w:val="004F6117"/>
    <w:rsid w:val="004F62F6"/>
    <w:rsid w:val="004F664F"/>
    <w:rsid w:val="004F681C"/>
    <w:rsid w:val="004F6834"/>
    <w:rsid w:val="004F6885"/>
    <w:rsid w:val="004F6A5F"/>
    <w:rsid w:val="004F6E76"/>
    <w:rsid w:val="004F6FFC"/>
    <w:rsid w:val="004F7023"/>
    <w:rsid w:val="004F703F"/>
    <w:rsid w:val="004F71AB"/>
    <w:rsid w:val="004F71FB"/>
    <w:rsid w:val="004F7D2C"/>
    <w:rsid w:val="004F7FA6"/>
    <w:rsid w:val="004F8E21"/>
    <w:rsid w:val="004F95DF"/>
    <w:rsid w:val="005001AB"/>
    <w:rsid w:val="005002E3"/>
    <w:rsid w:val="005003D4"/>
    <w:rsid w:val="005003FF"/>
    <w:rsid w:val="0050045F"/>
    <w:rsid w:val="00500D7E"/>
    <w:rsid w:val="00500DDF"/>
    <w:rsid w:val="0050135A"/>
    <w:rsid w:val="0050135C"/>
    <w:rsid w:val="0050175C"/>
    <w:rsid w:val="00501A8D"/>
    <w:rsid w:val="00501E5D"/>
    <w:rsid w:val="00502889"/>
    <w:rsid w:val="00502B73"/>
    <w:rsid w:val="00502E4F"/>
    <w:rsid w:val="00502F1D"/>
    <w:rsid w:val="00503235"/>
    <w:rsid w:val="00503264"/>
    <w:rsid w:val="00503A93"/>
    <w:rsid w:val="00503AFE"/>
    <w:rsid w:val="00503C6D"/>
    <w:rsid w:val="005040DA"/>
    <w:rsid w:val="00504130"/>
    <w:rsid w:val="005041A2"/>
    <w:rsid w:val="00504252"/>
    <w:rsid w:val="005042AF"/>
    <w:rsid w:val="0050438E"/>
    <w:rsid w:val="005043B8"/>
    <w:rsid w:val="00504523"/>
    <w:rsid w:val="005048B4"/>
    <w:rsid w:val="005049B0"/>
    <w:rsid w:val="00504C8F"/>
    <w:rsid w:val="00505659"/>
    <w:rsid w:val="005056BD"/>
    <w:rsid w:val="00505889"/>
    <w:rsid w:val="00505961"/>
    <w:rsid w:val="00505BF5"/>
    <w:rsid w:val="00505EDD"/>
    <w:rsid w:val="00506078"/>
    <w:rsid w:val="005060A6"/>
    <w:rsid w:val="005063DD"/>
    <w:rsid w:val="0050645B"/>
    <w:rsid w:val="00506513"/>
    <w:rsid w:val="00506530"/>
    <w:rsid w:val="00506533"/>
    <w:rsid w:val="0050657A"/>
    <w:rsid w:val="0050683B"/>
    <w:rsid w:val="00506A3C"/>
    <w:rsid w:val="00506D1D"/>
    <w:rsid w:val="00506ECF"/>
    <w:rsid w:val="00507137"/>
    <w:rsid w:val="0050738C"/>
    <w:rsid w:val="005073AC"/>
    <w:rsid w:val="005075DA"/>
    <w:rsid w:val="00507814"/>
    <w:rsid w:val="00507A61"/>
    <w:rsid w:val="00507B3C"/>
    <w:rsid w:val="00507B7E"/>
    <w:rsid w:val="0051036E"/>
    <w:rsid w:val="005104CC"/>
    <w:rsid w:val="0051079D"/>
    <w:rsid w:val="005107B8"/>
    <w:rsid w:val="00510B23"/>
    <w:rsid w:val="00511322"/>
    <w:rsid w:val="00511588"/>
    <w:rsid w:val="005119F1"/>
    <w:rsid w:val="00511B68"/>
    <w:rsid w:val="00511F5D"/>
    <w:rsid w:val="005124FB"/>
    <w:rsid w:val="0051259A"/>
    <w:rsid w:val="005125D5"/>
    <w:rsid w:val="005128D2"/>
    <w:rsid w:val="005129BF"/>
    <w:rsid w:val="00512AB6"/>
    <w:rsid w:val="00512DE1"/>
    <w:rsid w:val="00512E7D"/>
    <w:rsid w:val="00512EB2"/>
    <w:rsid w:val="0051313D"/>
    <w:rsid w:val="00513528"/>
    <w:rsid w:val="0051363D"/>
    <w:rsid w:val="005136A7"/>
    <w:rsid w:val="005137F9"/>
    <w:rsid w:val="0051397D"/>
    <w:rsid w:val="00513BED"/>
    <w:rsid w:val="00513BFC"/>
    <w:rsid w:val="00513D16"/>
    <w:rsid w:val="00513FEA"/>
    <w:rsid w:val="005141A5"/>
    <w:rsid w:val="00514438"/>
    <w:rsid w:val="0051468B"/>
    <w:rsid w:val="005148EF"/>
    <w:rsid w:val="00515682"/>
    <w:rsid w:val="0051596A"/>
    <w:rsid w:val="00515C05"/>
    <w:rsid w:val="00515DE4"/>
    <w:rsid w:val="00515F7C"/>
    <w:rsid w:val="00515FC3"/>
    <w:rsid w:val="005161B6"/>
    <w:rsid w:val="00516219"/>
    <w:rsid w:val="00516593"/>
    <w:rsid w:val="00516993"/>
    <w:rsid w:val="00516BCB"/>
    <w:rsid w:val="00516C04"/>
    <w:rsid w:val="00516F69"/>
    <w:rsid w:val="005172CC"/>
    <w:rsid w:val="00517699"/>
    <w:rsid w:val="0051769E"/>
    <w:rsid w:val="0051777A"/>
    <w:rsid w:val="005178BD"/>
    <w:rsid w:val="0051797B"/>
    <w:rsid w:val="00517BE7"/>
    <w:rsid w:val="005201CC"/>
    <w:rsid w:val="00520269"/>
    <w:rsid w:val="0052046F"/>
    <w:rsid w:val="0052078F"/>
    <w:rsid w:val="00520AF5"/>
    <w:rsid w:val="00520E28"/>
    <w:rsid w:val="00521101"/>
    <w:rsid w:val="00521BB2"/>
    <w:rsid w:val="0052215F"/>
    <w:rsid w:val="00522374"/>
    <w:rsid w:val="005224B1"/>
    <w:rsid w:val="005224BF"/>
    <w:rsid w:val="005227E4"/>
    <w:rsid w:val="00522E9E"/>
    <w:rsid w:val="00522EB1"/>
    <w:rsid w:val="00522F00"/>
    <w:rsid w:val="00522F8A"/>
    <w:rsid w:val="00522F94"/>
    <w:rsid w:val="00522F9E"/>
    <w:rsid w:val="0052313A"/>
    <w:rsid w:val="005232CD"/>
    <w:rsid w:val="0052334F"/>
    <w:rsid w:val="0052339B"/>
    <w:rsid w:val="005236AC"/>
    <w:rsid w:val="00523718"/>
    <w:rsid w:val="0052378C"/>
    <w:rsid w:val="00523874"/>
    <w:rsid w:val="005239F5"/>
    <w:rsid w:val="00523FD3"/>
    <w:rsid w:val="005240E1"/>
    <w:rsid w:val="00524446"/>
    <w:rsid w:val="0052445F"/>
    <w:rsid w:val="00524508"/>
    <w:rsid w:val="0052454D"/>
    <w:rsid w:val="00524724"/>
    <w:rsid w:val="00524B17"/>
    <w:rsid w:val="00524D05"/>
    <w:rsid w:val="00524E68"/>
    <w:rsid w:val="00524FF1"/>
    <w:rsid w:val="0052516A"/>
    <w:rsid w:val="005252B6"/>
    <w:rsid w:val="005255B2"/>
    <w:rsid w:val="00525660"/>
    <w:rsid w:val="00525AF0"/>
    <w:rsid w:val="00525AFE"/>
    <w:rsid w:val="00525F00"/>
    <w:rsid w:val="00526216"/>
    <w:rsid w:val="0052629E"/>
    <w:rsid w:val="00526451"/>
    <w:rsid w:val="00526475"/>
    <w:rsid w:val="0052662B"/>
    <w:rsid w:val="00526741"/>
    <w:rsid w:val="0052698E"/>
    <w:rsid w:val="00526DB2"/>
    <w:rsid w:val="0052706E"/>
    <w:rsid w:val="0052736F"/>
    <w:rsid w:val="00527450"/>
    <w:rsid w:val="0052794F"/>
    <w:rsid w:val="00527C6C"/>
    <w:rsid w:val="00527E28"/>
    <w:rsid w:val="00527F2C"/>
    <w:rsid w:val="00527F5B"/>
    <w:rsid w:val="0052A874"/>
    <w:rsid w:val="00530081"/>
    <w:rsid w:val="0053015C"/>
    <w:rsid w:val="005301A6"/>
    <w:rsid w:val="005304F0"/>
    <w:rsid w:val="005308DA"/>
    <w:rsid w:val="005308FF"/>
    <w:rsid w:val="00530B06"/>
    <w:rsid w:val="00530BE2"/>
    <w:rsid w:val="00531116"/>
    <w:rsid w:val="0053112B"/>
    <w:rsid w:val="005312D5"/>
    <w:rsid w:val="005314D9"/>
    <w:rsid w:val="0053158B"/>
    <w:rsid w:val="0053182E"/>
    <w:rsid w:val="00532066"/>
    <w:rsid w:val="005320F1"/>
    <w:rsid w:val="00532179"/>
    <w:rsid w:val="005323A4"/>
    <w:rsid w:val="00532747"/>
    <w:rsid w:val="00532B8C"/>
    <w:rsid w:val="00532D77"/>
    <w:rsid w:val="00532E10"/>
    <w:rsid w:val="00533694"/>
    <w:rsid w:val="005339AD"/>
    <w:rsid w:val="00533AC8"/>
    <w:rsid w:val="00533C3B"/>
    <w:rsid w:val="00533C7A"/>
    <w:rsid w:val="005342F2"/>
    <w:rsid w:val="00534313"/>
    <w:rsid w:val="005344BD"/>
    <w:rsid w:val="005345B6"/>
    <w:rsid w:val="005349F3"/>
    <w:rsid w:val="00534A87"/>
    <w:rsid w:val="00534C02"/>
    <w:rsid w:val="005353AC"/>
    <w:rsid w:val="00535BBC"/>
    <w:rsid w:val="00535ECA"/>
    <w:rsid w:val="00535F82"/>
    <w:rsid w:val="00536498"/>
    <w:rsid w:val="005364F8"/>
    <w:rsid w:val="005367E7"/>
    <w:rsid w:val="00536A7F"/>
    <w:rsid w:val="00536F87"/>
    <w:rsid w:val="00536F98"/>
    <w:rsid w:val="0053724D"/>
    <w:rsid w:val="00537445"/>
    <w:rsid w:val="0053754C"/>
    <w:rsid w:val="005375D4"/>
    <w:rsid w:val="005375EC"/>
    <w:rsid w:val="005376F8"/>
    <w:rsid w:val="00537892"/>
    <w:rsid w:val="005378DC"/>
    <w:rsid w:val="00537DB0"/>
    <w:rsid w:val="005400B2"/>
    <w:rsid w:val="005403CA"/>
    <w:rsid w:val="00540435"/>
    <w:rsid w:val="005408A8"/>
    <w:rsid w:val="00540A3E"/>
    <w:rsid w:val="00540CDB"/>
    <w:rsid w:val="00540D00"/>
    <w:rsid w:val="00540D1C"/>
    <w:rsid w:val="00540FF2"/>
    <w:rsid w:val="0054150C"/>
    <w:rsid w:val="0054156D"/>
    <w:rsid w:val="005415FF"/>
    <w:rsid w:val="00541C58"/>
    <w:rsid w:val="00541D08"/>
    <w:rsid w:val="005420AA"/>
    <w:rsid w:val="00542870"/>
    <w:rsid w:val="00542956"/>
    <w:rsid w:val="00542C39"/>
    <w:rsid w:val="00542D7B"/>
    <w:rsid w:val="00542FD5"/>
    <w:rsid w:val="005432EE"/>
    <w:rsid w:val="00543396"/>
    <w:rsid w:val="00543472"/>
    <w:rsid w:val="005435E4"/>
    <w:rsid w:val="005436D7"/>
    <w:rsid w:val="00543A92"/>
    <w:rsid w:val="00543ABE"/>
    <w:rsid w:val="00543EED"/>
    <w:rsid w:val="00544014"/>
    <w:rsid w:val="00544142"/>
    <w:rsid w:val="00544269"/>
    <w:rsid w:val="0054426D"/>
    <w:rsid w:val="005445BD"/>
    <w:rsid w:val="005446E0"/>
    <w:rsid w:val="0054473C"/>
    <w:rsid w:val="00544804"/>
    <w:rsid w:val="00544972"/>
    <w:rsid w:val="00544D68"/>
    <w:rsid w:val="0054543C"/>
    <w:rsid w:val="005457C4"/>
    <w:rsid w:val="005458F2"/>
    <w:rsid w:val="00545BD8"/>
    <w:rsid w:val="00545E83"/>
    <w:rsid w:val="00545EEB"/>
    <w:rsid w:val="00545F89"/>
    <w:rsid w:val="00546063"/>
    <w:rsid w:val="00546083"/>
    <w:rsid w:val="00546148"/>
    <w:rsid w:val="005462EC"/>
    <w:rsid w:val="00546560"/>
    <w:rsid w:val="0054662E"/>
    <w:rsid w:val="0054679F"/>
    <w:rsid w:val="005467BC"/>
    <w:rsid w:val="00546BE7"/>
    <w:rsid w:val="00546D39"/>
    <w:rsid w:val="00546E46"/>
    <w:rsid w:val="00546F29"/>
    <w:rsid w:val="00546FA5"/>
    <w:rsid w:val="0054721B"/>
    <w:rsid w:val="0054722C"/>
    <w:rsid w:val="00547584"/>
    <w:rsid w:val="005476EF"/>
    <w:rsid w:val="005476FC"/>
    <w:rsid w:val="00547AC2"/>
    <w:rsid w:val="00547E67"/>
    <w:rsid w:val="00550085"/>
    <w:rsid w:val="005502E5"/>
    <w:rsid w:val="00550494"/>
    <w:rsid w:val="005505BD"/>
    <w:rsid w:val="0055060E"/>
    <w:rsid w:val="00550697"/>
    <w:rsid w:val="005508F0"/>
    <w:rsid w:val="00550B59"/>
    <w:rsid w:val="00550D8A"/>
    <w:rsid w:val="00550EEA"/>
    <w:rsid w:val="00550F15"/>
    <w:rsid w:val="005510D3"/>
    <w:rsid w:val="0055128E"/>
    <w:rsid w:val="00551489"/>
    <w:rsid w:val="00551712"/>
    <w:rsid w:val="00551735"/>
    <w:rsid w:val="005517F1"/>
    <w:rsid w:val="00551856"/>
    <w:rsid w:val="00551E64"/>
    <w:rsid w:val="00552062"/>
    <w:rsid w:val="00552A6A"/>
    <w:rsid w:val="00552B75"/>
    <w:rsid w:val="00552CCB"/>
    <w:rsid w:val="0055303E"/>
    <w:rsid w:val="00553343"/>
    <w:rsid w:val="005534BE"/>
    <w:rsid w:val="00553583"/>
    <w:rsid w:val="005537AA"/>
    <w:rsid w:val="00553889"/>
    <w:rsid w:val="00553A02"/>
    <w:rsid w:val="00553AD6"/>
    <w:rsid w:val="00553E41"/>
    <w:rsid w:val="00553EB9"/>
    <w:rsid w:val="005542A7"/>
    <w:rsid w:val="00554357"/>
    <w:rsid w:val="005543C0"/>
    <w:rsid w:val="005546EA"/>
    <w:rsid w:val="0055488F"/>
    <w:rsid w:val="00554A0A"/>
    <w:rsid w:val="00554B06"/>
    <w:rsid w:val="00554C17"/>
    <w:rsid w:val="005556E4"/>
    <w:rsid w:val="00555F87"/>
    <w:rsid w:val="00555F8A"/>
    <w:rsid w:val="005561F9"/>
    <w:rsid w:val="00556274"/>
    <w:rsid w:val="00556550"/>
    <w:rsid w:val="005566F6"/>
    <w:rsid w:val="00556846"/>
    <w:rsid w:val="00556AE2"/>
    <w:rsid w:val="00556D88"/>
    <w:rsid w:val="00556E84"/>
    <w:rsid w:val="00556E8B"/>
    <w:rsid w:val="00556FA1"/>
    <w:rsid w:val="005570A7"/>
    <w:rsid w:val="0055756E"/>
    <w:rsid w:val="005575BB"/>
    <w:rsid w:val="00557E17"/>
    <w:rsid w:val="00557FE4"/>
    <w:rsid w:val="0056005E"/>
    <w:rsid w:val="0056008A"/>
    <w:rsid w:val="00560220"/>
    <w:rsid w:val="0056035C"/>
    <w:rsid w:val="0056045D"/>
    <w:rsid w:val="0056085D"/>
    <w:rsid w:val="0056087B"/>
    <w:rsid w:val="00560A31"/>
    <w:rsid w:val="00561A82"/>
    <w:rsid w:val="00561C01"/>
    <w:rsid w:val="00562383"/>
    <w:rsid w:val="005623C0"/>
    <w:rsid w:val="005623E5"/>
    <w:rsid w:val="00562895"/>
    <w:rsid w:val="00562B24"/>
    <w:rsid w:val="00562B4D"/>
    <w:rsid w:val="00562D55"/>
    <w:rsid w:val="00562EA8"/>
    <w:rsid w:val="005632FF"/>
    <w:rsid w:val="00563418"/>
    <w:rsid w:val="00563576"/>
    <w:rsid w:val="00563A5E"/>
    <w:rsid w:val="0056404B"/>
    <w:rsid w:val="0056413B"/>
    <w:rsid w:val="00564259"/>
    <w:rsid w:val="00564467"/>
    <w:rsid w:val="0056463F"/>
    <w:rsid w:val="00564742"/>
    <w:rsid w:val="0056498F"/>
    <w:rsid w:val="005649DA"/>
    <w:rsid w:val="00564B36"/>
    <w:rsid w:val="00564CD9"/>
    <w:rsid w:val="005651E8"/>
    <w:rsid w:val="00565545"/>
    <w:rsid w:val="00565D94"/>
    <w:rsid w:val="00565F75"/>
    <w:rsid w:val="00566678"/>
    <w:rsid w:val="005666DB"/>
    <w:rsid w:val="00566A14"/>
    <w:rsid w:val="00566B97"/>
    <w:rsid w:val="00566E54"/>
    <w:rsid w:val="005674F5"/>
    <w:rsid w:val="005675F6"/>
    <w:rsid w:val="00567997"/>
    <w:rsid w:val="00567ACA"/>
    <w:rsid w:val="00567CEE"/>
    <w:rsid w:val="00567E2B"/>
    <w:rsid w:val="00567E3E"/>
    <w:rsid w:val="005708ED"/>
    <w:rsid w:val="005709AC"/>
    <w:rsid w:val="00570C46"/>
    <w:rsid w:val="00570E9E"/>
    <w:rsid w:val="00570FAF"/>
    <w:rsid w:val="005710EA"/>
    <w:rsid w:val="005712EF"/>
    <w:rsid w:val="00571333"/>
    <w:rsid w:val="0057139F"/>
    <w:rsid w:val="0057148C"/>
    <w:rsid w:val="00571BB3"/>
    <w:rsid w:val="00571EB5"/>
    <w:rsid w:val="00572289"/>
    <w:rsid w:val="00572405"/>
    <w:rsid w:val="00572683"/>
    <w:rsid w:val="005726FA"/>
    <w:rsid w:val="00572705"/>
    <w:rsid w:val="0057288E"/>
    <w:rsid w:val="0057294C"/>
    <w:rsid w:val="005729B9"/>
    <w:rsid w:val="00572B75"/>
    <w:rsid w:val="00572C34"/>
    <w:rsid w:val="00572D28"/>
    <w:rsid w:val="00572D78"/>
    <w:rsid w:val="005730EF"/>
    <w:rsid w:val="0057334E"/>
    <w:rsid w:val="00573ACB"/>
    <w:rsid w:val="00573ADC"/>
    <w:rsid w:val="00573D78"/>
    <w:rsid w:val="005741B8"/>
    <w:rsid w:val="00574720"/>
    <w:rsid w:val="00574729"/>
    <w:rsid w:val="00574827"/>
    <w:rsid w:val="00574C28"/>
    <w:rsid w:val="00574ED1"/>
    <w:rsid w:val="00575803"/>
    <w:rsid w:val="00575E83"/>
    <w:rsid w:val="005760F9"/>
    <w:rsid w:val="00576695"/>
    <w:rsid w:val="00576767"/>
    <w:rsid w:val="005769F9"/>
    <w:rsid w:val="00576ABA"/>
    <w:rsid w:val="00576B75"/>
    <w:rsid w:val="00576CA4"/>
    <w:rsid w:val="00576D9C"/>
    <w:rsid w:val="00576F90"/>
    <w:rsid w:val="0057701A"/>
    <w:rsid w:val="005770D4"/>
    <w:rsid w:val="0057726E"/>
    <w:rsid w:val="00577558"/>
    <w:rsid w:val="00577749"/>
    <w:rsid w:val="00577AFF"/>
    <w:rsid w:val="00577B58"/>
    <w:rsid w:val="00577CF8"/>
    <w:rsid w:val="00577F8A"/>
    <w:rsid w:val="005800C4"/>
    <w:rsid w:val="00580226"/>
    <w:rsid w:val="005804DB"/>
    <w:rsid w:val="00580895"/>
    <w:rsid w:val="00580B9F"/>
    <w:rsid w:val="00580BF0"/>
    <w:rsid w:val="00580E5F"/>
    <w:rsid w:val="0058103F"/>
    <w:rsid w:val="00581139"/>
    <w:rsid w:val="0058115B"/>
    <w:rsid w:val="005815B2"/>
    <w:rsid w:val="005815CF"/>
    <w:rsid w:val="00581636"/>
    <w:rsid w:val="00581984"/>
    <w:rsid w:val="00581A68"/>
    <w:rsid w:val="00581E30"/>
    <w:rsid w:val="00581ECD"/>
    <w:rsid w:val="00581FE1"/>
    <w:rsid w:val="00582468"/>
    <w:rsid w:val="00582570"/>
    <w:rsid w:val="00582A23"/>
    <w:rsid w:val="00582C20"/>
    <w:rsid w:val="00582C98"/>
    <w:rsid w:val="00582D04"/>
    <w:rsid w:val="00582E1E"/>
    <w:rsid w:val="005839AB"/>
    <w:rsid w:val="00583EF1"/>
    <w:rsid w:val="005848C1"/>
    <w:rsid w:val="00584E78"/>
    <w:rsid w:val="0058508C"/>
    <w:rsid w:val="005852EB"/>
    <w:rsid w:val="005858F6"/>
    <w:rsid w:val="0058590E"/>
    <w:rsid w:val="0058600A"/>
    <w:rsid w:val="00586367"/>
    <w:rsid w:val="00586377"/>
    <w:rsid w:val="0058638F"/>
    <w:rsid w:val="00586A58"/>
    <w:rsid w:val="00586A8A"/>
    <w:rsid w:val="00586AF6"/>
    <w:rsid w:val="00586BEC"/>
    <w:rsid w:val="00586C2E"/>
    <w:rsid w:val="00586D08"/>
    <w:rsid w:val="005870E2"/>
    <w:rsid w:val="00587629"/>
    <w:rsid w:val="0058789E"/>
    <w:rsid w:val="00587B7D"/>
    <w:rsid w:val="00587F88"/>
    <w:rsid w:val="0058D130"/>
    <w:rsid w:val="0059028C"/>
    <w:rsid w:val="005905EB"/>
    <w:rsid w:val="0059066E"/>
    <w:rsid w:val="00590873"/>
    <w:rsid w:val="00590A31"/>
    <w:rsid w:val="00590AEC"/>
    <w:rsid w:val="00591132"/>
    <w:rsid w:val="005913E8"/>
    <w:rsid w:val="00591573"/>
    <w:rsid w:val="005915A4"/>
    <w:rsid w:val="00591BAC"/>
    <w:rsid w:val="0059236B"/>
    <w:rsid w:val="00592409"/>
    <w:rsid w:val="00592D2F"/>
    <w:rsid w:val="00592DF3"/>
    <w:rsid w:val="0059305E"/>
    <w:rsid w:val="005930D9"/>
    <w:rsid w:val="00593126"/>
    <w:rsid w:val="00593200"/>
    <w:rsid w:val="0059320B"/>
    <w:rsid w:val="005932BB"/>
    <w:rsid w:val="00593852"/>
    <w:rsid w:val="0059394C"/>
    <w:rsid w:val="00593FC7"/>
    <w:rsid w:val="00594501"/>
    <w:rsid w:val="0059456B"/>
    <w:rsid w:val="00594731"/>
    <w:rsid w:val="0059497B"/>
    <w:rsid w:val="00594983"/>
    <w:rsid w:val="00595716"/>
    <w:rsid w:val="00595CD7"/>
    <w:rsid w:val="005960C4"/>
    <w:rsid w:val="005960D9"/>
    <w:rsid w:val="00596169"/>
    <w:rsid w:val="00596523"/>
    <w:rsid w:val="005969CD"/>
    <w:rsid w:val="00596B70"/>
    <w:rsid w:val="00596B90"/>
    <w:rsid w:val="0059706E"/>
    <w:rsid w:val="00597192"/>
    <w:rsid w:val="00597596"/>
    <w:rsid w:val="0059766E"/>
    <w:rsid w:val="00597713"/>
    <w:rsid w:val="00597CF9"/>
    <w:rsid w:val="005A003A"/>
    <w:rsid w:val="005A03D1"/>
    <w:rsid w:val="005A0815"/>
    <w:rsid w:val="005A0A8B"/>
    <w:rsid w:val="005A105A"/>
    <w:rsid w:val="005A10F9"/>
    <w:rsid w:val="005A1133"/>
    <w:rsid w:val="005A114B"/>
    <w:rsid w:val="005A14DD"/>
    <w:rsid w:val="005A18F2"/>
    <w:rsid w:val="005A19AF"/>
    <w:rsid w:val="005A19F6"/>
    <w:rsid w:val="005A21AB"/>
    <w:rsid w:val="005A2200"/>
    <w:rsid w:val="005A2507"/>
    <w:rsid w:val="005A25DA"/>
    <w:rsid w:val="005A289B"/>
    <w:rsid w:val="005A28E2"/>
    <w:rsid w:val="005A2B97"/>
    <w:rsid w:val="005A2E7D"/>
    <w:rsid w:val="005A3177"/>
    <w:rsid w:val="005A3556"/>
    <w:rsid w:val="005A39C1"/>
    <w:rsid w:val="005A3E20"/>
    <w:rsid w:val="005A403F"/>
    <w:rsid w:val="005A41D4"/>
    <w:rsid w:val="005A441F"/>
    <w:rsid w:val="005A45A0"/>
    <w:rsid w:val="005A4BC5"/>
    <w:rsid w:val="005A4C01"/>
    <w:rsid w:val="005A4FB5"/>
    <w:rsid w:val="005A5343"/>
    <w:rsid w:val="005A540D"/>
    <w:rsid w:val="005A550D"/>
    <w:rsid w:val="005A55FB"/>
    <w:rsid w:val="005A5947"/>
    <w:rsid w:val="005A5EB4"/>
    <w:rsid w:val="005A5F54"/>
    <w:rsid w:val="005A5FB2"/>
    <w:rsid w:val="005A5FD6"/>
    <w:rsid w:val="005A6098"/>
    <w:rsid w:val="005A624C"/>
    <w:rsid w:val="005A649D"/>
    <w:rsid w:val="005A7388"/>
    <w:rsid w:val="005A7430"/>
    <w:rsid w:val="005A743B"/>
    <w:rsid w:val="005A7607"/>
    <w:rsid w:val="005A76F9"/>
    <w:rsid w:val="005A780A"/>
    <w:rsid w:val="005A7A35"/>
    <w:rsid w:val="005A7B23"/>
    <w:rsid w:val="005A7B39"/>
    <w:rsid w:val="005A7C10"/>
    <w:rsid w:val="005A7DBF"/>
    <w:rsid w:val="005B0287"/>
    <w:rsid w:val="005B0677"/>
    <w:rsid w:val="005B09FD"/>
    <w:rsid w:val="005B0A7C"/>
    <w:rsid w:val="005B0AC7"/>
    <w:rsid w:val="005B0C45"/>
    <w:rsid w:val="005B1109"/>
    <w:rsid w:val="005B12F6"/>
    <w:rsid w:val="005B1C05"/>
    <w:rsid w:val="005B1D5D"/>
    <w:rsid w:val="005B1D73"/>
    <w:rsid w:val="005B22E9"/>
    <w:rsid w:val="005B25C6"/>
    <w:rsid w:val="005B25F7"/>
    <w:rsid w:val="005B2868"/>
    <w:rsid w:val="005B2934"/>
    <w:rsid w:val="005B2A17"/>
    <w:rsid w:val="005B2B86"/>
    <w:rsid w:val="005B2C31"/>
    <w:rsid w:val="005B2FE0"/>
    <w:rsid w:val="005B312A"/>
    <w:rsid w:val="005B33DF"/>
    <w:rsid w:val="005B35AD"/>
    <w:rsid w:val="005B366A"/>
    <w:rsid w:val="005B38DF"/>
    <w:rsid w:val="005B4188"/>
    <w:rsid w:val="005B41B3"/>
    <w:rsid w:val="005B45E0"/>
    <w:rsid w:val="005B4A5D"/>
    <w:rsid w:val="005B4D4D"/>
    <w:rsid w:val="005B54FF"/>
    <w:rsid w:val="005B55DD"/>
    <w:rsid w:val="005B5B8D"/>
    <w:rsid w:val="005B5C60"/>
    <w:rsid w:val="005B5E07"/>
    <w:rsid w:val="005B5EC0"/>
    <w:rsid w:val="005B5FBF"/>
    <w:rsid w:val="005B6193"/>
    <w:rsid w:val="005B62E3"/>
    <w:rsid w:val="005B65CA"/>
    <w:rsid w:val="005B6A33"/>
    <w:rsid w:val="005B6A77"/>
    <w:rsid w:val="005B6B72"/>
    <w:rsid w:val="005B6CE1"/>
    <w:rsid w:val="005B6D7A"/>
    <w:rsid w:val="005B7570"/>
    <w:rsid w:val="005B7759"/>
    <w:rsid w:val="005B7768"/>
    <w:rsid w:val="005B7A73"/>
    <w:rsid w:val="005B7D6A"/>
    <w:rsid w:val="005B8ABF"/>
    <w:rsid w:val="005C0009"/>
    <w:rsid w:val="005C0632"/>
    <w:rsid w:val="005C0668"/>
    <w:rsid w:val="005C0CE9"/>
    <w:rsid w:val="005C137E"/>
    <w:rsid w:val="005C160B"/>
    <w:rsid w:val="005C16AA"/>
    <w:rsid w:val="005C1CAB"/>
    <w:rsid w:val="005C1CB6"/>
    <w:rsid w:val="005C2BA0"/>
    <w:rsid w:val="005C2E94"/>
    <w:rsid w:val="005C2F60"/>
    <w:rsid w:val="005C30DF"/>
    <w:rsid w:val="005C32BE"/>
    <w:rsid w:val="005C33C4"/>
    <w:rsid w:val="005C3791"/>
    <w:rsid w:val="005C39A7"/>
    <w:rsid w:val="005C3C2B"/>
    <w:rsid w:val="005C3C4D"/>
    <w:rsid w:val="005C3D3B"/>
    <w:rsid w:val="005C3F2F"/>
    <w:rsid w:val="005C3F50"/>
    <w:rsid w:val="005C439A"/>
    <w:rsid w:val="005C445D"/>
    <w:rsid w:val="005C44D8"/>
    <w:rsid w:val="005C46BC"/>
    <w:rsid w:val="005C4A1C"/>
    <w:rsid w:val="005C4AF1"/>
    <w:rsid w:val="005C4D9C"/>
    <w:rsid w:val="005C5665"/>
    <w:rsid w:val="005C567C"/>
    <w:rsid w:val="005C57A8"/>
    <w:rsid w:val="005C5858"/>
    <w:rsid w:val="005C59AE"/>
    <w:rsid w:val="005C5A4D"/>
    <w:rsid w:val="005C5B04"/>
    <w:rsid w:val="005C5CE4"/>
    <w:rsid w:val="005C5EB3"/>
    <w:rsid w:val="005C5F48"/>
    <w:rsid w:val="005C64B5"/>
    <w:rsid w:val="005C6961"/>
    <w:rsid w:val="005C6B61"/>
    <w:rsid w:val="005C717E"/>
    <w:rsid w:val="005C73D2"/>
    <w:rsid w:val="005C798B"/>
    <w:rsid w:val="005C7EC8"/>
    <w:rsid w:val="005C7F66"/>
    <w:rsid w:val="005D0060"/>
    <w:rsid w:val="005D014F"/>
    <w:rsid w:val="005D05A7"/>
    <w:rsid w:val="005D1018"/>
    <w:rsid w:val="005D1032"/>
    <w:rsid w:val="005D12A2"/>
    <w:rsid w:val="005D12B1"/>
    <w:rsid w:val="005D12BA"/>
    <w:rsid w:val="005D1304"/>
    <w:rsid w:val="005D1553"/>
    <w:rsid w:val="005D163B"/>
    <w:rsid w:val="005D183A"/>
    <w:rsid w:val="005D1905"/>
    <w:rsid w:val="005D194C"/>
    <w:rsid w:val="005D1AB3"/>
    <w:rsid w:val="005D1F23"/>
    <w:rsid w:val="005D22C7"/>
    <w:rsid w:val="005D2875"/>
    <w:rsid w:val="005D28CD"/>
    <w:rsid w:val="005D29A3"/>
    <w:rsid w:val="005D29E3"/>
    <w:rsid w:val="005D2A91"/>
    <w:rsid w:val="005D3135"/>
    <w:rsid w:val="005D31A7"/>
    <w:rsid w:val="005D33F5"/>
    <w:rsid w:val="005D3476"/>
    <w:rsid w:val="005D3BE8"/>
    <w:rsid w:val="005D434B"/>
    <w:rsid w:val="005D46DD"/>
    <w:rsid w:val="005D470B"/>
    <w:rsid w:val="005D4825"/>
    <w:rsid w:val="005D4AAF"/>
    <w:rsid w:val="005D4C72"/>
    <w:rsid w:val="005D4DB2"/>
    <w:rsid w:val="005D5287"/>
    <w:rsid w:val="005D5CF2"/>
    <w:rsid w:val="005D5D69"/>
    <w:rsid w:val="005D5DD8"/>
    <w:rsid w:val="005D6106"/>
    <w:rsid w:val="005D6803"/>
    <w:rsid w:val="005D682F"/>
    <w:rsid w:val="005D6B40"/>
    <w:rsid w:val="005D6C10"/>
    <w:rsid w:val="005D6D6A"/>
    <w:rsid w:val="005D6F72"/>
    <w:rsid w:val="005D6FE1"/>
    <w:rsid w:val="005D7452"/>
    <w:rsid w:val="005D79B5"/>
    <w:rsid w:val="005D7AC9"/>
    <w:rsid w:val="005E04AE"/>
    <w:rsid w:val="005E04CA"/>
    <w:rsid w:val="005E05AE"/>
    <w:rsid w:val="005E0BA8"/>
    <w:rsid w:val="005E17FE"/>
    <w:rsid w:val="005E19AC"/>
    <w:rsid w:val="005E1B8C"/>
    <w:rsid w:val="005E1D38"/>
    <w:rsid w:val="005E2327"/>
    <w:rsid w:val="005E2399"/>
    <w:rsid w:val="005E258F"/>
    <w:rsid w:val="005E2660"/>
    <w:rsid w:val="005E2751"/>
    <w:rsid w:val="005E277B"/>
    <w:rsid w:val="005E27A5"/>
    <w:rsid w:val="005E2BB0"/>
    <w:rsid w:val="005E2FFC"/>
    <w:rsid w:val="005E314B"/>
    <w:rsid w:val="005E31A3"/>
    <w:rsid w:val="005E3A3B"/>
    <w:rsid w:val="005E3ECC"/>
    <w:rsid w:val="005E403E"/>
    <w:rsid w:val="005E40E4"/>
    <w:rsid w:val="005E4131"/>
    <w:rsid w:val="005E41DC"/>
    <w:rsid w:val="005E44C7"/>
    <w:rsid w:val="005E46C0"/>
    <w:rsid w:val="005E4765"/>
    <w:rsid w:val="005E49B5"/>
    <w:rsid w:val="005E4ACD"/>
    <w:rsid w:val="005E4E8B"/>
    <w:rsid w:val="005E506C"/>
    <w:rsid w:val="005E568F"/>
    <w:rsid w:val="005E58F6"/>
    <w:rsid w:val="005E5923"/>
    <w:rsid w:val="005E59E4"/>
    <w:rsid w:val="005E5BA0"/>
    <w:rsid w:val="005E5C4F"/>
    <w:rsid w:val="005E5D41"/>
    <w:rsid w:val="005E5DAD"/>
    <w:rsid w:val="005E622C"/>
    <w:rsid w:val="005E62C1"/>
    <w:rsid w:val="005E65C9"/>
    <w:rsid w:val="005E6738"/>
    <w:rsid w:val="005E69D0"/>
    <w:rsid w:val="005E6E72"/>
    <w:rsid w:val="005E7453"/>
    <w:rsid w:val="005E75E1"/>
    <w:rsid w:val="005E76EE"/>
    <w:rsid w:val="005E7AC8"/>
    <w:rsid w:val="005E7B4D"/>
    <w:rsid w:val="005E7B8A"/>
    <w:rsid w:val="005E7C2E"/>
    <w:rsid w:val="005E7D2C"/>
    <w:rsid w:val="005E7DBB"/>
    <w:rsid w:val="005F0DE6"/>
    <w:rsid w:val="005F0E46"/>
    <w:rsid w:val="005F0F38"/>
    <w:rsid w:val="005F0FC8"/>
    <w:rsid w:val="005F10B5"/>
    <w:rsid w:val="005F15AE"/>
    <w:rsid w:val="005F198F"/>
    <w:rsid w:val="005F1A49"/>
    <w:rsid w:val="005F1AD7"/>
    <w:rsid w:val="005F212E"/>
    <w:rsid w:val="005F23E9"/>
    <w:rsid w:val="005F2770"/>
    <w:rsid w:val="005F277E"/>
    <w:rsid w:val="005F290F"/>
    <w:rsid w:val="005F2B8D"/>
    <w:rsid w:val="005F2FB4"/>
    <w:rsid w:val="005F3051"/>
    <w:rsid w:val="005F34B1"/>
    <w:rsid w:val="005F3996"/>
    <w:rsid w:val="005F3C33"/>
    <w:rsid w:val="005F3C54"/>
    <w:rsid w:val="005F3D19"/>
    <w:rsid w:val="005F3FF4"/>
    <w:rsid w:val="005F444D"/>
    <w:rsid w:val="005F47EB"/>
    <w:rsid w:val="005F4893"/>
    <w:rsid w:val="005F4D3B"/>
    <w:rsid w:val="005F4F6F"/>
    <w:rsid w:val="005F5115"/>
    <w:rsid w:val="005F5220"/>
    <w:rsid w:val="005F5864"/>
    <w:rsid w:val="005F588A"/>
    <w:rsid w:val="005F5BF0"/>
    <w:rsid w:val="005F5ED2"/>
    <w:rsid w:val="005F62D6"/>
    <w:rsid w:val="005F654E"/>
    <w:rsid w:val="005F65A0"/>
    <w:rsid w:val="005F65A2"/>
    <w:rsid w:val="005F681B"/>
    <w:rsid w:val="005F693E"/>
    <w:rsid w:val="005F7169"/>
    <w:rsid w:val="005F7669"/>
    <w:rsid w:val="005F7910"/>
    <w:rsid w:val="005F7929"/>
    <w:rsid w:val="005F7B21"/>
    <w:rsid w:val="005F7F05"/>
    <w:rsid w:val="005F7FE9"/>
    <w:rsid w:val="00600071"/>
    <w:rsid w:val="006002B7"/>
    <w:rsid w:val="0060042C"/>
    <w:rsid w:val="00600689"/>
    <w:rsid w:val="0060122E"/>
    <w:rsid w:val="0060124B"/>
    <w:rsid w:val="006013D5"/>
    <w:rsid w:val="00601762"/>
    <w:rsid w:val="00601A6F"/>
    <w:rsid w:val="00601B6D"/>
    <w:rsid w:val="00601CA1"/>
    <w:rsid w:val="00601CD5"/>
    <w:rsid w:val="00601D13"/>
    <w:rsid w:val="00601D48"/>
    <w:rsid w:val="00601DB1"/>
    <w:rsid w:val="00601F6B"/>
    <w:rsid w:val="00602039"/>
    <w:rsid w:val="006020D3"/>
    <w:rsid w:val="006028B5"/>
    <w:rsid w:val="00602BEC"/>
    <w:rsid w:val="006030E2"/>
    <w:rsid w:val="00603104"/>
    <w:rsid w:val="0060350D"/>
    <w:rsid w:val="0060355F"/>
    <w:rsid w:val="006036A3"/>
    <w:rsid w:val="00603B3E"/>
    <w:rsid w:val="00603CC0"/>
    <w:rsid w:val="00603D8B"/>
    <w:rsid w:val="0060418A"/>
    <w:rsid w:val="00604496"/>
    <w:rsid w:val="006045A6"/>
    <w:rsid w:val="00604789"/>
    <w:rsid w:val="0060498F"/>
    <w:rsid w:val="00604B03"/>
    <w:rsid w:val="00605296"/>
    <w:rsid w:val="0060531C"/>
    <w:rsid w:val="00605330"/>
    <w:rsid w:val="0060565D"/>
    <w:rsid w:val="00605961"/>
    <w:rsid w:val="00605B97"/>
    <w:rsid w:val="00606399"/>
    <w:rsid w:val="006067C2"/>
    <w:rsid w:val="006069CE"/>
    <w:rsid w:val="00606BD3"/>
    <w:rsid w:val="00606C82"/>
    <w:rsid w:val="00606DC5"/>
    <w:rsid w:val="00606DE5"/>
    <w:rsid w:val="006072F8"/>
    <w:rsid w:val="006074EE"/>
    <w:rsid w:val="006077C2"/>
    <w:rsid w:val="0060782D"/>
    <w:rsid w:val="00607BB2"/>
    <w:rsid w:val="00610175"/>
    <w:rsid w:val="00610249"/>
    <w:rsid w:val="00610251"/>
    <w:rsid w:val="006104AD"/>
    <w:rsid w:val="0061075F"/>
    <w:rsid w:val="00610953"/>
    <w:rsid w:val="006109A7"/>
    <w:rsid w:val="006109F1"/>
    <w:rsid w:val="00610A25"/>
    <w:rsid w:val="00610D37"/>
    <w:rsid w:val="00610DD4"/>
    <w:rsid w:val="006110F1"/>
    <w:rsid w:val="00611310"/>
    <w:rsid w:val="006113D1"/>
    <w:rsid w:val="0061158D"/>
    <w:rsid w:val="00611785"/>
    <w:rsid w:val="006117B7"/>
    <w:rsid w:val="00611CA0"/>
    <w:rsid w:val="00611CF6"/>
    <w:rsid w:val="00611E78"/>
    <w:rsid w:val="00611ECE"/>
    <w:rsid w:val="00611F25"/>
    <w:rsid w:val="006123C3"/>
    <w:rsid w:val="0061245C"/>
    <w:rsid w:val="006125B9"/>
    <w:rsid w:val="00612669"/>
    <w:rsid w:val="006126AD"/>
    <w:rsid w:val="006126C5"/>
    <w:rsid w:val="00612C4A"/>
    <w:rsid w:val="00612DC1"/>
    <w:rsid w:val="006134C4"/>
    <w:rsid w:val="0061368E"/>
    <w:rsid w:val="0061394A"/>
    <w:rsid w:val="00613A4F"/>
    <w:rsid w:val="00613AF9"/>
    <w:rsid w:val="00613BA6"/>
    <w:rsid w:val="00613ED0"/>
    <w:rsid w:val="00613FBF"/>
    <w:rsid w:val="00614015"/>
    <w:rsid w:val="00614410"/>
    <w:rsid w:val="006144FE"/>
    <w:rsid w:val="00614B27"/>
    <w:rsid w:val="00614BB5"/>
    <w:rsid w:val="00614CCA"/>
    <w:rsid w:val="00614DF3"/>
    <w:rsid w:val="0061510A"/>
    <w:rsid w:val="00615479"/>
    <w:rsid w:val="006154D0"/>
    <w:rsid w:val="00615756"/>
    <w:rsid w:val="006157B8"/>
    <w:rsid w:val="00615A8A"/>
    <w:rsid w:val="00615C4C"/>
    <w:rsid w:val="00615D35"/>
    <w:rsid w:val="00616178"/>
    <w:rsid w:val="00616494"/>
    <w:rsid w:val="00616616"/>
    <w:rsid w:val="006167D9"/>
    <w:rsid w:val="00616CF9"/>
    <w:rsid w:val="00616ECB"/>
    <w:rsid w:val="00616FFF"/>
    <w:rsid w:val="00617167"/>
    <w:rsid w:val="006174C9"/>
    <w:rsid w:val="006174E6"/>
    <w:rsid w:val="00617552"/>
    <w:rsid w:val="00617576"/>
    <w:rsid w:val="00617ADF"/>
    <w:rsid w:val="00617B3E"/>
    <w:rsid w:val="00617CAA"/>
    <w:rsid w:val="00617E92"/>
    <w:rsid w:val="00617F68"/>
    <w:rsid w:val="0061F3BA"/>
    <w:rsid w:val="00620408"/>
    <w:rsid w:val="00620500"/>
    <w:rsid w:val="00620544"/>
    <w:rsid w:val="00620B83"/>
    <w:rsid w:val="00620D8E"/>
    <w:rsid w:val="00621461"/>
    <w:rsid w:val="0062186B"/>
    <w:rsid w:val="0062189E"/>
    <w:rsid w:val="00622004"/>
    <w:rsid w:val="00622156"/>
    <w:rsid w:val="00622B4B"/>
    <w:rsid w:val="00622BBC"/>
    <w:rsid w:val="0062340F"/>
    <w:rsid w:val="00623509"/>
    <w:rsid w:val="00623716"/>
    <w:rsid w:val="00623827"/>
    <w:rsid w:val="0062389F"/>
    <w:rsid w:val="00623A07"/>
    <w:rsid w:val="00623DC6"/>
    <w:rsid w:val="00623F32"/>
    <w:rsid w:val="00623F8D"/>
    <w:rsid w:val="00624706"/>
    <w:rsid w:val="00624714"/>
    <w:rsid w:val="00624779"/>
    <w:rsid w:val="00624945"/>
    <w:rsid w:val="00624971"/>
    <w:rsid w:val="00624DE8"/>
    <w:rsid w:val="00624FC1"/>
    <w:rsid w:val="006250D4"/>
    <w:rsid w:val="006252D5"/>
    <w:rsid w:val="006253EF"/>
    <w:rsid w:val="0062547A"/>
    <w:rsid w:val="006254A6"/>
    <w:rsid w:val="00625B32"/>
    <w:rsid w:val="00625D87"/>
    <w:rsid w:val="00625D96"/>
    <w:rsid w:val="006262A9"/>
    <w:rsid w:val="006266CB"/>
    <w:rsid w:val="00626B07"/>
    <w:rsid w:val="00626D01"/>
    <w:rsid w:val="00626E7E"/>
    <w:rsid w:val="00626FAD"/>
    <w:rsid w:val="00626FB3"/>
    <w:rsid w:val="0062742A"/>
    <w:rsid w:val="00627FA0"/>
    <w:rsid w:val="00627FC3"/>
    <w:rsid w:val="006305EF"/>
    <w:rsid w:val="0063093B"/>
    <w:rsid w:val="006309F3"/>
    <w:rsid w:val="00630A81"/>
    <w:rsid w:val="00630E7F"/>
    <w:rsid w:val="0063102B"/>
    <w:rsid w:val="00631270"/>
    <w:rsid w:val="0063149F"/>
    <w:rsid w:val="006316C1"/>
    <w:rsid w:val="006316DC"/>
    <w:rsid w:val="00631801"/>
    <w:rsid w:val="006319BD"/>
    <w:rsid w:val="00631C92"/>
    <w:rsid w:val="00631DB8"/>
    <w:rsid w:val="00631E8B"/>
    <w:rsid w:val="00631F1E"/>
    <w:rsid w:val="006322FD"/>
    <w:rsid w:val="006324D0"/>
    <w:rsid w:val="00632659"/>
    <w:rsid w:val="00632BEA"/>
    <w:rsid w:val="0063353F"/>
    <w:rsid w:val="006335E4"/>
    <w:rsid w:val="00633879"/>
    <w:rsid w:val="006339F7"/>
    <w:rsid w:val="00633B63"/>
    <w:rsid w:val="0063436D"/>
    <w:rsid w:val="0063464D"/>
    <w:rsid w:val="006347DF"/>
    <w:rsid w:val="006348FF"/>
    <w:rsid w:val="00634C05"/>
    <w:rsid w:val="00634E02"/>
    <w:rsid w:val="00634F4E"/>
    <w:rsid w:val="0063522C"/>
    <w:rsid w:val="00635643"/>
    <w:rsid w:val="006356AE"/>
    <w:rsid w:val="0063596E"/>
    <w:rsid w:val="006359E9"/>
    <w:rsid w:val="00635AD1"/>
    <w:rsid w:val="00635D5D"/>
    <w:rsid w:val="006362EE"/>
    <w:rsid w:val="00636369"/>
    <w:rsid w:val="00636396"/>
    <w:rsid w:val="0063639A"/>
    <w:rsid w:val="0063639B"/>
    <w:rsid w:val="00636494"/>
    <w:rsid w:val="00636648"/>
    <w:rsid w:val="006367CD"/>
    <w:rsid w:val="0063694D"/>
    <w:rsid w:val="00636B7D"/>
    <w:rsid w:val="00636C6C"/>
    <w:rsid w:val="00637114"/>
    <w:rsid w:val="006372D4"/>
    <w:rsid w:val="006373E9"/>
    <w:rsid w:val="00637693"/>
    <w:rsid w:val="00637C83"/>
    <w:rsid w:val="00637D86"/>
    <w:rsid w:val="0064014D"/>
    <w:rsid w:val="0064016B"/>
    <w:rsid w:val="00640EA9"/>
    <w:rsid w:val="00640FB3"/>
    <w:rsid w:val="00641099"/>
    <w:rsid w:val="00641437"/>
    <w:rsid w:val="00641913"/>
    <w:rsid w:val="00641A76"/>
    <w:rsid w:val="00641B78"/>
    <w:rsid w:val="00641DF4"/>
    <w:rsid w:val="00641FC8"/>
    <w:rsid w:val="00641FE4"/>
    <w:rsid w:val="006422DD"/>
    <w:rsid w:val="00642C37"/>
    <w:rsid w:val="006430DE"/>
    <w:rsid w:val="00643117"/>
    <w:rsid w:val="00643368"/>
    <w:rsid w:val="00643501"/>
    <w:rsid w:val="006438E5"/>
    <w:rsid w:val="006439ED"/>
    <w:rsid w:val="00643AFC"/>
    <w:rsid w:val="00643BAC"/>
    <w:rsid w:val="00643DD7"/>
    <w:rsid w:val="00643E80"/>
    <w:rsid w:val="006441A3"/>
    <w:rsid w:val="006443E2"/>
    <w:rsid w:val="00644608"/>
    <w:rsid w:val="0064460D"/>
    <w:rsid w:val="00645076"/>
    <w:rsid w:val="006452C0"/>
    <w:rsid w:val="006457AE"/>
    <w:rsid w:val="00645CAE"/>
    <w:rsid w:val="00645CFB"/>
    <w:rsid w:val="0064613C"/>
    <w:rsid w:val="00646164"/>
    <w:rsid w:val="006466A1"/>
    <w:rsid w:val="00646772"/>
    <w:rsid w:val="006467AB"/>
    <w:rsid w:val="00646AD3"/>
    <w:rsid w:val="00646BF1"/>
    <w:rsid w:val="00646E13"/>
    <w:rsid w:val="00647173"/>
    <w:rsid w:val="00647174"/>
    <w:rsid w:val="00647619"/>
    <w:rsid w:val="00647948"/>
    <w:rsid w:val="00647C31"/>
    <w:rsid w:val="00647C53"/>
    <w:rsid w:val="00647CDD"/>
    <w:rsid w:val="00647D34"/>
    <w:rsid w:val="00647DB4"/>
    <w:rsid w:val="00647E59"/>
    <w:rsid w:val="00650321"/>
    <w:rsid w:val="00650324"/>
    <w:rsid w:val="00650832"/>
    <w:rsid w:val="00650863"/>
    <w:rsid w:val="00650D39"/>
    <w:rsid w:val="00650D70"/>
    <w:rsid w:val="00650F2F"/>
    <w:rsid w:val="00650F38"/>
    <w:rsid w:val="006510A3"/>
    <w:rsid w:val="0065112B"/>
    <w:rsid w:val="00651234"/>
    <w:rsid w:val="006519A4"/>
    <w:rsid w:val="006519C6"/>
    <w:rsid w:val="006519C8"/>
    <w:rsid w:val="00651ADD"/>
    <w:rsid w:val="00651B28"/>
    <w:rsid w:val="00651CFF"/>
    <w:rsid w:val="00651EBD"/>
    <w:rsid w:val="0065203D"/>
    <w:rsid w:val="00652118"/>
    <w:rsid w:val="00652363"/>
    <w:rsid w:val="006523C1"/>
    <w:rsid w:val="00652617"/>
    <w:rsid w:val="006527DB"/>
    <w:rsid w:val="00652C48"/>
    <w:rsid w:val="00653130"/>
    <w:rsid w:val="00653249"/>
    <w:rsid w:val="006532AF"/>
    <w:rsid w:val="006532D9"/>
    <w:rsid w:val="0065345A"/>
    <w:rsid w:val="006534F5"/>
    <w:rsid w:val="00654041"/>
    <w:rsid w:val="00654084"/>
    <w:rsid w:val="0065413D"/>
    <w:rsid w:val="00654A00"/>
    <w:rsid w:val="00654ABF"/>
    <w:rsid w:val="00654B01"/>
    <w:rsid w:val="00654C71"/>
    <w:rsid w:val="00654F16"/>
    <w:rsid w:val="00655193"/>
    <w:rsid w:val="00655276"/>
    <w:rsid w:val="006552B4"/>
    <w:rsid w:val="00655F24"/>
    <w:rsid w:val="00656103"/>
    <w:rsid w:val="006561A6"/>
    <w:rsid w:val="00656210"/>
    <w:rsid w:val="006562B6"/>
    <w:rsid w:val="006565B3"/>
    <w:rsid w:val="0065680F"/>
    <w:rsid w:val="00656928"/>
    <w:rsid w:val="00656CA9"/>
    <w:rsid w:val="00656E89"/>
    <w:rsid w:val="00656EBB"/>
    <w:rsid w:val="006570C7"/>
    <w:rsid w:val="006573DB"/>
    <w:rsid w:val="00657A4E"/>
    <w:rsid w:val="00657A60"/>
    <w:rsid w:val="00657AFA"/>
    <w:rsid w:val="00657C0F"/>
    <w:rsid w:val="00657D9D"/>
    <w:rsid w:val="00657E04"/>
    <w:rsid w:val="00660443"/>
    <w:rsid w:val="0066058D"/>
    <w:rsid w:val="006607CA"/>
    <w:rsid w:val="00660AD7"/>
    <w:rsid w:val="00660AF0"/>
    <w:rsid w:val="00660B28"/>
    <w:rsid w:val="00660B6C"/>
    <w:rsid w:val="00660C10"/>
    <w:rsid w:val="00660C19"/>
    <w:rsid w:val="00660F92"/>
    <w:rsid w:val="00661028"/>
    <w:rsid w:val="00661254"/>
    <w:rsid w:val="0066164F"/>
    <w:rsid w:val="00662C02"/>
    <w:rsid w:val="00662C0F"/>
    <w:rsid w:val="00662F3D"/>
    <w:rsid w:val="00663119"/>
    <w:rsid w:val="0066332C"/>
    <w:rsid w:val="0066345B"/>
    <w:rsid w:val="0066364F"/>
    <w:rsid w:val="00663A3D"/>
    <w:rsid w:val="0066406B"/>
    <w:rsid w:val="006642D0"/>
    <w:rsid w:val="006642EE"/>
    <w:rsid w:val="006645EA"/>
    <w:rsid w:val="0066487A"/>
    <w:rsid w:val="00664924"/>
    <w:rsid w:val="00664DE4"/>
    <w:rsid w:val="00664E24"/>
    <w:rsid w:val="006650B0"/>
    <w:rsid w:val="00665344"/>
    <w:rsid w:val="0066559F"/>
    <w:rsid w:val="006655B2"/>
    <w:rsid w:val="00665B63"/>
    <w:rsid w:val="00665B69"/>
    <w:rsid w:val="00665C26"/>
    <w:rsid w:val="00666087"/>
    <w:rsid w:val="0066624F"/>
    <w:rsid w:val="006664AC"/>
    <w:rsid w:val="0066656E"/>
    <w:rsid w:val="0066675D"/>
    <w:rsid w:val="00666ADD"/>
    <w:rsid w:val="00666C41"/>
    <w:rsid w:val="00666E4F"/>
    <w:rsid w:val="00666F9A"/>
    <w:rsid w:val="006670EF"/>
    <w:rsid w:val="006672BA"/>
    <w:rsid w:val="0066736F"/>
    <w:rsid w:val="0066763E"/>
    <w:rsid w:val="00667F43"/>
    <w:rsid w:val="00670867"/>
    <w:rsid w:val="0067087D"/>
    <w:rsid w:val="00670AA7"/>
    <w:rsid w:val="00670D6B"/>
    <w:rsid w:val="00670FF7"/>
    <w:rsid w:val="0067154E"/>
    <w:rsid w:val="00671581"/>
    <w:rsid w:val="00671619"/>
    <w:rsid w:val="00671673"/>
    <w:rsid w:val="006717B3"/>
    <w:rsid w:val="00671B59"/>
    <w:rsid w:val="00671C8B"/>
    <w:rsid w:val="00671CA2"/>
    <w:rsid w:val="0067209A"/>
    <w:rsid w:val="0067218E"/>
    <w:rsid w:val="006722A3"/>
    <w:rsid w:val="00672348"/>
    <w:rsid w:val="00672BEE"/>
    <w:rsid w:val="00672C89"/>
    <w:rsid w:val="00672F28"/>
    <w:rsid w:val="006733CA"/>
    <w:rsid w:val="00673620"/>
    <w:rsid w:val="00673AF1"/>
    <w:rsid w:val="00673F22"/>
    <w:rsid w:val="006741ED"/>
    <w:rsid w:val="0067465E"/>
    <w:rsid w:val="00674A55"/>
    <w:rsid w:val="00674B80"/>
    <w:rsid w:val="00674DF6"/>
    <w:rsid w:val="00675C19"/>
    <w:rsid w:val="00675F7F"/>
    <w:rsid w:val="00676090"/>
    <w:rsid w:val="00676BC3"/>
    <w:rsid w:val="00676FCD"/>
    <w:rsid w:val="006771DD"/>
    <w:rsid w:val="00677797"/>
    <w:rsid w:val="006779ED"/>
    <w:rsid w:val="00677CE6"/>
    <w:rsid w:val="00677DF3"/>
    <w:rsid w:val="00680269"/>
    <w:rsid w:val="006804D4"/>
    <w:rsid w:val="006805DE"/>
    <w:rsid w:val="006807CE"/>
    <w:rsid w:val="00680908"/>
    <w:rsid w:val="0068094F"/>
    <w:rsid w:val="00680A58"/>
    <w:rsid w:val="00680A88"/>
    <w:rsid w:val="00680CE3"/>
    <w:rsid w:val="00680E17"/>
    <w:rsid w:val="0068118B"/>
    <w:rsid w:val="00681543"/>
    <w:rsid w:val="006815E8"/>
    <w:rsid w:val="00681B39"/>
    <w:rsid w:val="00681BBA"/>
    <w:rsid w:val="00682489"/>
    <w:rsid w:val="00682612"/>
    <w:rsid w:val="00682802"/>
    <w:rsid w:val="006829AE"/>
    <w:rsid w:val="00682E25"/>
    <w:rsid w:val="00683509"/>
    <w:rsid w:val="00683562"/>
    <w:rsid w:val="006838A8"/>
    <w:rsid w:val="00683CF2"/>
    <w:rsid w:val="00683CF7"/>
    <w:rsid w:val="006840A9"/>
    <w:rsid w:val="006841DE"/>
    <w:rsid w:val="006845F8"/>
    <w:rsid w:val="00684920"/>
    <w:rsid w:val="00684A1A"/>
    <w:rsid w:val="00684B82"/>
    <w:rsid w:val="00684C2F"/>
    <w:rsid w:val="00684C76"/>
    <w:rsid w:val="00685E13"/>
    <w:rsid w:val="00685EC7"/>
    <w:rsid w:val="00685F63"/>
    <w:rsid w:val="00686629"/>
    <w:rsid w:val="00686DB1"/>
    <w:rsid w:val="006874B2"/>
    <w:rsid w:val="006874C3"/>
    <w:rsid w:val="00687712"/>
    <w:rsid w:val="00687B96"/>
    <w:rsid w:val="00687E2B"/>
    <w:rsid w:val="006900DA"/>
    <w:rsid w:val="0069071A"/>
    <w:rsid w:val="00690CBA"/>
    <w:rsid w:val="00690D27"/>
    <w:rsid w:val="006913D8"/>
    <w:rsid w:val="00691C9E"/>
    <w:rsid w:val="00691CFC"/>
    <w:rsid w:val="00691DF8"/>
    <w:rsid w:val="00691E79"/>
    <w:rsid w:val="006921E1"/>
    <w:rsid w:val="00692513"/>
    <w:rsid w:val="00692623"/>
    <w:rsid w:val="00692674"/>
    <w:rsid w:val="00692FD7"/>
    <w:rsid w:val="006934F3"/>
    <w:rsid w:val="006935DD"/>
    <w:rsid w:val="00693894"/>
    <w:rsid w:val="006939F5"/>
    <w:rsid w:val="00693AB4"/>
    <w:rsid w:val="00693F58"/>
    <w:rsid w:val="00694039"/>
    <w:rsid w:val="00694135"/>
    <w:rsid w:val="006946F6"/>
    <w:rsid w:val="00694A0E"/>
    <w:rsid w:val="00694C94"/>
    <w:rsid w:val="0069546A"/>
    <w:rsid w:val="006958ED"/>
    <w:rsid w:val="006959C2"/>
    <w:rsid w:val="00695B01"/>
    <w:rsid w:val="00695B5A"/>
    <w:rsid w:val="00695B80"/>
    <w:rsid w:val="00695BC9"/>
    <w:rsid w:val="00695E8B"/>
    <w:rsid w:val="00696880"/>
    <w:rsid w:val="00696C24"/>
    <w:rsid w:val="00696CF0"/>
    <w:rsid w:val="00696E25"/>
    <w:rsid w:val="00696F43"/>
    <w:rsid w:val="00696FB7"/>
    <w:rsid w:val="0069724B"/>
    <w:rsid w:val="00697395"/>
    <w:rsid w:val="006973CE"/>
    <w:rsid w:val="006975F4"/>
    <w:rsid w:val="00697674"/>
    <w:rsid w:val="006976EB"/>
    <w:rsid w:val="006979B8"/>
    <w:rsid w:val="00697BDE"/>
    <w:rsid w:val="00697C21"/>
    <w:rsid w:val="00697D8B"/>
    <w:rsid w:val="00697EAE"/>
    <w:rsid w:val="00697F10"/>
    <w:rsid w:val="006A0356"/>
    <w:rsid w:val="006A0417"/>
    <w:rsid w:val="006A0A1E"/>
    <w:rsid w:val="006A0C03"/>
    <w:rsid w:val="006A108D"/>
    <w:rsid w:val="006A1202"/>
    <w:rsid w:val="006A138F"/>
    <w:rsid w:val="006A1618"/>
    <w:rsid w:val="006A18DB"/>
    <w:rsid w:val="006A1AF6"/>
    <w:rsid w:val="006A1B77"/>
    <w:rsid w:val="006A1B83"/>
    <w:rsid w:val="006A1CBC"/>
    <w:rsid w:val="006A1E62"/>
    <w:rsid w:val="006A1FF5"/>
    <w:rsid w:val="006A2367"/>
    <w:rsid w:val="006A2611"/>
    <w:rsid w:val="006A2670"/>
    <w:rsid w:val="006A2BC6"/>
    <w:rsid w:val="006A2E04"/>
    <w:rsid w:val="006A313A"/>
    <w:rsid w:val="006A34C7"/>
    <w:rsid w:val="006A3644"/>
    <w:rsid w:val="006A368C"/>
    <w:rsid w:val="006A37DB"/>
    <w:rsid w:val="006A38C9"/>
    <w:rsid w:val="006A398C"/>
    <w:rsid w:val="006A399C"/>
    <w:rsid w:val="006A3A42"/>
    <w:rsid w:val="006A3A81"/>
    <w:rsid w:val="006A3E86"/>
    <w:rsid w:val="006A44DA"/>
    <w:rsid w:val="006A4550"/>
    <w:rsid w:val="006A4829"/>
    <w:rsid w:val="006A4854"/>
    <w:rsid w:val="006A4BD5"/>
    <w:rsid w:val="006A4C59"/>
    <w:rsid w:val="006A4CBE"/>
    <w:rsid w:val="006A4CF5"/>
    <w:rsid w:val="006A4D25"/>
    <w:rsid w:val="006A5201"/>
    <w:rsid w:val="006A5455"/>
    <w:rsid w:val="006A5528"/>
    <w:rsid w:val="006A58CD"/>
    <w:rsid w:val="006A611F"/>
    <w:rsid w:val="006A628F"/>
    <w:rsid w:val="006A6764"/>
    <w:rsid w:val="006A67A8"/>
    <w:rsid w:val="006A69D4"/>
    <w:rsid w:val="006A6BEA"/>
    <w:rsid w:val="006A711F"/>
    <w:rsid w:val="006A7520"/>
    <w:rsid w:val="006A775C"/>
    <w:rsid w:val="006A77F0"/>
    <w:rsid w:val="006A7802"/>
    <w:rsid w:val="006A794B"/>
    <w:rsid w:val="006A7D02"/>
    <w:rsid w:val="006A7E11"/>
    <w:rsid w:val="006A7F63"/>
    <w:rsid w:val="006A7FA0"/>
    <w:rsid w:val="006B0046"/>
    <w:rsid w:val="006B008C"/>
    <w:rsid w:val="006B01A1"/>
    <w:rsid w:val="006B03C1"/>
    <w:rsid w:val="006B048B"/>
    <w:rsid w:val="006B0698"/>
    <w:rsid w:val="006B06AF"/>
    <w:rsid w:val="006B08AD"/>
    <w:rsid w:val="006B094C"/>
    <w:rsid w:val="006B09C9"/>
    <w:rsid w:val="006B1237"/>
    <w:rsid w:val="006B153D"/>
    <w:rsid w:val="006B1657"/>
    <w:rsid w:val="006B1705"/>
    <w:rsid w:val="006B1A03"/>
    <w:rsid w:val="006B1B78"/>
    <w:rsid w:val="006B1E3C"/>
    <w:rsid w:val="006B1ED9"/>
    <w:rsid w:val="006B1F68"/>
    <w:rsid w:val="006B217D"/>
    <w:rsid w:val="006B24B0"/>
    <w:rsid w:val="006B25D5"/>
    <w:rsid w:val="006B287D"/>
    <w:rsid w:val="006B299D"/>
    <w:rsid w:val="006B29D4"/>
    <w:rsid w:val="006B2B55"/>
    <w:rsid w:val="006B2C64"/>
    <w:rsid w:val="006B2C8E"/>
    <w:rsid w:val="006B2EF8"/>
    <w:rsid w:val="006B325C"/>
    <w:rsid w:val="006B3293"/>
    <w:rsid w:val="006B393B"/>
    <w:rsid w:val="006B3AF2"/>
    <w:rsid w:val="006B3FE0"/>
    <w:rsid w:val="006B42B9"/>
    <w:rsid w:val="006B487E"/>
    <w:rsid w:val="006B5347"/>
    <w:rsid w:val="006B5399"/>
    <w:rsid w:val="006B56ED"/>
    <w:rsid w:val="006B5888"/>
    <w:rsid w:val="006B5DC2"/>
    <w:rsid w:val="006B5F28"/>
    <w:rsid w:val="006B5F32"/>
    <w:rsid w:val="006B61D1"/>
    <w:rsid w:val="006B6211"/>
    <w:rsid w:val="006B6501"/>
    <w:rsid w:val="006B68CF"/>
    <w:rsid w:val="006B6ACE"/>
    <w:rsid w:val="006B6D1D"/>
    <w:rsid w:val="006B709D"/>
    <w:rsid w:val="006B71E1"/>
    <w:rsid w:val="006B752E"/>
    <w:rsid w:val="006B7B4B"/>
    <w:rsid w:val="006B7CBD"/>
    <w:rsid w:val="006B7CE7"/>
    <w:rsid w:val="006B7F03"/>
    <w:rsid w:val="006C02FC"/>
    <w:rsid w:val="006C04F8"/>
    <w:rsid w:val="006C05BC"/>
    <w:rsid w:val="006C0B68"/>
    <w:rsid w:val="006C0D4F"/>
    <w:rsid w:val="006C103F"/>
    <w:rsid w:val="006C1176"/>
    <w:rsid w:val="006C11D7"/>
    <w:rsid w:val="006C17B0"/>
    <w:rsid w:val="006C1907"/>
    <w:rsid w:val="006C1C6A"/>
    <w:rsid w:val="006C1E05"/>
    <w:rsid w:val="006C1EC5"/>
    <w:rsid w:val="006C1F16"/>
    <w:rsid w:val="006C1F68"/>
    <w:rsid w:val="006C209B"/>
    <w:rsid w:val="006C226B"/>
    <w:rsid w:val="006C2316"/>
    <w:rsid w:val="006C2379"/>
    <w:rsid w:val="006C2419"/>
    <w:rsid w:val="006C2DBB"/>
    <w:rsid w:val="006C337A"/>
    <w:rsid w:val="006C3477"/>
    <w:rsid w:val="006C3650"/>
    <w:rsid w:val="006C3763"/>
    <w:rsid w:val="006C3784"/>
    <w:rsid w:val="006C3B24"/>
    <w:rsid w:val="006C40D2"/>
    <w:rsid w:val="006C41FC"/>
    <w:rsid w:val="006C42B4"/>
    <w:rsid w:val="006C42EB"/>
    <w:rsid w:val="006C4484"/>
    <w:rsid w:val="006C4554"/>
    <w:rsid w:val="006C4752"/>
    <w:rsid w:val="006C4830"/>
    <w:rsid w:val="006C4A38"/>
    <w:rsid w:val="006C5139"/>
    <w:rsid w:val="006C5354"/>
    <w:rsid w:val="006C5687"/>
    <w:rsid w:val="006C5A0B"/>
    <w:rsid w:val="006C5C71"/>
    <w:rsid w:val="006C5C84"/>
    <w:rsid w:val="006C5F21"/>
    <w:rsid w:val="006C5FDC"/>
    <w:rsid w:val="006C6575"/>
    <w:rsid w:val="006C6630"/>
    <w:rsid w:val="006C685D"/>
    <w:rsid w:val="006C68B5"/>
    <w:rsid w:val="006C6AD5"/>
    <w:rsid w:val="006C6C38"/>
    <w:rsid w:val="006C6E68"/>
    <w:rsid w:val="006C70CB"/>
    <w:rsid w:val="006C72B2"/>
    <w:rsid w:val="006C75CE"/>
    <w:rsid w:val="006C77FB"/>
    <w:rsid w:val="006C7D0F"/>
    <w:rsid w:val="006D0390"/>
    <w:rsid w:val="006D06A4"/>
    <w:rsid w:val="006D07DD"/>
    <w:rsid w:val="006D096F"/>
    <w:rsid w:val="006D0BBC"/>
    <w:rsid w:val="006D0D56"/>
    <w:rsid w:val="006D0F0C"/>
    <w:rsid w:val="006D13F6"/>
    <w:rsid w:val="006D1BD9"/>
    <w:rsid w:val="006D1DDF"/>
    <w:rsid w:val="006D2100"/>
    <w:rsid w:val="006D253F"/>
    <w:rsid w:val="006D2ED2"/>
    <w:rsid w:val="006D2ED8"/>
    <w:rsid w:val="006D2F70"/>
    <w:rsid w:val="006D3068"/>
    <w:rsid w:val="006D3178"/>
    <w:rsid w:val="006D31F0"/>
    <w:rsid w:val="006D375B"/>
    <w:rsid w:val="006D3881"/>
    <w:rsid w:val="006D3C8B"/>
    <w:rsid w:val="006D3E68"/>
    <w:rsid w:val="006D4169"/>
    <w:rsid w:val="006D424F"/>
    <w:rsid w:val="006D45CF"/>
    <w:rsid w:val="006D48E0"/>
    <w:rsid w:val="006D4B4B"/>
    <w:rsid w:val="006D5206"/>
    <w:rsid w:val="006D523C"/>
    <w:rsid w:val="006D553D"/>
    <w:rsid w:val="006D5F35"/>
    <w:rsid w:val="006D62CA"/>
    <w:rsid w:val="006D65DE"/>
    <w:rsid w:val="006D68BA"/>
    <w:rsid w:val="006D6969"/>
    <w:rsid w:val="006D6AB8"/>
    <w:rsid w:val="006D6BB0"/>
    <w:rsid w:val="006D70C4"/>
    <w:rsid w:val="006D70D5"/>
    <w:rsid w:val="006D710F"/>
    <w:rsid w:val="006D724D"/>
    <w:rsid w:val="006D7278"/>
    <w:rsid w:val="006D7442"/>
    <w:rsid w:val="006D7716"/>
    <w:rsid w:val="006D7868"/>
    <w:rsid w:val="006D792B"/>
    <w:rsid w:val="006D79F3"/>
    <w:rsid w:val="006D7A6E"/>
    <w:rsid w:val="006D7C77"/>
    <w:rsid w:val="006D7D53"/>
    <w:rsid w:val="006D7EA5"/>
    <w:rsid w:val="006E02B0"/>
    <w:rsid w:val="006E03F5"/>
    <w:rsid w:val="006E048B"/>
    <w:rsid w:val="006E0623"/>
    <w:rsid w:val="006E08F4"/>
    <w:rsid w:val="006E0BA8"/>
    <w:rsid w:val="006E0E47"/>
    <w:rsid w:val="006E0FF3"/>
    <w:rsid w:val="006E18BF"/>
    <w:rsid w:val="006E1937"/>
    <w:rsid w:val="006E1DB2"/>
    <w:rsid w:val="006E1E34"/>
    <w:rsid w:val="006E1F43"/>
    <w:rsid w:val="006E1F4F"/>
    <w:rsid w:val="006E2535"/>
    <w:rsid w:val="006E255B"/>
    <w:rsid w:val="006E28D5"/>
    <w:rsid w:val="006E2E04"/>
    <w:rsid w:val="006E2E73"/>
    <w:rsid w:val="006E3264"/>
    <w:rsid w:val="006E32A0"/>
    <w:rsid w:val="006E3394"/>
    <w:rsid w:val="006E340B"/>
    <w:rsid w:val="006E3A25"/>
    <w:rsid w:val="006E44DC"/>
    <w:rsid w:val="006E497A"/>
    <w:rsid w:val="006E4B38"/>
    <w:rsid w:val="006E4E2E"/>
    <w:rsid w:val="006E4EBB"/>
    <w:rsid w:val="006E541B"/>
    <w:rsid w:val="006E547B"/>
    <w:rsid w:val="006E55A8"/>
    <w:rsid w:val="006E566E"/>
    <w:rsid w:val="006E5B82"/>
    <w:rsid w:val="006E5C84"/>
    <w:rsid w:val="006E5D88"/>
    <w:rsid w:val="006E5EBB"/>
    <w:rsid w:val="006E6315"/>
    <w:rsid w:val="006E6381"/>
    <w:rsid w:val="006E6943"/>
    <w:rsid w:val="006E7436"/>
    <w:rsid w:val="006E754B"/>
    <w:rsid w:val="006E763F"/>
    <w:rsid w:val="006E773B"/>
    <w:rsid w:val="006E776F"/>
    <w:rsid w:val="006E78EE"/>
    <w:rsid w:val="006E7B04"/>
    <w:rsid w:val="006E7B7C"/>
    <w:rsid w:val="006E7CD5"/>
    <w:rsid w:val="006F0036"/>
    <w:rsid w:val="006F0096"/>
    <w:rsid w:val="006F0153"/>
    <w:rsid w:val="006F0162"/>
    <w:rsid w:val="006F027D"/>
    <w:rsid w:val="006F03A1"/>
    <w:rsid w:val="006F094A"/>
    <w:rsid w:val="006F0963"/>
    <w:rsid w:val="006F0ADC"/>
    <w:rsid w:val="006F0AFB"/>
    <w:rsid w:val="006F0BAC"/>
    <w:rsid w:val="006F0BDC"/>
    <w:rsid w:val="006F100F"/>
    <w:rsid w:val="006F1065"/>
    <w:rsid w:val="006F11F4"/>
    <w:rsid w:val="006F13F8"/>
    <w:rsid w:val="006F18DF"/>
    <w:rsid w:val="006F1921"/>
    <w:rsid w:val="006F1D3D"/>
    <w:rsid w:val="006F1D4F"/>
    <w:rsid w:val="006F21EF"/>
    <w:rsid w:val="006F2364"/>
    <w:rsid w:val="006F237D"/>
    <w:rsid w:val="006F2959"/>
    <w:rsid w:val="006F2A28"/>
    <w:rsid w:val="006F2AEC"/>
    <w:rsid w:val="006F31DB"/>
    <w:rsid w:val="006F3315"/>
    <w:rsid w:val="006F3402"/>
    <w:rsid w:val="006F3732"/>
    <w:rsid w:val="006F3B13"/>
    <w:rsid w:val="006F3E81"/>
    <w:rsid w:val="006F4299"/>
    <w:rsid w:val="006F4367"/>
    <w:rsid w:val="006F4410"/>
    <w:rsid w:val="006F4BD3"/>
    <w:rsid w:val="006F5323"/>
    <w:rsid w:val="006F533A"/>
    <w:rsid w:val="006F582B"/>
    <w:rsid w:val="006F5DF4"/>
    <w:rsid w:val="006F5E1C"/>
    <w:rsid w:val="006F5EEC"/>
    <w:rsid w:val="006F626A"/>
    <w:rsid w:val="006F6342"/>
    <w:rsid w:val="006F6A10"/>
    <w:rsid w:val="006F6C1F"/>
    <w:rsid w:val="006F6C49"/>
    <w:rsid w:val="006F7053"/>
    <w:rsid w:val="006F70B9"/>
    <w:rsid w:val="006F7124"/>
    <w:rsid w:val="006F7130"/>
    <w:rsid w:val="006F72B8"/>
    <w:rsid w:val="006F7442"/>
    <w:rsid w:val="006F76FF"/>
    <w:rsid w:val="006F7BCA"/>
    <w:rsid w:val="006F7D12"/>
    <w:rsid w:val="0070006A"/>
    <w:rsid w:val="00700169"/>
    <w:rsid w:val="00700183"/>
    <w:rsid w:val="007006A3"/>
    <w:rsid w:val="00700917"/>
    <w:rsid w:val="0070092B"/>
    <w:rsid w:val="00700B00"/>
    <w:rsid w:val="00700E6C"/>
    <w:rsid w:val="007011DA"/>
    <w:rsid w:val="0070121F"/>
    <w:rsid w:val="00701755"/>
    <w:rsid w:val="007019CE"/>
    <w:rsid w:val="00701AD6"/>
    <w:rsid w:val="00701E43"/>
    <w:rsid w:val="00701F22"/>
    <w:rsid w:val="00702002"/>
    <w:rsid w:val="007020DB"/>
    <w:rsid w:val="0070240A"/>
    <w:rsid w:val="00702569"/>
    <w:rsid w:val="00702642"/>
    <w:rsid w:val="007028C0"/>
    <w:rsid w:val="00702AFB"/>
    <w:rsid w:val="00702D5E"/>
    <w:rsid w:val="00702DFF"/>
    <w:rsid w:val="00703026"/>
    <w:rsid w:val="00703073"/>
    <w:rsid w:val="00703376"/>
    <w:rsid w:val="00703396"/>
    <w:rsid w:val="007034F5"/>
    <w:rsid w:val="0070385D"/>
    <w:rsid w:val="00703C18"/>
    <w:rsid w:val="00703DF0"/>
    <w:rsid w:val="00703E1F"/>
    <w:rsid w:val="00703FD9"/>
    <w:rsid w:val="007044D5"/>
    <w:rsid w:val="007045FF"/>
    <w:rsid w:val="007046AB"/>
    <w:rsid w:val="007048BB"/>
    <w:rsid w:val="00704A86"/>
    <w:rsid w:val="00704B9F"/>
    <w:rsid w:val="00704D0C"/>
    <w:rsid w:val="00705284"/>
    <w:rsid w:val="00705517"/>
    <w:rsid w:val="00705585"/>
    <w:rsid w:val="00705635"/>
    <w:rsid w:val="00705749"/>
    <w:rsid w:val="00705A3A"/>
    <w:rsid w:val="00705CF8"/>
    <w:rsid w:val="00705F3F"/>
    <w:rsid w:val="00706342"/>
    <w:rsid w:val="0070659F"/>
    <w:rsid w:val="007067A5"/>
    <w:rsid w:val="00706973"/>
    <w:rsid w:val="00706A80"/>
    <w:rsid w:val="00706B8F"/>
    <w:rsid w:val="00706CA0"/>
    <w:rsid w:val="00706CAB"/>
    <w:rsid w:val="007072B7"/>
    <w:rsid w:val="007072E0"/>
    <w:rsid w:val="007073C2"/>
    <w:rsid w:val="00707447"/>
    <w:rsid w:val="007075CC"/>
    <w:rsid w:val="007078E9"/>
    <w:rsid w:val="00707C66"/>
    <w:rsid w:val="00707D20"/>
    <w:rsid w:val="00707F58"/>
    <w:rsid w:val="007101A2"/>
    <w:rsid w:val="0071076E"/>
    <w:rsid w:val="00710A87"/>
    <w:rsid w:val="00710E77"/>
    <w:rsid w:val="0071112C"/>
    <w:rsid w:val="007113CE"/>
    <w:rsid w:val="0071146A"/>
    <w:rsid w:val="0071196A"/>
    <w:rsid w:val="00711AFF"/>
    <w:rsid w:val="00711B33"/>
    <w:rsid w:val="00711E45"/>
    <w:rsid w:val="007121C2"/>
    <w:rsid w:val="007121D4"/>
    <w:rsid w:val="00712583"/>
    <w:rsid w:val="00712664"/>
    <w:rsid w:val="00712D0D"/>
    <w:rsid w:val="00712D92"/>
    <w:rsid w:val="00712DB5"/>
    <w:rsid w:val="00712E7C"/>
    <w:rsid w:val="007133C8"/>
    <w:rsid w:val="0071341D"/>
    <w:rsid w:val="00713736"/>
    <w:rsid w:val="007138A7"/>
    <w:rsid w:val="00713CA7"/>
    <w:rsid w:val="00713E8A"/>
    <w:rsid w:val="00713FED"/>
    <w:rsid w:val="00714098"/>
    <w:rsid w:val="0071411B"/>
    <w:rsid w:val="00714269"/>
    <w:rsid w:val="007145A0"/>
    <w:rsid w:val="0071483C"/>
    <w:rsid w:val="00714954"/>
    <w:rsid w:val="00714ECA"/>
    <w:rsid w:val="00714EFA"/>
    <w:rsid w:val="00714F42"/>
    <w:rsid w:val="00714F7F"/>
    <w:rsid w:val="0071505C"/>
    <w:rsid w:val="00715286"/>
    <w:rsid w:val="00715381"/>
    <w:rsid w:val="007153FD"/>
    <w:rsid w:val="00715720"/>
    <w:rsid w:val="0071576B"/>
    <w:rsid w:val="00716125"/>
    <w:rsid w:val="007163CE"/>
    <w:rsid w:val="007166F9"/>
    <w:rsid w:val="00716752"/>
    <w:rsid w:val="00716DD4"/>
    <w:rsid w:val="00716F4F"/>
    <w:rsid w:val="007170B9"/>
    <w:rsid w:val="007170F9"/>
    <w:rsid w:val="0071749C"/>
    <w:rsid w:val="007178B9"/>
    <w:rsid w:val="0071792E"/>
    <w:rsid w:val="00717A3B"/>
    <w:rsid w:val="00717DA1"/>
    <w:rsid w:val="00717E0E"/>
    <w:rsid w:val="00720105"/>
    <w:rsid w:val="00720218"/>
    <w:rsid w:val="007202CD"/>
    <w:rsid w:val="00720369"/>
    <w:rsid w:val="00720682"/>
    <w:rsid w:val="00720AC7"/>
    <w:rsid w:val="00720CB5"/>
    <w:rsid w:val="00720E59"/>
    <w:rsid w:val="00721458"/>
    <w:rsid w:val="00721890"/>
    <w:rsid w:val="00721B75"/>
    <w:rsid w:val="00721B86"/>
    <w:rsid w:val="00721C04"/>
    <w:rsid w:val="00721C1B"/>
    <w:rsid w:val="00721E4A"/>
    <w:rsid w:val="00721E95"/>
    <w:rsid w:val="00722152"/>
    <w:rsid w:val="007227B2"/>
    <w:rsid w:val="007227E8"/>
    <w:rsid w:val="00722866"/>
    <w:rsid w:val="007228B6"/>
    <w:rsid w:val="0072290A"/>
    <w:rsid w:val="00722D1E"/>
    <w:rsid w:val="00722D34"/>
    <w:rsid w:val="00722D94"/>
    <w:rsid w:val="00723266"/>
    <w:rsid w:val="007232AA"/>
    <w:rsid w:val="0072331C"/>
    <w:rsid w:val="00723B89"/>
    <w:rsid w:val="00723ED8"/>
    <w:rsid w:val="00723F8B"/>
    <w:rsid w:val="00724483"/>
    <w:rsid w:val="00724523"/>
    <w:rsid w:val="00724639"/>
    <w:rsid w:val="007246BF"/>
    <w:rsid w:val="007246F9"/>
    <w:rsid w:val="0072480F"/>
    <w:rsid w:val="007248D1"/>
    <w:rsid w:val="00724D8A"/>
    <w:rsid w:val="00725174"/>
    <w:rsid w:val="00725216"/>
    <w:rsid w:val="007253E6"/>
    <w:rsid w:val="0072549A"/>
    <w:rsid w:val="00725C60"/>
    <w:rsid w:val="00725F76"/>
    <w:rsid w:val="0072631C"/>
    <w:rsid w:val="007263BC"/>
    <w:rsid w:val="00726781"/>
    <w:rsid w:val="0072697F"/>
    <w:rsid w:val="00726E72"/>
    <w:rsid w:val="0072704F"/>
    <w:rsid w:val="00727425"/>
    <w:rsid w:val="00727598"/>
    <w:rsid w:val="00727645"/>
    <w:rsid w:val="0072B30C"/>
    <w:rsid w:val="007301B8"/>
    <w:rsid w:val="00730370"/>
    <w:rsid w:val="00730776"/>
    <w:rsid w:val="007307B9"/>
    <w:rsid w:val="00730BB8"/>
    <w:rsid w:val="00730E2D"/>
    <w:rsid w:val="00730E35"/>
    <w:rsid w:val="00730F1A"/>
    <w:rsid w:val="0073110D"/>
    <w:rsid w:val="007311AA"/>
    <w:rsid w:val="0073130A"/>
    <w:rsid w:val="007314EF"/>
    <w:rsid w:val="00731A21"/>
    <w:rsid w:val="00731D01"/>
    <w:rsid w:val="00732515"/>
    <w:rsid w:val="00732739"/>
    <w:rsid w:val="0073279A"/>
    <w:rsid w:val="00732841"/>
    <w:rsid w:val="00732C5C"/>
    <w:rsid w:val="00732D16"/>
    <w:rsid w:val="00732E2C"/>
    <w:rsid w:val="00732ED0"/>
    <w:rsid w:val="007331F0"/>
    <w:rsid w:val="00733791"/>
    <w:rsid w:val="00733835"/>
    <w:rsid w:val="00733B22"/>
    <w:rsid w:val="00733EEC"/>
    <w:rsid w:val="00734428"/>
    <w:rsid w:val="00734785"/>
    <w:rsid w:val="00734877"/>
    <w:rsid w:val="00734881"/>
    <w:rsid w:val="007351AC"/>
    <w:rsid w:val="007352B4"/>
    <w:rsid w:val="0073555D"/>
    <w:rsid w:val="00735913"/>
    <w:rsid w:val="007359B0"/>
    <w:rsid w:val="007359E8"/>
    <w:rsid w:val="00735A48"/>
    <w:rsid w:val="00735ACE"/>
    <w:rsid w:val="00735EC0"/>
    <w:rsid w:val="00736184"/>
    <w:rsid w:val="00736404"/>
    <w:rsid w:val="00736512"/>
    <w:rsid w:val="0073656C"/>
    <w:rsid w:val="007365D8"/>
    <w:rsid w:val="007366E0"/>
    <w:rsid w:val="00736B9D"/>
    <w:rsid w:val="00737315"/>
    <w:rsid w:val="007375D4"/>
    <w:rsid w:val="0073763F"/>
    <w:rsid w:val="00737802"/>
    <w:rsid w:val="0073794F"/>
    <w:rsid w:val="00737B20"/>
    <w:rsid w:val="00737E0B"/>
    <w:rsid w:val="00737FEF"/>
    <w:rsid w:val="007400F4"/>
    <w:rsid w:val="00740223"/>
    <w:rsid w:val="0074023F"/>
    <w:rsid w:val="00740501"/>
    <w:rsid w:val="00740521"/>
    <w:rsid w:val="007408F9"/>
    <w:rsid w:val="00740906"/>
    <w:rsid w:val="00740E4D"/>
    <w:rsid w:val="00740F10"/>
    <w:rsid w:val="00740F80"/>
    <w:rsid w:val="00740FBF"/>
    <w:rsid w:val="007410E3"/>
    <w:rsid w:val="00741147"/>
    <w:rsid w:val="00741378"/>
    <w:rsid w:val="0074142E"/>
    <w:rsid w:val="0074159A"/>
    <w:rsid w:val="00741A7E"/>
    <w:rsid w:val="00741C82"/>
    <w:rsid w:val="00741D75"/>
    <w:rsid w:val="00741F16"/>
    <w:rsid w:val="0074203B"/>
    <w:rsid w:val="00742508"/>
    <w:rsid w:val="00742545"/>
    <w:rsid w:val="0074274B"/>
    <w:rsid w:val="007427A4"/>
    <w:rsid w:val="00742BB9"/>
    <w:rsid w:val="007430C9"/>
    <w:rsid w:val="007430ED"/>
    <w:rsid w:val="00743392"/>
    <w:rsid w:val="00743430"/>
    <w:rsid w:val="00743BD5"/>
    <w:rsid w:val="00743D08"/>
    <w:rsid w:val="00744111"/>
    <w:rsid w:val="00744181"/>
    <w:rsid w:val="0074490D"/>
    <w:rsid w:val="00744FB8"/>
    <w:rsid w:val="00744FD4"/>
    <w:rsid w:val="00745319"/>
    <w:rsid w:val="00745370"/>
    <w:rsid w:val="00745794"/>
    <w:rsid w:val="007457DD"/>
    <w:rsid w:val="00745862"/>
    <w:rsid w:val="00745DDC"/>
    <w:rsid w:val="007460DF"/>
    <w:rsid w:val="00746699"/>
    <w:rsid w:val="00746829"/>
    <w:rsid w:val="00746B0C"/>
    <w:rsid w:val="00746CC4"/>
    <w:rsid w:val="00746D44"/>
    <w:rsid w:val="0074763F"/>
    <w:rsid w:val="00747799"/>
    <w:rsid w:val="00747840"/>
    <w:rsid w:val="00747B8C"/>
    <w:rsid w:val="00747C33"/>
    <w:rsid w:val="00747DAB"/>
    <w:rsid w:val="00747F69"/>
    <w:rsid w:val="0075010A"/>
    <w:rsid w:val="0075038D"/>
    <w:rsid w:val="007504E7"/>
    <w:rsid w:val="007505B8"/>
    <w:rsid w:val="007507AE"/>
    <w:rsid w:val="00750979"/>
    <w:rsid w:val="00750980"/>
    <w:rsid w:val="00750B61"/>
    <w:rsid w:val="00750B93"/>
    <w:rsid w:val="007512BD"/>
    <w:rsid w:val="007513F7"/>
    <w:rsid w:val="0075171E"/>
    <w:rsid w:val="00751A84"/>
    <w:rsid w:val="00751C99"/>
    <w:rsid w:val="00751D36"/>
    <w:rsid w:val="00751D92"/>
    <w:rsid w:val="0075225B"/>
    <w:rsid w:val="007522ED"/>
    <w:rsid w:val="007525EC"/>
    <w:rsid w:val="00752B5B"/>
    <w:rsid w:val="00752C48"/>
    <w:rsid w:val="007530B7"/>
    <w:rsid w:val="007534A4"/>
    <w:rsid w:val="00753C48"/>
    <w:rsid w:val="00754365"/>
    <w:rsid w:val="007543E8"/>
    <w:rsid w:val="00754482"/>
    <w:rsid w:val="0075457C"/>
    <w:rsid w:val="007548BD"/>
    <w:rsid w:val="0075498E"/>
    <w:rsid w:val="00754D86"/>
    <w:rsid w:val="00755257"/>
    <w:rsid w:val="0075525A"/>
    <w:rsid w:val="00755758"/>
    <w:rsid w:val="00755806"/>
    <w:rsid w:val="00755F1B"/>
    <w:rsid w:val="0075602A"/>
    <w:rsid w:val="00756049"/>
    <w:rsid w:val="007560F0"/>
    <w:rsid w:val="00756110"/>
    <w:rsid w:val="0075626B"/>
    <w:rsid w:val="00756296"/>
    <w:rsid w:val="00756505"/>
    <w:rsid w:val="00756594"/>
    <w:rsid w:val="0075681E"/>
    <w:rsid w:val="00756862"/>
    <w:rsid w:val="00756A68"/>
    <w:rsid w:val="00756B7C"/>
    <w:rsid w:val="00756E09"/>
    <w:rsid w:val="00756F5E"/>
    <w:rsid w:val="00757331"/>
    <w:rsid w:val="00757489"/>
    <w:rsid w:val="00757586"/>
    <w:rsid w:val="007576A0"/>
    <w:rsid w:val="007576B9"/>
    <w:rsid w:val="00757B22"/>
    <w:rsid w:val="0075E6D6"/>
    <w:rsid w:val="00760031"/>
    <w:rsid w:val="00760172"/>
    <w:rsid w:val="00760198"/>
    <w:rsid w:val="007607F8"/>
    <w:rsid w:val="00760C51"/>
    <w:rsid w:val="00760C77"/>
    <w:rsid w:val="00760D5E"/>
    <w:rsid w:val="00760EAB"/>
    <w:rsid w:val="0076112A"/>
    <w:rsid w:val="007615AC"/>
    <w:rsid w:val="007615C5"/>
    <w:rsid w:val="00761701"/>
    <w:rsid w:val="00761912"/>
    <w:rsid w:val="00761CDE"/>
    <w:rsid w:val="00761D29"/>
    <w:rsid w:val="00762BA5"/>
    <w:rsid w:val="00762FB0"/>
    <w:rsid w:val="0076309E"/>
    <w:rsid w:val="00763268"/>
    <w:rsid w:val="007635D1"/>
    <w:rsid w:val="00763756"/>
    <w:rsid w:val="0076382B"/>
    <w:rsid w:val="00763C1E"/>
    <w:rsid w:val="00763D4C"/>
    <w:rsid w:val="00763DC5"/>
    <w:rsid w:val="007641BC"/>
    <w:rsid w:val="0076429E"/>
    <w:rsid w:val="0076433C"/>
    <w:rsid w:val="00764518"/>
    <w:rsid w:val="0076457E"/>
    <w:rsid w:val="0076483E"/>
    <w:rsid w:val="00764882"/>
    <w:rsid w:val="00764D25"/>
    <w:rsid w:val="00765193"/>
    <w:rsid w:val="00765840"/>
    <w:rsid w:val="00765F5F"/>
    <w:rsid w:val="0076628D"/>
    <w:rsid w:val="007662AF"/>
    <w:rsid w:val="0076648D"/>
    <w:rsid w:val="00766997"/>
    <w:rsid w:val="00766B5F"/>
    <w:rsid w:val="00766B89"/>
    <w:rsid w:val="00766D5B"/>
    <w:rsid w:val="00766DD2"/>
    <w:rsid w:val="0076709A"/>
    <w:rsid w:val="00767441"/>
    <w:rsid w:val="007676A0"/>
    <w:rsid w:val="00767941"/>
    <w:rsid w:val="007679A7"/>
    <w:rsid w:val="00767A1F"/>
    <w:rsid w:val="00767AF3"/>
    <w:rsid w:val="00767D64"/>
    <w:rsid w:val="00767E08"/>
    <w:rsid w:val="00767E39"/>
    <w:rsid w:val="00770304"/>
    <w:rsid w:val="00770314"/>
    <w:rsid w:val="007703D9"/>
    <w:rsid w:val="0077073C"/>
    <w:rsid w:val="007708BF"/>
    <w:rsid w:val="00770958"/>
    <w:rsid w:val="00770B29"/>
    <w:rsid w:val="00770BF2"/>
    <w:rsid w:val="00770C42"/>
    <w:rsid w:val="00770E7E"/>
    <w:rsid w:val="0077104C"/>
    <w:rsid w:val="00771116"/>
    <w:rsid w:val="007713DD"/>
    <w:rsid w:val="00771463"/>
    <w:rsid w:val="00771690"/>
    <w:rsid w:val="00771B1C"/>
    <w:rsid w:val="007722C9"/>
    <w:rsid w:val="00772778"/>
    <w:rsid w:val="00772972"/>
    <w:rsid w:val="00772AEA"/>
    <w:rsid w:val="00772C8A"/>
    <w:rsid w:val="00772F97"/>
    <w:rsid w:val="007736AA"/>
    <w:rsid w:val="00773808"/>
    <w:rsid w:val="0077428F"/>
    <w:rsid w:val="00774454"/>
    <w:rsid w:val="007744F0"/>
    <w:rsid w:val="007746F3"/>
    <w:rsid w:val="00774813"/>
    <w:rsid w:val="0077488C"/>
    <w:rsid w:val="0077495B"/>
    <w:rsid w:val="0077496E"/>
    <w:rsid w:val="00774F7F"/>
    <w:rsid w:val="0077595D"/>
    <w:rsid w:val="00775B9C"/>
    <w:rsid w:val="00775C17"/>
    <w:rsid w:val="00775D7C"/>
    <w:rsid w:val="00775DFB"/>
    <w:rsid w:val="0077614D"/>
    <w:rsid w:val="0077629B"/>
    <w:rsid w:val="0077636E"/>
    <w:rsid w:val="00776379"/>
    <w:rsid w:val="0077675A"/>
    <w:rsid w:val="00776828"/>
    <w:rsid w:val="0077686C"/>
    <w:rsid w:val="00776A86"/>
    <w:rsid w:val="0077705E"/>
    <w:rsid w:val="007770CA"/>
    <w:rsid w:val="00777368"/>
    <w:rsid w:val="0077769F"/>
    <w:rsid w:val="00777786"/>
    <w:rsid w:val="007778D7"/>
    <w:rsid w:val="007779A1"/>
    <w:rsid w:val="00777D2D"/>
    <w:rsid w:val="00777D43"/>
    <w:rsid w:val="00777D98"/>
    <w:rsid w:val="00777F8A"/>
    <w:rsid w:val="0078019A"/>
    <w:rsid w:val="00780A1C"/>
    <w:rsid w:val="00781357"/>
    <w:rsid w:val="0078141F"/>
    <w:rsid w:val="0078158A"/>
    <w:rsid w:val="00781B55"/>
    <w:rsid w:val="00781C33"/>
    <w:rsid w:val="00781CF9"/>
    <w:rsid w:val="00781DE3"/>
    <w:rsid w:val="00781EEB"/>
    <w:rsid w:val="00781F15"/>
    <w:rsid w:val="00782470"/>
    <w:rsid w:val="007825E9"/>
    <w:rsid w:val="00782AC2"/>
    <w:rsid w:val="00782CEA"/>
    <w:rsid w:val="00782F22"/>
    <w:rsid w:val="007830B2"/>
    <w:rsid w:val="00783283"/>
    <w:rsid w:val="00783478"/>
    <w:rsid w:val="007834B3"/>
    <w:rsid w:val="007836CF"/>
    <w:rsid w:val="0078371C"/>
    <w:rsid w:val="00783BCB"/>
    <w:rsid w:val="00783D4F"/>
    <w:rsid w:val="00783ED1"/>
    <w:rsid w:val="00784868"/>
    <w:rsid w:val="00784954"/>
    <w:rsid w:val="00784B1C"/>
    <w:rsid w:val="00784B46"/>
    <w:rsid w:val="0078555A"/>
    <w:rsid w:val="00785595"/>
    <w:rsid w:val="007855AD"/>
    <w:rsid w:val="00785B47"/>
    <w:rsid w:val="00785BF3"/>
    <w:rsid w:val="00785C92"/>
    <w:rsid w:val="00785D99"/>
    <w:rsid w:val="007861FA"/>
    <w:rsid w:val="00786380"/>
    <w:rsid w:val="00786523"/>
    <w:rsid w:val="00786533"/>
    <w:rsid w:val="007865D0"/>
    <w:rsid w:val="00786A8A"/>
    <w:rsid w:val="0078719A"/>
    <w:rsid w:val="0078748F"/>
    <w:rsid w:val="00787499"/>
    <w:rsid w:val="00787607"/>
    <w:rsid w:val="00787ADF"/>
    <w:rsid w:val="00787EAA"/>
    <w:rsid w:val="007901DF"/>
    <w:rsid w:val="0079020D"/>
    <w:rsid w:val="007902C7"/>
    <w:rsid w:val="00790349"/>
    <w:rsid w:val="007905E6"/>
    <w:rsid w:val="00790C2E"/>
    <w:rsid w:val="00790E20"/>
    <w:rsid w:val="00790F7B"/>
    <w:rsid w:val="00791312"/>
    <w:rsid w:val="00791433"/>
    <w:rsid w:val="00791531"/>
    <w:rsid w:val="00791690"/>
    <w:rsid w:val="007918F8"/>
    <w:rsid w:val="0079193A"/>
    <w:rsid w:val="00791B1E"/>
    <w:rsid w:val="00791DDA"/>
    <w:rsid w:val="00791F14"/>
    <w:rsid w:val="007925A2"/>
    <w:rsid w:val="007926CC"/>
    <w:rsid w:val="007928FC"/>
    <w:rsid w:val="00792E7E"/>
    <w:rsid w:val="00793068"/>
    <w:rsid w:val="007931D4"/>
    <w:rsid w:val="0079325F"/>
    <w:rsid w:val="00793426"/>
    <w:rsid w:val="00793821"/>
    <w:rsid w:val="00793D85"/>
    <w:rsid w:val="00794063"/>
    <w:rsid w:val="00794330"/>
    <w:rsid w:val="00794431"/>
    <w:rsid w:val="007947E0"/>
    <w:rsid w:val="00794C30"/>
    <w:rsid w:val="00794E98"/>
    <w:rsid w:val="007950C5"/>
    <w:rsid w:val="00795151"/>
    <w:rsid w:val="00795A00"/>
    <w:rsid w:val="00795D7F"/>
    <w:rsid w:val="00795E8B"/>
    <w:rsid w:val="007961C1"/>
    <w:rsid w:val="007961F7"/>
    <w:rsid w:val="007964A0"/>
    <w:rsid w:val="00796830"/>
    <w:rsid w:val="0079697B"/>
    <w:rsid w:val="00796B83"/>
    <w:rsid w:val="00796C6F"/>
    <w:rsid w:val="00796E38"/>
    <w:rsid w:val="00796E49"/>
    <w:rsid w:val="00797123"/>
    <w:rsid w:val="00797349"/>
    <w:rsid w:val="0079765F"/>
    <w:rsid w:val="00797761"/>
    <w:rsid w:val="0079784F"/>
    <w:rsid w:val="00797A2A"/>
    <w:rsid w:val="00797A39"/>
    <w:rsid w:val="00797B54"/>
    <w:rsid w:val="00797B86"/>
    <w:rsid w:val="00797D2F"/>
    <w:rsid w:val="00797ED7"/>
    <w:rsid w:val="007A00F7"/>
    <w:rsid w:val="007A03F4"/>
    <w:rsid w:val="007A051A"/>
    <w:rsid w:val="007A1039"/>
    <w:rsid w:val="007A1059"/>
    <w:rsid w:val="007A1629"/>
    <w:rsid w:val="007A189C"/>
    <w:rsid w:val="007A18F6"/>
    <w:rsid w:val="007A1B88"/>
    <w:rsid w:val="007A2186"/>
    <w:rsid w:val="007A2290"/>
    <w:rsid w:val="007A248D"/>
    <w:rsid w:val="007A25BB"/>
    <w:rsid w:val="007A25E2"/>
    <w:rsid w:val="007A27D3"/>
    <w:rsid w:val="007A2917"/>
    <w:rsid w:val="007A2F26"/>
    <w:rsid w:val="007A3575"/>
    <w:rsid w:val="007A35BF"/>
    <w:rsid w:val="007A37B6"/>
    <w:rsid w:val="007A396F"/>
    <w:rsid w:val="007A3A50"/>
    <w:rsid w:val="007A3B34"/>
    <w:rsid w:val="007A3B3A"/>
    <w:rsid w:val="007A3D93"/>
    <w:rsid w:val="007A3F53"/>
    <w:rsid w:val="007A419D"/>
    <w:rsid w:val="007A431F"/>
    <w:rsid w:val="007A455C"/>
    <w:rsid w:val="007A475C"/>
    <w:rsid w:val="007A4996"/>
    <w:rsid w:val="007A4B25"/>
    <w:rsid w:val="007A4F88"/>
    <w:rsid w:val="007A4FDD"/>
    <w:rsid w:val="007A5471"/>
    <w:rsid w:val="007A56D2"/>
    <w:rsid w:val="007A5C25"/>
    <w:rsid w:val="007A63BF"/>
    <w:rsid w:val="007A6581"/>
    <w:rsid w:val="007A65B0"/>
    <w:rsid w:val="007A666B"/>
    <w:rsid w:val="007A68F4"/>
    <w:rsid w:val="007A6DA5"/>
    <w:rsid w:val="007A6EC3"/>
    <w:rsid w:val="007A6FF8"/>
    <w:rsid w:val="007A74E3"/>
    <w:rsid w:val="007A7558"/>
    <w:rsid w:val="007A76A8"/>
    <w:rsid w:val="007A76F2"/>
    <w:rsid w:val="007A775C"/>
    <w:rsid w:val="007A786C"/>
    <w:rsid w:val="007A7904"/>
    <w:rsid w:val="007A7C4E"/>
    <w:rsid w:val="007B00CF"/>
    <w:rsid w:val="007B069C"/>
    <w:rsid w:val="007B0741"/>
    <w:rsid w:val="007B0876"/>
    <w:rsid w:val="007B0A1F"/>
    <w:rsid w:val="007B0BE0"/>
    <w:rsid w:val="007B0D42"/>
    <w:rsid w:val="007B0F42"/>
    <w:rsid w:val="007B106A"/>
    <w:rsid w:val="007B1242"/>
    <w:rsid w:val="007B159B"/>
    <w:rsid w:val="007B164F"/>
    <w:rsid w:val="007B1A52"/>
    <w:rsid w:val="007B1BC2"/>
    <w:rsid w:val="007B1D6F"/>
    <w:rsid w:val="007B2193"/>
    <w:rsid w:val="007B244C"/>
    <w:rsid w:val="007B2630"/>
    <w:rsid w:val="007B284B"/>
    <w:rsid w:val="007B2A81"/>
    <w:rsid w:val="007B2B1F"/>
    <w:rsid w:val="007B2C48"/>
    <w:rsid w:val="007B2F32"/>
    <w:rsid w:val="007B3074"/>
    <w:rsid w:val="007B3495"/>
    <w:rsid w:val="007B3548"/>
    <w:rsid w:val="007B3629"/>
    <w:rsid w:val="007B37FA"/>
    <w:rsid w:val="007B396E"/>
    <w:rsid w:val="007B3D5F"/>
    <w:rsid w:val="007B443B"/>
    <w:rsid w:val="007B4442"/>
    <w:rsid w:val="007B45CF"/>
    <w:rsid w:val="007B478F"/>
    <w:rsid w:val="007B4812"/>
    <w:rsid w:val="007B4B2D"/>
    <w:rsid w:val="007B53D9"/>
    <w:rsid w:val="007B57E8"/>
    <w:rsid w:val="007B5C16"/>
    <w:rsid w:val="007B5CC6"/>
    <w:rsid w:val="007B5EBE"/>
    <w:rsid w:val="007B6032"/>
    <w:rsid w:val="007B684B"/>
    <w:rsid w:val="007B6931"/>
    <w:rsid w:val="007B6C16"/>
    <w:rsid w:val="007B6DE2"/>
    <w:rsid w:val="007B6E1F"/>
    <w:rsid w:val="007B6F78"/>
    <w:rsid w:val="007B708C"/>
    <w:rsid w:val="007B7432"/>
    <w:rsid w:val="007B7915"/>
    <w:rsid w:val="007B7FAB"/>
    <w:rsid w:val="007B7FAE"/>
    <w:rsid w:val="007C00AB"/>
    <w:rsid w:val="007C00C4"/>
    <w:rsid w:val="007C08FE"/>
    <w:rsid w:val="007C09D0"/>
    <w:rsid w:val="007C0A5C"/>
    <w:rsid w:val="007C10C4"/>
    <w:rsid w:val="007C11D8"/>
    <w:rsid w:val="007C149C"/>
    <w:rsid w:val="007C1511"/>
    <w:rsid w:val="007C168F"/>
    <w:rsid w:val="007C1705"/>
    <w:rsid w:val="007C1793"/>
    <w:rsid w:val="007C1974"/>
    <w:rsid w:val="007C1A13"/>
    <w:rsid w:val="007C1BBA"/>
    <w:rsid w:val="007C1D36"/>
    <w:rsid w:val="007C2651"/>
    <w:rsid w:val="007C2BFB"/>
    <w:rsid w:val="007C2C94"/>
    <w:rsid w:val="007C2FC3"/>
    <w:rsid w:val="007C310C"/>
    <w:rsid w:val="007C313C"/>
    <w:rsid w:val="007C3172"/>
    <w:rsid w:val="007C3363"/>
    <w:rsid w:val="007C33A1"/>
    <w:rsid w:val="007C349B"/>
    <w:rsid w:val="007C354D"/>
    <w:rsid w:val="007C39CE"/>
    <w:rsid w:val="007C3A56"/>
    <w:rsid w:val="007C3CC0"/>
    <w:rsid w:val="007C3D13"/>
    <w:rsid w:val="007C4182"/>
    <w:rsid w:val="007C46D3"/>
    <w:rsid w:val="007C4A0D"/>
    <w:rsid w:val="007C4A78"/>
    <w:rsid w:val="007C4D38"/>
    <w:rsid w:val="007C4D9C"/>
    <w:rsid w:val="007C4DBE"/>
    <w:rsid w:val="007C4F98"/>
    <w:rsid w:val="007C502A"/>
    <w:rsid w:val="007C528B"/>
    <w:rsid w:val="007C54BD"/>
    <w:rsid w:val="007C579D"/>
    <w:rsid w:val="007C5AD1"/>
    <w:rsid w:val="007C5C06"/>
    <w:rsid w:val="007C5C27"/>
    <w:rsid w:val="007C5F22"/>
    <w:rsid w:val="007C60D0"/>
    <w:rsid w:val="007C6436"/>
    <w:rsid w:val="007C6A98"/>
    <w:rsid w:val="007C7498"/>
    <w:rsid w:val="007C7576"/>
    <w:rsid w:val="007C7B60"/>
    <w:rsid w:val="007C7C6A"/>
    <w:rsid w:val="007C7D94"/>
    <w:rsid w:val="007C7E5E"/>
    <w:rsid w:val="007C7FDE"/>
    <w:rsid w:val="007D0080"/>
    <w:rsid w:val="007D02CD"/>
    <w:rsid w:val="007D0590"/>
    <w:rsid w:val="007D0653"/>
    <w:rsid w:val="007D0758"/>
    <w:rsid w:val="007D10AD"/>
    <w:rsid w:val="007D10E4"/>
    <w:rsid w:val="007D12E8"/>
    <w:rsid w:val="007D13A6"/>
    <w:rsid w:val="007D14C3"/>
    <w:rsid w:val="007D15A3"/>
    <w:rsid w:val="007D1612"/>
    <w:rsid w:val="007D1776"/>
    <w:rsid w:val="007D18C3"/>
    <w:rsid w:val="007D1A10"/>
    <w:rsid w:val="007D1B95"/>
    <w:rsid w:val="007D1BFF"/>
    <w:rsid w:val="007D1C13"/>
    <w:rsid w:val="007D22F1"/>
    <w:rsid w:val="007D25CD"/>
    <w:rsid w:val="007D2792"/>
    <w:rsid w:val="007D2C1D"/>
    <w:rsid w:val="007D2E25"/>
    <w:rsid w:val="007D2E3C"/>
    <w:rsid w:val="007D3026"/>
    <w:rsid w:val="007D302F"/>
    <w:rsid w:val="007D3167"/>
    <w:rsid w:val="007D31BF"/>
    <w:rsid w:val="007D33BF"/>
    <w:rsid w:val="007D358E"/>
    <w:rsid w:val="007D3ECF"/>
    <w:rsid w:val="007D409C"/>
    <w:rsid w:val="007D409D"/>
    <w:rsid w:val="007D4185"/>
    <w:rsid w:val="007D450B"/>
    <w:rsid w:val="007D4863"/>
    <w:rsid w:val="007D4EBD"/>
    <w:rsid w:val="007D4F94"/>
    <w:rsid w:val="007D5191"/>
    <w:rsid w:val="007D53E5"/>
    <w:rsid w:val="007D54C6"/>
    <w:rsid w:val="007D569E"/>
    <w:rsid w:val="007D57DB"/>
    <w:rsid w:val="007D5C8E"/>
    <w:rsid w:val="007D5F23"/>
    <w:rsid w:val="007D6202"/>
    <w:rsid w:val="007D6750"/>
    <w:rsid w:val="007D68A2"/>
    <w:rsid w:val="007D6C98"/>
    <w:rsid w:val="007D7207"/>
    <w:rsid w:val="007D724B"/>
    <w:rsid w:val="007D73B7"/>
    <w:rsid w:val="007D7693"/>
    <w:rsid w:val="007D781B"/>
    <w:rsid w:val="007D7870"/>
    <w:rsid w:val="007D790E"/>
    <w:rsid w:val="007D7D55"/>
    <w:rsid w:val="007E017F"/>
    <w:rsid w:val="007E01ED"/>
    <w:rsid w:val="007E02A1"/>
    <w:rsid w:val="007E04C5"/>
    <w:rsid w:val="007E07B7"/>
    <w:rsid w:val="007E081C"/>
    <w:rsid w:val="007E0B18"/>
    <w:rsid w:val="007E0BD1"/>
    <w:rsid w:val="007E0CAA"/>
    <w:rsid w:val="007E0E7C"/>
    <w:rsid w:val="007E1005"/>
    <w:rsid w:val="007E102C"/>
    <w:rsid w:val="007E10F1"/>
    <w:rsid w:val="007E17BB"/>
    <w:rsid w:val="007E2043"/>
    <w:rsid w:val="007E226B"/>
    <w:rsid w:val="007E24E5"/>
    <w:rsid w:val="007E24FF"/>
    <w:rsid w:val="007E2AC9"/>
    <w:rsid w:val="007E2C4C"/>
    <w:rsid w:val="007E2EAA"/>
    <w:rsid w:val="007E3114"/>
    <w:rsid w:val="007E32C4"/>
    <w:rsid w:val="007E353D"/>
    <w:rsid w:val="007E3A30"/>
    <w:rsid w:val="007E45A6"/>
    <w:rsid w:val="007E4615"/>
    <w:rsid w:val="007E4721"/>
    <w:rsid w:val="007E48B7"/>
    <w:rsid w:val="007E4ACA"/>
    <w:rsid w:val="007E4C38"/>
    <w:rsid w:val="007E4D11"/>
    <w:rsid w:val="007E5533"/>
    <w:rsid w:val="007E572D"/>
    <w:rsid w:val="007E597B"/>
    <w:rsid w:val="007E5C86"/>
    <w:rsid w:val="007E5C9C"/>
    <w:rsid w:val="007E5EAD"/>
    <w:rsid w:val="007E609F"/>
    <w:rsid w:val="007E6247"/>
    <w:rsid w:val="007E64F0"/>
    <w:rsid w:val="007E703B"/>
    <w:rsid w:val="007E7042"/>
    <w:rsid w:val="007E7516"/>
    <w:rsid w:val="007E7763"/>
    <w:rsid w:val="007E78A9"/>
    <w:rsid w:val="007E792C"/>
    <w:rsid w:val="007E79B9"/>
    <w:rsid w:val="007EE082"/>
    <w:rsid w:val="007F004B"/>
    <w:rsid w:val="007F03C3"/>
    <w:rsid w:val="007F03CB"/>
    <w:rsid w:val="007F0407"/>
    <w:rsid w:val="007F0C38"/>
    <w:rsid w:val="007F0F07"/>
    <w:rsid w:val="007F1553"/>
    <w:rsid w:val="007F16C1"/>
    <w:rsid w:val="007F1865"/>
    <w:rsid w:val="007F1869"/>
    <w:rsid w:val="007F1BE0"/>
    <w:rsid w:val="007F1E9F"/>
    <w:rsid w:val="007F1EFC"/>
    <w:rsid w:val="007F22A4"/>
    <w:rsid w:val="007F2301"/>
    <w:rsid w:val="007F2324"/>
    <w:rsid w:val="007F252C"/>
    <w:rsid w:val="007F2711"/>
    <w:rsid w:val="007F27A2"/>
    <w:rsid w:val="007F283E"/>
    <w:rsid w:val="007F2A23"/>
    <w:rsid w:val="007F304F"/>
    <w:rsid w:val="007F3215"/>
    <w:rsid w:val="007F351F"/>
    <w:rsid w:val="007F366D"/>
    <w:rsid w:val="007F3740"/>
    <w:rsid w:val="007F3CF1"/>
    <w:rsid w:val="007F4266"/>
    <w:rsid w:val="007F491E"/>
    <w:rsid w:val="007F4998"/>
    <w:rsid w:val="007F5355"/>
    <w:rsid w:val="007F54D8"/>
    <w:rsid w:val="007F553E"/>
    <w:rsid w:val="007F5C93"/>
    <w:rsid w:val="007F5CDB"/>
    <w:rsid w:val="007F5D8E"/>
    <w:rsid w:val="007F5E97"/>
    <w:rsid w:val="007F6122"/>
    <w:rsid w:val="007F63CD"/>
    <w:rsid w:val="007F64E2"/>
    <w:rsid w:val="007F6650"/>
    <w:rsid w:val="007F6D6A"/>
    <w:rsid w:val="007F6F6A"/>
    <w:rsid w:val="007F7230"/>
    <w:rsid w:val="007F72B5"/>
    <w:rsid w:val="007F7345"/>
    <w:rsid w:val="007F77AA"/>
    <w:rsid w:val="007F7B08"/>
    <w:rsid w:val="007F7B19"/>
    <w:rsid w:val="007F7CDE"/>
    <w:rsid w:val="007F7ECE"/>
    <w:rsid w:val="00800529"/>
    <w:rsid w:val="008006A1"/>
    <w:rsid w:val="00801A56"/>
    <w:rsid w:val="00802332"/>
    <w:rsid w:val="0080246F"/>
    <w:rsid w:val="0080250A"/>
    <w:rsid w:val="008025C6"/>
    <w:rsid w:val="008029F8"/>
    <w:rsid w:val="00802D30"/>
    <w:rsid w:val="00803361"/>
    <w:rsid w:val="00803A40"/>
    <w:rsid w:val="00803B9B"/>
    <w:rsid w:val="00803D9A"/>
    <w:rsid w:val="00803F12"/>
    <w:rsid w:val="00803F91"/>
    <w:rsid w:val="00803FC0"/>
    <w:rsid w:val="00804038"/>
    <w:rsid w:val="008046DC"/>
    <w:rsid w:val="00804B80"/>
    <w:rsid w:val="00804F3F"/>
    <w:rsid w:val="008058AA"/>
    <w:rsid w:val="008059B4"/>
    <w:rsid w:val="008059CB"/>
    <w:rsid w:val="008059FC"/>
    <w:rsid w:val="00805BC4"/>
    <w:rsid w:val="00805E47"/>
    <w:rsid w:val="00805EF2"/>
    <w:rsid w:val="00806063"/>
    <w:rsid w:val="00806567"/>
    <w:rsid w:val="008065A7"/>
    <w:rsid w:val="0080694A"/>
    <w:rsid w:val="008069A9"/>
    <w:rsid w:val="00806BD8"/>
    <w:rsid w:val="008073DC"/>
    <w:rsid w:val="00807952"/>
    <w:rsid w:val="008101F2"/>
    <w:rsid w:val="0081038C"/>
    <w:rsid w:val="00810A0E"/>
    <w:rsid w:val="00810CF8"/>
    <w:rsid w:val="00810F2E"/>
    <w:rsid w:val="008111EF"/>
    <w:rsid w:val="0081133F"/>
    <w:rsid w:val="00811989"/>
    <w:rsid w:val="00811BA4"/>
    <w:rsid w:val="00811C4D"/>
    <w:rsid w:val="0081205C"/>
    <w:rsid w:val="00812190"/>
    <w:rsid w:val="00812280"/>
    <w:rsid w:val="0081234E"/>
    <w:rsid w:val="0081242C"/>
    <w:rsid w:val="008124A2"/>
    <w:rsid w:val="00812A40"/>
    <w:rsid w:val="00812B21"/>
    <w:rsid w:val="00812B4D"/>
    <w:rsid w:val="00812D75"/>
    <w:rsid w:val="00812E8B"/>
    <w:rsid w:val="00812EB2"/>
    <w:rsid w:val="00812EE3"/>
    <w:rsid w:val="00813958"/>
    <w:rsid w:val="00813DC3"/>
    <w:rsid w:val="00814051"/>
    <w:rsid w:val="008146C9"/>
    <w:rsid w:val="008146F9"/>
    <w:rsid w:val="008147FC"/>
    <w:rsid w:val="00814D34"/>
    <w:rsid w:val="00814DB3"/>
    <w:rsid w:val="00815269"/>
    <w:rsid w:val="00815387"/>
    <w:rsid w:val="00815422"/>
    <w:rsid w:val="00815713"/>
    <w:rsid w:val="0081573E"/>
    <w:rsid w:val="00815876"/>
    <w:rsid w:val="00815942"/>
    <w:rsid w:val="00815C23"/>
    <w:rsid w:val="00816BCE"/>
    <w:rsid w:val="00816D81"/>
    <w:rsid w:val="00816E85"/>
    <w:rsid w:val="00816F6C"/>
    <w:rsid w:val="008171DA"/>
    <w:rsid w:val="008172AB"/>
    <w:rsid w:val="008174C8"/>
    <w:rsid w:val="008177E4"/>
    <w:rsid w:val="008179EB"/>
    <w:rsid w:val="00820021"/>
    <w:rsid w:val="00820050"/>
    <w:rsid w:val="0082008E"/>
    <w:rsid w:val="008203A5"/>
    <w:rsid w:val="00820645"/>
    <w:rsid w:val="008206B7"/>
    <w:rsid w:val="008206C3"/>
    <w:rsid w:val="008206FE"/>
    <w:rsid w:val="00820916"/>
    <w:rsid w:val="00820CF4"/>
    <w:rsid w:val="00820ED2"/>
    <w:rsid w:val="0082189C"/>
    <w:rsid w:val="00821B91"/>
    <w:rsid w:val="00821FAE"/>
    <w:rsid w:val="008220B4"/>
    <w:rsid w:val="008221FF"/>
    <w:rsid w:val="0082243C"/>
    <w:rsid w:val="00822459"/>
    <w:rsid w:val="008224D8"/>
    <w:rsid w:val="0082253F"/>
    <w:rsid w:val="00822945"/>
    <w:rsid w:val="00822A4E"/>
    <w:rsid w:val="00822A8A"/>
    <w:rsid w:val="00822C34"/>
    <w:rsid w:val="00822F3B"/>
    <w:rsid w:val="008235ED"/>
    <w:rsid w:val="00823806"/>
    <w:rsid w:val="0082396B"/>
    <w:rsid w:val="00823A0F"/>
    <w:rsid w:val="00823F4E"/>
    <w:rsid w:val="0082408E"/>
    <w:rsid w:val="0082432F"/>
    <w:rsid w:val="00824417"/>
    <w:rsid w:val="00824504"/>
    <w:rsid w:val="008247A0"/>
    <w:rsid w:val="00824966"/>
    <w:rsid w:val="00824D1F"/>
    <w:rsid w:val="00824E54"/>
    <w:rsid w:val="00824F19"/>
    <w:rsid w:val="0082505B"/>
    <w:rsid w:val="008250B5"/>
    <w:rsid w:val="008250C8"/>
    <w:rsid w:val="00825404"/>
    <w:rsid w:val="00825608"/>
    <w:rsid w:val="00825873"/>
    <w:rsid w:val="00825AC0"/>
    <w:rsid w:val="008260E7"/>
    <w:rsid w:val="00826333"/>
    <w:rsid w:val="00826639"/>
    <w:rsid w:val="008268AE"/>
    <w:rsid w:val="00826C25"/>
    <w:rsid w:val="00826CF8"/>
    <w:rsid w:val="00826DF1"/>
    <w:rsid w:val="00826FB4"/>
    <w:rsid w:val="00827244"/>
    <w:rsid w:val="00827448"/>
    <w:rsid w:val="0082752F"/>
    <w:rsid w:val="0083022F"/>
    <w:rsid w:val="0083046E"/>
    <w:rsid w:val="0083085B"/>
    <w:rsid w:val="0083090E"/>
    <w:rsid w:val="00830A3A"/>
    <w:rsid w:val="00830C06"/>
    <w:rsid w:val="00830E0D"/>
    <w:rsid w:val="00831858"/>
    <w:rsid w:val="008319E8"/>
    <w:rsid w:val="008319F3"/>
    <w:rsid w:val="00831C57"/>
    <w:rsid w:val="00831FA8"/>
    <w:rsid w:val="00831FAB"/>
    <w:rsid w:val="0083200C"/>
    <w:rsid w:val="008322BE"/>
    <w:rsid w:val="00832759"/>
    <w:rsid w:val="008330E4"/>
    <w:rsid w:val="008338FD"/>
    <w:rsid w:val="00833A9A"/>
    <w:rsid w:val="00833B0E"/>
    <w:rsid w:val="00833C0E"/>
    <w:rsid w:val="00833E8B"/>
    <w:rsid w:val="00833EE6"/>
    <w:rsid w:val="00834448"/>
    <w:rsid w:val="008347BD"/>
    <w:rsid w:val="00834AF0"/>
    <w:rsid w:val="00834FB2"/>
    <w:rsid w:val="0083509D"/>
    <w:rsid w:val="00835258"/>
    <w:rsid w:val="00835995"/>
    <w:rsid w:val="00835A11"/>
    <w:rsid w:val="00835ADA"/>
    <w:rsid w:val="008361B5"/>
    <w:rsid w:val="008363E2"/>
    <w:rsid w:val="008364E4"/>
    <w:rsid w:val="008365B2"/>
    <w:rsid w:val="00836DAE"/>
    <w:rsid w:val="00836DD1"/>
    <w:rsid w:val="00836E02"/>
    <w:rsid w:val="00836F63"/>
    <w:rsid w:val="00837108"/>
    <w:rsid w:val="008372F1"/>
    <w:rsid w:val="00837383"/>
    <w:rsid w:val="00837548"/>
    <w:rsid w:val="0083756C"/>
    <w:rsid w:val="0083799D"/>
    <w:rsid w:val="00840383"/>
    <w:rsid w:val="0084077B"/>
    <w:rsid w:val="00840972"/>
    <w:rsid w:val="008415DA"/>
    <w:rsid w:val="00841702"/>
    <w:rsid w:val="0084194C"/>
    <w:rsid w:val="00841C0D"/>
    <w:rsid w:val="00842470"/>
    <w:rsid w:val="00842E25"/>
    <w:rsid w:val="008430B4"/>
    <w:rsid w:val="00844766"/>
    <w:rsid w:val="008448BF"/>
    <w:rsid w:val="00845220"/>
    <w:rsid w:val="00845643"/>
    <w:rsid w:val="008456DE"/>
    <w:rsid w:val="00845880"/>
    <w:rsid w:val="008458B4"/>
    <w:rsid w:val="008458DD"/>
    <w:rsid w:val="00845A83"/>
    <w:rsid w:val="00845DED"/>
    <w:rsid w:val="008462F1"/>
    <w:rsid w:val="00846532"/>
    <w:rsid w:val="00846E26"/>
    <w:rsid w:val="00846ED4"/>
    <w:rsid w:val="008471BC"/>
    <w:rsid w:val="00847241"/>
    <w:rsid w:val="008476EF"/>
    <w:rsid w:val="0084789C"/>
    <w:rsid w:val="00847E32"/>
    <w:rsid w:val="00847FF4"/>
    <w:rsid w:val="0084B84B"/>
    <w:rsid w:val="0085014D"/>
    <w:rsid w:val="008503E9"/>
    <w:rsid w:val="0085051C"/>
    <w:rsid w:val="00850632"/>
    <w:rsid w:val="00850B17"/>
    <w:rsid w:val="00850D4E"/>
    <w:rsid w:val="008511B7"/>
    <w:rsid w:val="00851252"/>
    <w:rsid w:val="00851655"/>
    <w:rsid w:val="0085167E"/>
    <w:rsid w:val="00851A60"/>
    <w:rsid w:val="00851B75"/>
    <w:rsid w:val="00851D8F"/>
    <w:rsid w:val="00851DE5"/>
    <w:rsid w:val="00851F6B"/>
    <w:rsid w:val="00851F8E"/>
    <w:rsid w:val="0085221A"/>
    <w:rsid w:val="0085223F"/>
    <w:rsid w:val="00852755"/>
    <w:rsid w:val="008527CD"/>
    <w:rsid w:val="00852AF7"/>
    <w:rsid w:val="00852CBB"/>
    <w:rsid w:val="00853087"/>
    <w:rsid w:val="008530E0"/>
    <w:rsid w:val="00853468"/>
    <w:rsid w:val="00853798"/>
    <w:rsid w:val="008538F1"/>
    <w:rsid w:val="00853A84"/>
    <w:rsid w:val="00853B35"/>
    <w:rsid w:val="00853BC9"/>
    <w:rsid w:val="00853F36"/>
    <w:rsid w:val="008542E8"/>
    <w:rsid w:val="008544D8"/>
    <w:rsid w:val="00854BAD"/>
    <w:rsid w:val="008552B0"/>
    <w:rsid w:val="008553EA"/>
    <w:rsid w:val="008557A3"/>
    <w:rsid w:val="00855921"/>
    <w:rsid w:val="00856457"/>
    <w:rsid w:val="0085686A"/>
    <w:rsid w:val="00856A68"/>
    <w:rsid w:val="0085726E"/>
    <w:rsid w:val="008572FE"/>
    <w:rsid w:val="008573B4"/>
    <w:rsid w:val="0085769D"/>
    <w:rsid w:val="00857913"/>
    <w:rsid w:val="00857B1E"/>
    <w:rsid w:val="00857E85"/>
    <w:rsid w:val="0086014D"/>
    <w:rsid w:val="00860153"/>
    <w:rsid w:val="008603F8"/>
    <w:rsid w:val="00860AD2"/>
    <w:rsid w:val="00860BB8"/>
    <w:rsid w:val="00860F27"/>
    <w:rsid w:val="00861078"/>
    <w:rsid w:val="0086115B"/>
    <w:rsid w:val="0086130C"/>
    <w:rsid w:val="00861451"/>
    <w:rsid w:val="00861541"/>
    <w:rsid w:val="008616B3"/>
    <w:rsid w:val="008616C4"/>
    <w:rsid w:val="008616DC"/>
    <w:rsid w:val="00861DDE"/>
    <w:rsid w:val="00861FC1"/>
    <w:rsid w:val="0086247E"/>
    <w:rsid w:val="008624AA"/>
    <w:rsid w:val="008625CB"/>
    <w:rsid w:val="00862603"/>
    <w:rsid w:val="0086260E"/>
    <w:rsid w:val="0086298B"/>
    <w:rsid w:val="00862D33"/>
    <w:rsid w:val="00862F07"/>
    <w:rsid w:val="00862F21"/>
    <w:rsid w:val="00862FC6"/>
    <w:rsid w:val="00863180"/>
    <w:rsid w:val="0086338F"/>
    <w:rsid w:val="00863AA2"/>
    <w:rsid w:val="00863B58"/>
    <w:rsid w:val="0086407D"/>
    <w:rsid w:val="008640CC"/>
    <w:rsid w:val="008642C3"/>
    <w:rsid w:val="0086438B"/>
    <w:rsid w:val="0086447D"/>
    <w:rsid w:val="0086449E"/>
    <w:rsid w:val="00864723"/>
    <w:rsid w:val="00864964"/>
    <w:rsid w:val="00864AC5"/>
    <w:rsid w:val="00864DD3"/>
    <w:rsid w:val="00864E2C"/>
    <w:rsid w:val="00864F35"/>
    <w:rsid w:val="00864FD9"/>
    <w:rsid w:val="0086505F"/>
    <w:rsid w:val="00865085"/>
    <w:rsid w:val="008651E5"/>
    <w:rsid w:val="00865290"/>
    <w:rsid w:val="008657E7"/>
    <w:rsid w:val="0086599E"/>
    <w:rsid w:val="00865EBE"/>
    <w:rsid w:val="00865F0B"/>
    <w:rsid w:val="00866149"/>
    <w:rsid w:val="00866248"/>
    <w:rsid w:val="00866426"/>
    <w:rsid w:val="00866656"/>
    <w:rsid w:val="00866708"/>
    <w:rsid w:val="00866C11"/>
    <w:rsid w:val="00866D33"/>
    <w:rsid w:val="00867145"/>
    <w:rsid w:val="00867370"/>
    <w:rsid w:val="00867882"/>
    <w:rsid w:val="00867B2F"/>
    <w:rsid w:val="00867C28"/>
    <w:rsid w:val="0087018F"/>
    <w:rsid w:val="0087038F"/>
    <w:rsid w:val="008705C5"/>
    <w:rsid w:val="00870616"/>
    <w:rsid w:val="00870833"/>
    <w:rsid w:val="00870C9A"/>
    <w:rsid w:val="00870DF1"/>
    <w:rsid w:val="00870F82"/>
    <w:rsid w:val="00871291"/>
    <w:rsid w:val="0087153B"/>
    <w:rsid w:val="008716E4"/>
    <w:rsid w:val="00871BD0"/>
    <w:rsid w:val="00871D9A"/>
    <w:rsid w:val="00871F7F"/>
    <w:rsid w:val="0087219D"/>
    <w:rsid w:val="008721C8"/>
    <w:rsid w:val="008729B1"/>
    <w:rsid w:val="00872C70"/>
    <w:rsid w:val="00872DBB"/>
    <w:rsid w:val="00872EEF"/>
    <w:rsid w:val="00872F05"/>
    <w:rsid w:val="0087332E"/>
    <w:rsid w:val="0087333A"/>
    <w:rsid w:val="008734D9"/>
    <w:rsid w:val="00873549"/>
    <w:rsid w:val="008735CF"/>
    <w:rsid w:val="008735DA"/>
    <w:rsid w:val="008738F5"/>
    <w:rsid w:val="008739F4"/>
    <w:rsid w:val="00873A07"/>
    <w:rsid w:val="00873BA0"/>
    <w:rsid w:val="00873BD3"/>
    <w:rsid w:val="00873D4C"/>
    <w:rsid w:val="00874382"/>
    <w:rsid w:val="00874445"/>
    <w:rsid w:val="00874451"/>
    <w:rsid w:val="00874485"/>
    <w:rsid w:val="00874639"/>
    <w:rsid w:val="0087476B"/>
    <w:rsid w:val="00874A02"/>
    <w:rsid w:val="00874BF1"/>
    <w:rsid w:val="00874F22"/>
    <w:rsid w:val="00874F57"/>
    <w:rsid w:val="00875075"/>
    <w:rsid w:val="00875C10"/>
    <w:rsid w:val="00875C86"/>
    <w:rsid w:val="00875CC6"/>
    <w:rsid w:val="00875DA8"/>
    <w:rsid w:val="00876008"/>
    <w:rsid w:val="00876271"/>
    <w:rsid w:val="00876366"/>
    <w:rsid w:val="00876625"/>
    <w:rsid w:val="00876852"/>
    <w:rsid w:val="00876CBD"/>
    <w:rsid w:val="00876DAB"/>
    <w:rsid w:val="008772DF"/>
    <w:rsid w:val="00877348"/>
    <w:rsid w:val="008777BB"/>
    <w:rsid w:val="00877AC3"/>
    <w:rsid w:val="00877C1A"/>
    <w:rsid w:val="00877CA7"/>
    <w:rsid w:val="00877E68"/>
    <w:rsid w:val="0088040C"/>
    <w:rsid w:val="0088047F"/>
    <w:rsid w:val="00880C3F"/>
    <w:rsid w:val="00880D62"/>
    <w:rsid w:val="00880DBB"/>
    <w:rsid w:val="00880FC4"/>
    <w:rsid w:val="00881230"/>
    <w:rsid w:val="00881A2F"/>
    <w:rsid w:val="00882227"/>
    <w:rsid w:val="00882472"/>
    <w:rsid w:val="008825E5"/>
    <w:rsid w:val="0088268D"/>
    <w:rsid w:val="00882AA0"/>
    <w:rsid w:val="00882B48"/>
    <w:rsid w:val="0088301C"/>
    <w:rsid w:val="00883042"/>
    <w:rsid w:val="00883584"/>
    <w:rsid w:val="00883A6A"/>
    <w:rsid w:val="00883B73"/>
    <w:rsid w:val="00883C96"/>
    <w:rsid w:val="00883D0C"/>
    <w:rsid w:val="00883D58"/>
    <w:rsid w:val="0088468E"/>
    <w:rsid w:val="00884FFD"/>
    <w:rsid w:val="00885070"/>
    <w:rsid w:val="00885113"/>
    <w:rsid w:val="0088521B"/>
    <w:rsid w:val="008855B7"/>
    <w:rsid w:val="008855D6"/>
    <w:rsid w:val="008856E0"/>
    <w:rsid w:val="00885800"/>
    <w:rsid w:val="00885A25"/>
    <w:rsid w:val="00885AB7"/>
    <w:rsid w:val="008863AC"/>
    <w:rsid w:val="00886485"/>
    <w:rsid w:val="00886997"/>
    <w:rsid w:val="00886EAD"/>
    <w:rsid w:val="00886FA2"/>
    <w:rsid w:val="0088706E"/>
    <w:rsid w:val="00887749"/>
    <w:rsid w:val="00887863"/>
    <w:rsid w:val="008878C7"/>
    <w:rsid w:val="00887AE9"/>
    <w:rsid w:val="00890075"/>
    <w:rsid w:val="00890200"/>
    <w:rsid w:val="008902ED"/>
    <w:rsid w:val="008905D5"/>
    <w:rsid w:val="00890777"/>
    <w:rsid w:val="00890DCA"/>
    <w:rsid w:val="00890F1D"/>
    <w:rsid w:val="00890FFA"/>
    <w:rsid w:val="0089104D"/>
    <w:rsid w:val="00891555"/>
    <w:rsid w:val="008917FA"/>
    <w:rsid w:val="00891945"/>
    <w:rsid w:val="008919A4"/>
    <w:rsid w:val="00891DFB"/>
    <w:rsid w:val="00892423"/>
    <w:rsid w:val="0089262A"/>
    <w:rsid w:val="0089299E"/>
    <w:rsid w:val="00893058"/>
    <w:rsid w:val="00893251"/>
    <w:rsid w:val="008935BF"/>
    <w:rsid w:val="008936BC"/>
    <w:rsid w:val="008938FD"/>
    <w:rsid w:val="00893CAE"/>
    <w:rsid w:val="00893E22"/>
    <w:rsid w:val="00894120"/>
    <w:rsid w:val="0089414E"/>
    <w:rsid w:val="008944BA"/>
    <w:rsid w:val="0089456E"/>
    <w:rsid w:val="008946C8"/>
    <w:rsid w:val="00894A79"/>
    <w:rsid w:val="00894AB0"/>
    <w:rsid w:val="00894DE9"/>
    <w:rsid w:val="00894E5B"/>
    <w:rsid w:val="00894F73"/>
    <w:rsid w:val="00894F7D"/>
    <w:rsid w:val="00895343"/>
    <w:rsid w:val="008956C3"/>
    <w:rsid w:val="00895C92"/>
    <w:rsid w:val="00895DDF"/>
    <w:rsid w:val="008964DF"/>
    <w:rsid w:val="00896594"/>
    <w:rsid w:val="00896896"/>
    <w:rsid w:val="008968C9"/>
    <w:rsid w:val="00896909"/>
    <w:rsid w:val="00896B88"/>
    <w:rsid w:val="00896C4A"/>
    <w:rsid w:val="00896CA5"/>
    <w:rsid w:val="0089700D"/>
    <w:rsid w:val="008970A6"/>
    <w:rsid w:val="00897118"/>
    <w:rsid w:val="00897274"/>
    <w:rsid w:val="0089727F"/>
    <w:rsid w:val="00897A46"/>
    <w:rsid w:val="00897AF6"/>
    <w:rsid w:val="00897B98"/>
    <w:rsid w:val="00897BA4"/>
    <w:rsid w:val="00897D08"/>
    <w:rsid w:val="00897D1E"/>
    <w:rsid w:val="00897FFB"/>
    <w:rsid w:val="008A03AD"/>
    <w:rsid w:val="008A055F"/>
    <w:rsid w:val="008A0D5A"/>
    <w:rsid w:val="008A0F19"/>
    <w:rsid w:val="008A0FA6"/>
    <w:rsid w:val="008A1071"/>
    <w:rsid w:val="008A19C3"/>
    <w:rsid w:val="008A19D4"/>
    <w:rsid w:val="008A1BCA"/>
    <w:rsid w:val="008A1C2F"/>
    <w:rsid w:val="008A1EFC"/>
    <w:rsid w:val="008A2199"/>
    <w:rsid w:val="008A21B3"/>
    <w:rsid w:val="008A21DA"/>
    <w:rsid w:val="008A26F5"/>
    <w:rsid w:val="008A2814"/>
    <w:rsid w:val="008A2A31"/>
    <w:rsid w:val="008A2DE9"/>
    <w:rsid w:val="008A2EEE"/>
    <w:rsid w:val="008A2F7B"/>
    <w:rsid w:val="008A3118"/>
    <w:rsid w:val="008A3146"/>
    <w:rsid w:val="008A3149"/>
    <w:rsid w:val="008A31B7"/>
    <w:rsid w:val="008A32D8"/>
    <w:rsid w:val="008A331D"/>
    <w:rsid w:val="008A351E"/>
    <w:rsid w:val="008A3769"/>
    <w:rsid w:val="008A3C3B"/>
    <w:rsid w:val="008A3D4F"/>
    <w:rsid w:val="008A3FF4"/>
    <w:rsid w:val="008A46CF"/>
    <w:rsid w:val="008A4F6F"/>
    <w:rsid w:val="008A5050"/>
    <w:rsid w:val="008A5159"/>
    <w:rsid w:val="008A544C"/>
    <w:rsid w:val="008A54D9"/>
    <w:rsid w:val="008A56CC"/>
    <w:rsid w:val="008A5D97"/>
    <w:rsid w:val="008A5DFA"/>
    <w:rsid w:val="008A5F14"/>
    <w:rsid w:val="008A60E3"/>
    <w:rsid w:val="008A61A2"/>
    <w:rsid w:val="008A61C2"/>
    <w:rsid w:val="008A6245"/>
    <w:rsid w:val="008A651A"/>
    <w:rsid w:val="008A6A30"/>
    <w:rsid w:val="008A6D91"/>
    <w:rsid w:val="008A71BA"/>
    <w:rsid w:val="008A72E2"/>
    <w:rsid w:val="008A7581"/>
    <w:rsid w:val="008A77AA"/>
    <w:rsid w:val="008A7AAC"/>
    <w:rsid w:val="008A7B80"/>
    <w:rsid w:val="008A7BC1"/>
    <w:rsid w:val="008A7E45"/>
    <w:rsid w:val="008B04F9"/>
    <w:rsid w:val="008B06A3"/>
    <w:rsid w:val="008B0A22"/>
    <w:rsid w:val="008B0C88"/>
    <w:rsid w:val="008B0D5C"/>
    <w:rsid w:val="008B0E32"/>
    <w:rsid w:val="008B1421"/>
    <w:rsid w:val="008B16F5"/>
    <w:rsid w:val="008B1835"/>
    <w:rsid w:val="008B197C"/>
    <w:rsid w:val="008B1DB1"/>
    <w:rsid w:val="008B1F8D"/>
    <w:rsid w:val="008B1FA8"/>
    <w:rsid w:val="008B21EF"/>
    <w:rsid w:val="008B22FC"/>
    <w:rsid w:val="008B2394"/>
    <w:rsid w:val="008B246A"/>
    <w:rsid w:val="008B257F"/>
    <w:rsid w:val="008B26CA"/>
    <w:rsid w:val="008B28AE"/>
    <w:rsid w:val="008B3323"/>
    <w:rsid w:val="008B36E4"/>
    <w:rsid w:val="008B385F"/>
    <w:rsid w:val="008B3A2D"/>
    <w:rsid w:val="008B3B03"/>
    <w:rsid w:val="008B3C4D"/>
    <w:rsid w:val="008B3D3C"/>
    <w:rsid w:val="008B3DE1"/>
    <w:rsid w:val="008B3EF1"/>
    <w:rsid w:val="008B4145"/>
    <w:rsid w:val="008B46D2"/>
    <w:rsid w:val="008B4A38"/>
    <w:rsid w:val="008B4A3E"/>
    <w:rsid w:val="008B4B8E"/>
    <w:rsid w:val="008B4C0A"/>
    <w:rsid w:val="008B4E9A"/>
    <w:rsid w:val="008B4EF7"/>
    <w:rsid w:val="008B501E"/>
    <w:rsid w:val="008B53E4"/>
    <w:rsid w:val="008B59E2"/>
    <w:rsid w:val="008B59F2"/>
    <w:rsid w:val="008B5B79"/>
    <w:rsid w:val="008B5C41"/>
    <w:rsid w:val="008B5D09"/>
    <w:rsid w:val="008B5DB6"/>
    <w:rsid w:val="008B61BB"/>
    <w:rsid w:val="008B6230"/>
    <w:rsid w:val="008B67F9"/>
    <w:rsid w:val="008B6EB6"/>
    <w:rsid w:val="008B712F"/>
    <w:rsid w:val="008B788A"/>
    <w:rsid w:val="008B78E4"/>
    <w:rsid w:val="008B790A"/>
    <w:rsid w:val="008B7A8B"/>
    <w:rsid w:val="008B7D09"/>
    <w:rsid w:val="008B7E09"/>
    <w:rsid w:val="008B7E6F"/>
    <w:rsid w:val="008BB9D7"/>
    <w:rsid w:val="008C030F"/>
    <w:rsid w:val="008C0398"/>
    <w:rsid w:val="008C080D"/>
    <w:rsid w:val="008C0953"/>
    <w:rsid w:val="008C09BD"/>
    <w:rsid w:val="008C09D8"/>
    <w:rsid w:val="008C0E9D"/>
    <w:rsid w:val="008C0F65"/>
    <w:rsid w:val="008C16EB"/>
    <w:rsid w:val="008C187B"/>
    <w:rsid w:val="008C199E"/>
    <w:rsid w:val="008C1EC2"/>
    <w:rsid w:val="008C20E0"/>
    <w:rsid w:val="008C2295"/>
    <w:rsid w:val="008C22CA"/>
    <w:rsid w:val="008C24D1"/>
    <w:rsid w:val="008C27C5"/>
    <w:rsid w:val="008C29F2"/>
    <w:rsid w:val="008C2A8B"/>
    <w:rsid w:val="008C3199"/>
    <w:rsid w:val="008C32E9"/>
    <w:rsid w:val="008C3894"/>
    <w:rsid w:val="008C39F0"/>
    <w:rsid w:val="008C3A8B"/>
    <w:rsid w:val="008C405B"/>
    <w:rsid w:val="008C4374"/>
    <w:rsid w:val="008C439C"/>
    <w:rsid w:val="008C4472"/>
    <w:rsid w:val="008C455A"/>
    <w:rsid w:val="008C4727"/>
    <w:rsid w:val="008C49A6"/>
    <w:rsid w:val="008C4AB9"/>
    <w:rsid w:val="008C4FC4"/>
    <w:rsid w:val="008C512C"/>
    <w:rsid w:val="008C5300"/>
    <w:rsid w:val="008C55A9"/>
    <w:rsid w:val="008C580F"/>
    <w:rsid w:val="008C5897"/>
    <w:rsid w:val="008C5E81"/>
    <w:rsid w:val="008C6569"/>
    <w:rsid w:val="008C6748"/>
    <w:rsid w:val="008C67AC"/>
    <w:rsid w:val="008C6947"/>
    <w:rsid w:val="008C6A4F"/>
    <w:rsid w:val="008C6F76"/>
    <w:rsid w:val="008C6F92"/>
    <w:rsid w:val="008C6FF2"/>
    <w:rsid w:val="008C704D"/>
    <w:rsid w:val="008C707F"/>
    <w:rsid w:val="008C70C6"/>
    <w:rsid w:val="008C7300"/>
    <w:rsid w:val="008C75E6"/>
    <w:rsid w:val="008C7875"/>
    <w:rsid w:val="008C788A"/>
    <w:rsid w:val="008C78B3"/>
    <w:rsid w:val="008C7959"/>
    <w:rsid w:val="008C799A"/>
    <w:rsid w:val="008C7A75"/>
    <w:rsid w:val="008C7C8D"/>
    <w:rsid w:val="008D0163"/>
    <w:rsid w:val="008D0351"/>
    <w:rsid w:val="008D04AD"/>
    <w:rsid w:val="008D0597"/>
    <w:rsid w:val="008D0A1E"/>
    <w:rsid w:val="008D114A"/>
    <w:rsid w:val="008D18B4"/>
    <w:rsid w:val="008D192C"/>
    <w:rsid w:val="008D1BEA"/>
    <w:rsid w:val="008D1E95"/>
    <w:rsid w:val="008D20C2"/>
    <w:rsid w:val="008D22FD"/>
    <w:rsid w:val="008D23AF"/>
    <w:rsid w:val="008D2585"/>
    <w:rsid w:val="008D25BF"/>
    <w:rsid w:val="008D2970"/>
    <w:rsid w:val="008D2A8F"/>
    <w:rsid w:val="008D2EAC"/>
    <w:rsid w:val="008D31D2"/>
    <w:rsid w:val="008D3281"/>
    <w:rsid w:val="008D34FB"/>
    <w:rsid w:val="008D3633"/>
    <w:rsid w:val="008D3642"/>
    <w:rsid w:val="008D37D1"/>
    <w:rsid w:val="008D3808"/>
    <w:rsid w:val="008D3990"/>
    <w:rsid w:val="008D39D6"/>
    <w:rsid w:val="008D3A6C"/>
    <w:rsid w:val="008D3AA3"/>
    <w:rsid w:val="008D3CA6"/>
    <w:rsid w:val="008D4543"/>
    <w:rsid w:val="008D4792"/>
    <w:rsid w:val="008D47CB"/>
    <w:rsid w:val="008D49F6"/>
    <w:rsid w:val="008D4A3D"/>
    <w:rsid w:val="008D4B43"/>
    <w:rsid w:val="008D4BFA"/>
    <w:rsid w:val="008D500E"/>
    <w:rsid w:val="008D5077"/>
    <w:rsid w:val="008D5548"/>
    <w:rsid w:val="008D568B"/>
    <w:rsid w:val="008D56CE"/>
    <w:rsid w:val="008D5A83"/>
    <w:rsid w:val="008D5C16"/>
    <w:rsid w:val="008D5CD5"/>
    <w:rsid w:val="008D5DEA"/>
    <w:rsid w:val="008D5FA4"/>
    <w:rsid w:val="008D6122"/>
    <w:rsid w:val="008D649C"/>
    <w:rsid w:val="008D6752"/>
    <w:rsid w:val="008D67E6"/>
    <w:rsid w:val="008D6BA5"/>
    <w:rsid w:val="008D7093"/>
    <w:rsid w:val="008D7251"/>
    <w:rsid w:val="008D788D"/>
    <w:rsid w:val="008D7914"/>
    <w:rsid w:val="008D7BF2"/>
    <w:rsid w:val="008D7E3F"/>
    <w:rsid w:val="008D7F57"/>
    <w:rsid w:val="008E0768"/>
    <w:rsid w:val="008E078D"/>
    <w:rsid w:val="008E091B"/>
    <w:rsid w:val="008E1366"/>
    <w:rsid w:val="008E1494"/>
    <w:rsid w:val="008E1545"/>
    <w:rsid w:val="008E15A6"/>
    <w:rsid w:val="008E17DE"/>
    <w:rsid w:val="008E17F0"/>
    <w:rsid w:val="008E19E8"/>
    <w:rsid w:val="008E1AB1"/>
    <w:rsid w:val="008E1C14"/>
    <w:rsid w:val="008E1C40"/>
    <w:rsid w:val="008E1ED4"/>
    <w:rsid w:val="008E209E"/>
    <w:rsid w:val="008E20EC"/>
    <w:rsid w:val="008E233A"/>
    <w:rsid w:val="008E2801"/>
    <w:rsid w:val="008E2B3C"/>
    <w:rsid w:val="008E2D15"/>
    <w:rsid w:val="008E2D3A"/>
    <w:rsid w:val="008E33C0"/>
    <w:rsid w:val="008E3590"/>
    <w:rsid w:val="008E3671"/>
    <w:rsid w:val="008E36C7"/>
    <w:rsid w:val="008E3C0E"/>
    <w:rsid w:val="008E410E"/>
    <w:rsid w:val="008E411E"/>
    <w:rsid w:val="008E4545"/>
    <w:rsid w:val="008E4751"/>
    <w:rsid w:val="008E4911"/>
    <w:rsid w:val="008E4ADC"/>
    <w:rsid w:val="008E4C44"/>
    <w:rsid w:val="008E4DA3"/>
    <w:rsid w:val="008E4E63"/>
    <w:rsid w:val="008E4FBF"/>
    <w:rsid w:val="008E5702"/>
    <w:rsid w:val="008E5708"/>
    <w:rsid w:val="008E58C9"/>
    <w:rsid w:val="008E5A62"/>
    <w:rsid w:val="008E5A67"/>
    <w:rsid w:val="008E5DD2"/>
    <w:rsid w:val="008E645C"/>
    <w:rsid w:val="008E64EC"/>
    <w:rsid w:val="008E65E9"/>
    <w:rsid w:val="008E6654"/>
    <w:rsid w:val="008E668F"/>
    <w:rsid w:val="008E68B2"/>
    <w:rsid w:val="008E69C1"/>
    <w:rsid w:val="008E6C4E"/>
    <w:rsid w:val="008E6D6E"/>
    <w:rsid w:val="008E6E4C"/>
    <w:rsid w:val="008E6EE5"/>
    <w:rsid w:val="008E71F1"/>
    <w:rsid w:val="008E7528"/>
    <w:rsid w:val="008E76C2"/>
    <w:rsid w:val="008E7E22"/>
    <w:rsid w:val="008F01EA"/>
    <w:rsid w:val="008F024B"/>
    <w:rsid w:val="008F02AE"/>
    <w:rsid w:val="008F0357"/>
    <w:rsid w:val="008F0400"/>
    <w:rsid w:val="008F04B2"/>
    <w:rsid w:val="008F0537"/>
    <w:rsid w:val="008F06A8"/>
    <w:rsid w:val="008F06E4"/>
    <w:rsid w:val="008F0AAD"/>
    <w:rsid w:val="008F0CA8"/>
    <w:rsid w:val="008F0CB7"/>
    <w:rsid w:val="008F0DE0"/>
    <w:rsid w:val="008F1396"/>
    <w:rsid w:val="008F1506"/>
    <w:rsid w:val="008F1675"/>
    <w:rsid w:val="008F167C"/>
    <w:rsid w:val="008F17E3"/>
    <w:rsid w:val="008F1A42"/>
    <w:rsid w:val="008F1B02"/>
    <w:rsid w:val="008F1B6D"/>
    <w:rsid w:val="008F2094"/>
    <w:rsid w:val="008F2302"/>
    <w:rsid w:val="008F2988"/>
    <w:rsid w:val="008F2B42"/>
    <w:rsid w:val="008F2BD0"/>
    <w:rsid w:val="008F32A9"/>
    <w:rsid w:val="008F34ED"/>
    <w:rsid w:val="008F3541"/>
    <w:rsid w:val="008F384A"/>
    <w:rsid w:val="008F3F1B"/>
    <w:rsid w:val="008F4104"/>
    <w:rsid w:val="008F4309"/>
    <w:rsid w:val="008F43DF"/>
    <w:rsid w:val="008F4594"/>
    <w:rsid w:val="008F4799"/>
    <w:rsid w:val="008F48B7"/>
    <w:rsid w:val="008F4953"/>
    <w:rsid w:val="008F4C87"/>
    <w:rsid w:val="008F51EF"/>
    <w:rsid w:val="008F5210"/>
    <w:rsid w:val="008F57FF"/>
    <w:rsid w:val="008F5B15"/>
    <w:rsid w:val="008F5B7F"/>
    <w:rsid w:val="008F5CE3"/>
    <w:rsid w:val="008F5D3F"/>
    <w:rsid w:val="008F5EE6"/>
    <w:rsid w:val="008F5FD3"/>
    <w:rsid w:val="008F6B27"/>
    <w:rsid w:val="008F6C60"/>
    <w:rsid w:val="008F6DA6"/>
    <w:rsid w:val="008F6DDB"/>
    <w:rsid w:val="008F6E40"/>
    <w:rsid w:val="008F7876"/>
    <w:rsid w:val="008F7B90"/>
    <w:rsid w:val="008F7FD0"/>
    <w:rsid w:val="008F7FE2"/>
    <w:rsid w:val="0090010B"/>
    <w:rsid w:val="0090021F"/>
    <w:rsid w:val="00900346"/>
    <w:rsid w:val="009005C9"/>
    <w:rsid w:val="009005E9"/>
    <w:rsid w:val="009007D1"/>
    <w:rsid w:val="009007D9"/>
    <w:rsid w:val="009009D2"/>
    <w:rsid w:val="00900B6A"/>
    <w:rsid w:val="00900BA4"/>
    <w:rsid w:val="00900BBE"/>
    <w:rsid w:val="00900F23"/>
    <w:rsid w:val="00901377"/>
    <w:rsid w:val="00901391"/>
    <w:rsid w:val="009014CA"/>
    <w:rsid w:val="0090182C"/>
    <w:rsid w:val="009018F0"/>
    <w:rsid w:val="009018F4"/>
    <w:rsid w:val="00901C86"/>
    <w:rsid w:val="00901D13"/>
    <w:rsid w:val="00901E6B"/>
    <w:rsid w:val="00902012"/>
    <w:rsid w:val="00902096"/>
    <w:rsid w:val="009025A5"/>
    <w:rsid w:val="009027A3"/>
    <w:rsid w:val="00902C61"/>
    <w:rsid w:val="009031E6"/>
    <w:rsid w:val="009034F4"/>
    <w:rsid w:val="00903555"/>
    <w:rsid w:val="009035B4"/>
    <w:rsid w:val="00903A08"/>
    <w:rsid w:val="00903F16"/>
    <w:rsid w:val="0090401C"/>
    <w:rsid w:val="00904431"/>
    <w:rsid w:val="0090446E"/>
    <w:rsid w:val="0090460A"/>
    <w:rsid w:val="00904869"/>
    <w:rsid w:val="00904934"/>
    <w:rsid w:val="00904B89"/>
    <w:rsid w:val="00904D1F"/>
    <w:rsid w:val="00904E2F"/>
    <w:rsid w:val="0090526E"/>
    <w:rsid w:val="0090528E"/>
    <w:rsid w:val="00905A71"/>
    <w:rsid w:val="00905B25"/>
    <w:rsid w:val="00905FC6"/>
    <w:rsid w:val="009064F7"/>
    <w:rsid w:val="0090651D"/>
    <w:rsid w:val="009066E7"/>
    <w:rsid w:val="00906E2F"/>
    <w:rsid w:val="00906F11"/>
    <w:rsid w:val="00906FC0"/>
    <w:rsid w:val="0090779E"/>
    <w:rsid w:val="009079FE"/>
    <w:rsid w:val="00907A23"/>
    <w:rsid w:val="00907A80"/>
    <w:rsid w:val="00907A90"/>
    <w:rsid w:val="00907C33"/>
    <w:rsid w:val="00907D16"/>
    <w:rsid w:val="00910129"/>
    <w:rsid w:val="00910257"/>
    <w:rsid w:val="0091030C"/>
    <w:rsid w:val="009106DD"/>
    <w:rsid w:val="00910940"/>
    <w:rsid w:val="00910C47"/>
    <w:rsid w:val="00910D97"/>
    <w:rsid w:val="00910EB6"/>
    <w:rsid w:val="00910FFE"/>
    <w:rsid w:val="00911019"/>
    <w:rsid w:val="009115F3"/>
    <w:rsid w:val="00911877"/>
    <w:rsid w:val="0091188A"/>
    <w:rsid w:val="00911993"/>
    <w:rsid w:val="009119BA"/>
    <w:rsid w:val="00911A35"/>
    <w:rsid w:val="00911AD8"/>
    <w:rsid w:val="00911BAD"/>
    <w:rsid w:val="00911D5A"/>
    <w:rsid w:val="00911D74"/>
    <w:rsid w:val="0091211B"/>
    <w:rsid w:val="00912258"/>
    <w:rsid w:val="0091272D"/>
    <w:rsid w:val="00912879"/>
    <w:rsid w:val="00912CC0"/>
    <w:rsid w:val="00912DFD"/>
    <w:rsid w:val="00912E38"/>
    <w:rsid w:val="00912FF1"/>
    <w:rsid w:val="0091322B"/>
    <w:rsid w:val="0091358E"/>
    <w:rsid w:val="0091382F"/>
    <w:rsid w:val="00913AF9"/>
    <w:rsid w:val="00913C20"/>
    <w:rsid w:val="00913CE7"/>
    <w:rsid w:val="009140EC"/>
    <w:rsid w:val="0091455E"/>
    <w:rsid w:val="0091460B"/>
    <w:rsid w:val="0091486B"/>
    <w:rsid w:val="00914BEF"/>
    <w:rsid w:val="00914C88"/>
    <w:rsid w:val="00914D23"/>
    <w:rsid w:val="00914D9E"/>
    <w:rsid w:val="009153F8"/>
    <w:rsid w:val="009156C5"/>
    <w:rsid w:val="00915C75"/>
    <w:rsid w:val="00915CF7"/>
    <w:rsid w:val="009160D5"/>
    <w:rsid w:val="009162E2"/>
    <w:rsid w:val="00916359"/>
    <w:rsid w:val="00916570"/>
    <w:rsid w:val="0091693C"/>
    <w:rsid w:val="00916993"/>
    <w:rsid w:val="009169C4"/>
    <w:rsid w:val="00916E36"/>
    <w:rsid w:val="0091714E"/>
    <w:rsid w:val="0091744C"/>
    <w:rsid w:val="009174AD"/>
    <w:rsid w:val="0091760E"/>
    <w:rsid w:val="00917832"/>
    <w:rsid w:val="0091795B"/>
    <w:rsid w:val="00917BD6"/>
    <w:rsid w:val="00920043"/>
    <w:rsid w:val="009200AC"/>
    <w:rsid w:val="00920596"/>
    <w:rsid w:val="009205A0"/>
    <w:rsid w:val="0092060F"/>
    <w:rsid w:val="009207F8"/>
    <w:rsid w:val="00920E02"/>
    <w:rsid w:val="00920EE4"/>
    <w:rsid w:val="00921143"/>
    <w:rsid w:val="0092118E"/>
    <w:rsid w:val="0092131A"/>
    <w:rsid w:val="00921585"/>
    <w:rsid w:val="00921589"/>
    <w:rsid w:val="009218D9"/>
    <w:rsid w:val="00921B72"/>
    <w:rsid w:val="00921E34"/>
    <w:rsid w:val="009222D6"/>
    <w:rsid w:val="009228A1"/>
    <w:rsid w:val="00922AC0"/>
    <w:rsid w:val="00922C9B"/>
    <w:rsid w:val="00922EBB"/>
    <w:rsid w:val="00923E7D"/>
    <w:rsid w:val="009242A0"/>
    <w:rsid w:val="009244C4"/>
    <w:rsid w:val="009248D5"/>
    <w:rsid w:val="00924C7E"/>
    <w:rsid w:val="00924C8F"/>
    <w:rsid w:val="00925568"/>
    <w:rsid w:val="0092557B"/>
    <w:rsid w:val="00925B6F"/>
    <w:rsid w:val="00925E52"/>
    <w:rsid w:val="00925E62"/>
    <w:rsid w:val="0092662A"/>
    <w:rsid w:val="00926643"/>
    <w:rsid w:val="00926B97"/>
    <w:rsid w:val="00926C4C"/>
    <w:rsid w:val="00926DC6"/>
    <w:rsid w:val="00926DFC"/>
    <w:rsid w:val="009271A0"/>
    <w:rsid w:val="00927552"/>
    <w:rsid w:val="00927625"/>
    <w:rsid w:val="009277B3"/>
    <w:rsid w:val="00927A55"/>
    <w:rsid w:val="00927AD9"/>
    <w:rsid w:val="00927B59"/>
    <w:rsid w:val="00927D34"/>
    <w:rsid w:val="00927FBB"/>
    <w:rsid w:val="00930293"/>
    <w:rsid w:val="009302F0"/>
    <w:rsid w:val="00930B12"/>
    <w:rsid w:val="00930FB2"/>
    <w:rsid w:val="00931677"/>
    <w:rsid w:val="0093172D"/>
    <w:rsid w:val="009317ED"/>
    <w:rsid w:val="00931B59"/>
    <w:rsid w:val="00931BDC"/>
    <w:rsid w:val="00931CDF"/>
    <w:rsid w:val="009322D0"/>
    <w:rsid w:val="0093299F"/>
    <w:rsid w:val="00933012"/>
    <w:rsid w:val="00933158"/>
    <w:rsid w:val="00933199"/>
    <w:rsid w:val="00933467"/>
    <w:rsid w:val="00933576"/>
    <w:rsid w:val="009335FA"/>
    <w:rsid w:val="00933807"/>
    <w:rsid w:val="00933A5A"/>
    <w:rsid w:val="00933E86"/>
    <w:rsid w:val="00933F73"/>
    <w:rsid w:val="0093405D"/>
    <w:rsid w:val="00934427"/>
    <w:rsid w:val="009344F6"/>
    <w:rsid w:val="00934770"/>
    <w:rsid w:val="0093478E"/>
    <w:rsid w:val="009348CB"/>
    <w:rsid w:val="00934955"/>
    <w:rsid w:val="00934B1B"/>
    <w:rsid w:val="00934E48"/>
    <w:rsid w:val="00934F7A"/>
    <w:rsid w:val="00935001"/>
    <w:rsid w:val="00935021"/>
    <w:rsid w:val="00935577"/>
    <w:rsid w:val="009355CF"/>
    <w:rsid w:val="00935771"/>
    <w:rsid w:val="00935AFC"/>
    <w:rsid w:val="00935B0F"/>
    <w:rsid w:val="00935C1E"/>
    <w:rsid w:val="00936015"/>
    <w:rsid w:val="00936199"/>
    <w:rsid w:val="009366F1"/>
    <w:rsid w:val="00936707"/>
    <w:rsid w:val="00936DF3"/>
    <w:rsid w:val="009371A5"/>
    <w:rsid w:val="009373F5"/>
    <w:rsid w:val="00937577"/>
    <w:rsid w:val="009376E6"/>
    <w:rsid w:val="0093784D"/>
    <w:rsid w:val="00937A9E"/>
    <w:rsid w:val="00937F39"/>
    <w:rsid w:val="00939D43"/>
    <w:rsid w:val="0094000C"/>
    <w:rsid w:val="009405DF"/>
    <w:rsid w:val="00940905"/>
    <w:rsid w:val="009411F2"/>
    <w:rsid w:val="00941583"/>
    <w:rsid w:val="00941615"/>
    <w:rsid w:val="00942140"/>
    <w:rsid w:val="00942520"/>
    <w:rsid w:val="00942762"/>
    <w:rsid w:val="0094289E"/>
    <w:rsid w:val="009428E7"/>
    <w:rsid w:val="009429C0"/>
    <w:rsid w:val="00942A8E"/>
    <w:rsid w:val="00942C01"/>
    <w:rsid w:val="00942CD6"/>
    <w:rsid w:val="009435C7"/>
    <w:rsid w:val="00943684"/>
    <w:rsid w:val="00943B12"/>
    <w:rsid w:val="00943DCE"/>
    <w:rsid w:val="00943FC2"/>
    <w:rsid w:val="00944091"/>
    <w:rsid w:val="009443C7"/>
    <w:rsid w:val="009448CE"/>
    <w:rsid w:val="00944971"/>
    <w:rsid w:val="00944CA3"/>
    <w:rsid w:val="00944CED"/>
    <w:rsid w:val="00944D33"/>
    <w:rsid w:val="00945163"/>
    <w:rsid w:val="0094521D"/>
    <w:rsid w:val="00945252"/>
    <w:rsid w:val="0094540E"/>
    <w:rsid w:val="00945491"/>
    <w:rsid w:val="0094578E"/>
    <w:rsid w:val="00945790"/>
    <w:rsid w:val="00945949"/>
    <w:rsid w:val="00945B2A"/>
    <w:rsid w:val="00945E3A"/>
    <w:rsid w:val="00945FAD"/>
    <w:rsid w:val="00946437"/>
    <w:rsid w:val="009464E5"/>
    <w:rsid w:val="00946AB1"/>
    <w:rsid w:val="00946C69"/>
    <w:rsid w:val="00946FB9"/>
    <w:rsid w:val="00947471"/>
    <w:rsid w:val="009478CD"/>
    <w:rsid w:val="00947BAF"/>
    <w:rsid w:val="00947BB3"/>
    <w:rsid w:val="00947FBB"/>
    <w:rsid w:val="0095009B"/>
    <w:rsid w:val="009501B1"/>
    <w:rsid w:val="009503CE"/>
    <w:rsid w:val="009503DA"/>
    <w:rsid w:val="00950807"/>
    <w:rsid w:val="0095082C"/>
    <w:rsid w:val="00950BD1"/>
    <w:rsid w:val="00951254"/>
    <w:rsid w:val="0095133B"/>
    <w:rsid w:val="0095165C"/>
    <w:rsid w:val="00951731"/>
    <w:rsid w:val="0095196C"/>
    <w:rsid w:val="009519A3"/>
    <w:rsid w:val="00951B26"/>
    <w:rsid w:val="00951B34"/>
    <w:rsid w:val="00951ED2"/>
    <w:rsid w:val="00951F19"/>
    <w:rsid w:val="00952480"/>
    <w:rsid w:val="0095260A"/>
    <w:rsid w:val="009527A0"/>
    <w:rsid w:val="00953FCC"/>
    <w:rsid w:val="00954206"/>
    <w:rsid w:val="009545F6"/>
    <w:rsid w:val="00954620"/>
    <w:rsid w:val="00954B92"/>
    <w:rsid w:val="00954C33"/>
    <w:rsid w:val="00954C47"/>
    <w:rsid w:val="00954C92"/>
    <w:rsid w:val="00954DA9"/>
    <w:rsid w:val="00954E41"/>
    <w:rsid w:val="00955042"/>
    <w:rsid w:val="00955279"/>
    <w:rsid w:val="009552A5"/>
    <w:rsid w:val="0095568B"/>
    <w:rsid w:val="009556DE"/>
    <w:rsid w:val="00955A49"/>
    <w:rsid w:val="00955E95"/>
    <w:rsid w:val="00955EEB"/>
    <w:rsid w:val="00955F1E"/>
    <w:rsid w:val="009563DD"/>
    <w:rsid w:val="00956950"/>
    <w:rsid w:val="009569B5"/>
    <w:rsid w:val="009569D9"/>
    <w:rsid w:val="00956C5C"/>
    <w:rsid w:val="00956E5B"/>
    <w:rsid w:val="00956EC8"/>
    <w:rsid w:val="009576BE"/>
    <w:rsid w:val="009577E8"/>
    <w:rsid w:val="009578B4"/>
    <w:rsid w:val="00957A9C"/>
    <w:rsid w:val="00957BCA"/>
    <w:rsid w:val="00957C86"/>
    <w:rsid w:val="00957F57"/>
    <w:rsid w:val="00960552"/>
    <w:rsid w:val="0096085B"/>
    <w:rsid w:val="00960998"/>
    <w:rsid w:val="00960B88"/>
    <w:rsid w:val="00960B93"/>
    <w:rsid w:val="00960C7A"/>
    <w:rsid w:val="00960F56"/>
    <w:rsid w:val="009610B5"/>
    <w:rsid w:val="0096129E"/>
    <w:rsid w:val="009615C9"/>
    <w:rsid w:val="00961628"/>
    <w:rsid w:val="009616AE"/>
    <w:rsid w:val="0096175B"/>
    <w:rsid w:val="009618BD"/>
    <w:rsid w:val="00961ADC"/>
    <w:rsid w:val="00961FBC"/>
    <w:rsid w:val="0096246D"/>
    <w:rsid w:val="009625A5"/>
    <w:rsid w:val="00962603"/>
    <w:rsid w:val="009629FD"/>
    <w:rsid w:val="00962A2F"/>
    <w:rsid w:val="00962A9E"/>
    <w:rsid w:val="00962F32"/>
    <w:rsid w:val="009630A3"/>
    <w:rsid w:val="0096321C"/>
    <w:rsid w:val="00963245"/>
    <w:rsid w:val="00963355"/>
    <w:rsid w:val="009634CC"/>
    <w:rsid w:val="0096382A"/>
    <w:rsid w:val="009638E5"/>
    <w:rsid w:val="009639D9"/>
    <w:rsid w:val="00963C7D"/>
    <w:rsid w:val="00963D11"/>
    <w:rsid w:val="00963E06"/>
    <w:rsid w:val="00963EAA"/>
    <w:rsid w:val="00963FD4"/>
    <w:rsid w:val="00964133"/>
    <w:rsid w:val="009644A5"/>
    <w:rsid w:val="009644CE"/>
    <w:rsid w:val="00964729"/>
    <w:rsid w:val="00964B44"/>
    <w:rsid w:val="00964D70"/>
    <w:rsid w:val="00964E8C"/>
    <w:rsid w:val="009652AD"/>
    <w:rsid w:val="009654A5"/>
    <w:rsid w:val="009654D9"/>
    <w:rsid w:val="00965785"/>
    <w:rsid w:val="00965A54"/>
    <w:rsid w:val="009663CB"/>
    <w:rsid w:val="009668AE"/>
    <w:rsid w:val="00966978"/>
    <w:rsid w:val="00966A06"/>
    <w:rsid w:val="00966ADB"/>
    <w:rsid w:val="0096707E"/>
    <w:rsid w:val="0096709F"/>
    <w:rsid w:val="009670D5"/>
    <w:rsid w:val="00967261"/>
    <w:rsid w:val="00967B3A"/>
    <w:rsid w:val="00967E71"/>
    <w:rsid w:val="00967FFC"/>
    <w:rsid w:val="009702EA"/>
    <w:rsid w:val="0097044B"/>
    <w:rsid w:val="009709B2"/>
    <w:rsid w:val="009709DE"/>
    <w:rsid w:val="009709FB"/>
    <w:rsid w:val="00970C8F"/>
    <w:rsid w:val="00970D25"/>
    <w:rsid w:val="00970F2E"/>
    <w:rsid w:val="00970F7E"/>
    <w:rsid w:val="009710E5"/>
    <w:rsid w:val="00971376"/>
    <w:rsid w:val="009713BE"/>
    <w:rsid w:val="009714E9"/>
    <w:rsid w:val="009714FE"/>
    <w:rsid w:val="009715EB"/>
    <w:rsid w:val="00971696"/>
    <w:rsid w:val="009718AB"/>
    <w:rsid w:val="00971A7C"/>
    <w:rsid w:val="00971C73"/>
    <w:rsid w:val="0097290D"/>
    <w:rsid w:val="00972B65"/>
    <w:rsid w:val="00972BF4"/>
    <w:rsid w:val="00972BFC"/>
    <w:rsid w:val="0097306F"/>
    <w:rsid w:val="009731A5"/>
    <w:rsid w:val="00973AB8"/>
    <w:rsid w:val="00973C59"/>
    <w:rsid w:val="00973DD0"/>
    <w:rsid w:val="00973F00"/>
    <w:rsid w:val="00973F7D"/>
    <w:rsid w:val="009747C8"/>
    <w:rsid w:val="00974EED"/>
    <w:rsid w:val="00974F14"/>
    <w:rsid w:val="00975286"/>
    <w:rsid w:val="00975505"/>
    <w:rsid w:val="00975781"/>
    <w:rsid w:val="00975788"/>
    <w:rsid w:val="00975C21"/>
    <w:rsid w:val="00975E7D"/>
    <w:rsid w:val="009760BA"/>
    <w:rsid w:val="00976182"/>
    <w:rsid w:val="009761A2"/>
    <w:rsid w:val="009767D2"/>
    <w:rsid w:val="00976965"/>
    <w:rsid w:val="00976E34"/>
    <w:rsid w:val="0097713F"/>
    <w:rsid w:val="009772DE"/>
    <w:rsid w:val="00977375"/>
    <w:rsid w:val="0097760E"/>
    <w:rsid w:val="0097772E"/>
    <w:rsid w:val="0097791F"/>
    <w:rsid w:val="00977F61"/>
    <w:rsid w:val="009801BD"/>
    <w:rsid w:val="00980674"/>
    <w:rsid w:val="00980850"/>
    <w:rsid w:val="00980941"/>
    <w:rsid w:val="00980E71"/>
    <w:rsid w:val="00980FCF"/>
    <w:rsid w:val="009810FC"/>
    <w:rsid w:val="0098133D"/>
    <w:rsid w:val="00981344"/>
    <w:rsid w:val="009815A0"/>
    <w:rsid w:val="00981657"/>
    <w:rsid w:val="0098166B"/>
    <w:rsid w:val="009818D6"/>
    <w:rsid w:val="00981D92"/>
    <w:rsid w:val="00982135"/>
    <w:rsid w:val="0098274E"/>
    <w:rsid w:val="009828EA"/>
    <w:rsid w:val="00982A9F"/>
    <w:rsid w:val="00982BE1"/>
    <w:rsid w:val="00982D22"/>
    <w:rsid w:val="00982DBB"/>
    <w:rsid w:val="00983023"/>
    <w:rsid w:val="009833FB"/>
    <w:rsid w:val="009834A1"/>
    <w:rsid w:val="0098364A"/>
    <w:rsid w:val="00983763"/>
    <w:rsid w:val="00983AE0"/>
    <w:rsid w:val="00983B95"/>
    <w:rsid w:val="00983D0F"/>
    <w:rsid w:val="00983F6A"/>
    <w:rsid w:val="00984148"/>
    <w:rsid w:val="009842EC"/>
    <w:rsid w:val="009843AE"/>
    <w:rsid w:val="00984537"/>
    <w:rsid w:val="00984629"/>
    <w:rsid w:val="00984714"/>
    <w:rsid w:val="00984C69"/>
    <w:rsid w:val="00984ECA"/>
    <w:rsid w:val="00985433"/>
    <w:rsid w:val="009855BD"/>
    <w:rsid w:val="00985605"/>
    <w:rsid w:val="00985DB5"/>
    <w:rsid w:val="00985E57"/>
    <w:rsid w:val="00985EA3"/>
    <w:rsid w:val="0098642E"/>
    <w:rsid w:val="0098670D"/>
    <w:rsid w:val="00986923"/>
    <w:rsid w:val="009869C0"/>
    <w:rsid w:val="009869F8"/>
    <w:rsid w:val="00986C52"/>
    <w:rsid w:val="00986CA5"/>
    <w:rsid w:val="00986E9D"/>
    <w:rsid w:val="0098703D"/>
    <w:rsid w:val="009871E1"/>
    <w:rsid w:val="0098736A"/>
    <w:rsid w:val="00987812"/>
    <w:rsid w:val="00987B78"/>
    <w:rsid w:val="00987B98"/>
    <w:rsid w:val="0099054B"/>
    <w:rsid w:val="00990D6C"/>
    <w:rsid w:val="00990F73"/>
    <w:rsid w:val="00991C63"/>
    <w:rsid w:val="0099253A"/>
    <w:rsid w:val="00992DC3"/>
    <w:rsid w:val="00992DE3"/>
    <w:rsid w:val="00992FB1"/>
    <w:rsid w:val="00993003"/>
    <w:rsid w:val="00993200"/>
    <w:rsid w:val="0099323A"/>
    <w:rsid w:val="009933A4"/>
    <w:rsid w:val="009936B2"/>
    <w:rsid w:val="009937D2"/>
    <w:rsid w:val="009938E5"/>
    <w:rsid w:val="009939BA"/>
    <w:rsid w:val="00993D0D"/>
    <w:rsid w:val="009940A9"/>
    <w:rsid w:val="009940F7"/>
    <w:rsid w:val="009942C3"/>
    <w:rsid w:val="0099431B"/>
    <w:rsid w:val="00994632"/>
    <w:rsid w:val="009950F2"/>
    <w:rsid w:val="00995134"/>
    <w:rsid w:val="009955E8"/>
    <w:rsid w:val="009956C8"/>
    <w:rsid w:val="00995890"/>
    <w:rsid w:val="00995C58"/>
    <w:rsid w:val="00995C62"/>
    <w:rsid w:val="0099607C"/>
    <w:rsid w:val="00996116"/>
    <w:rsid w:val="00996146"/>
    <w:rsid w:val="00996302"/>
    <w:rsid w:val="009965EC"/>
    <w:rsid w:val="00996966"/>
    <w:rsid w:val="0099713D"/>
    <w:rsid w:val="0099716B"/>
    <w:rsid w:val="00997335"/>
    <w:rsid w:val="009976DA"/>
    <w:rsid w:val="00997B9E"/>
    <w:rsid w:val="009A0312"/>
    <w:rsid w:val="009A033F"/>
    <w:rsid w:val="009A03E3"/>
    <w:rsid w:val="009A0631"/>
    <w:rsid w:val="009A06BC"/>
    <w:rsid w:val="009A077D"/>
    <w:rsid w:val="009A099B"/>
    <w:rsid w:val="009A0BCB"/>
    <w:rsid w:val="009A1009"/>
    <w:rsid w:val="009A126B"/>
    <w:rsid w:val="009A128D"/>
    <w:rsid w:val="009A17E6"/>
    <w:rsid w:val="009A187E"/>
    <w:rsid w:val="009A1880"/>
    <w:rsid w:val="009A1987"/>
    <w:rsid w:val="009A1DAC"/>
    <w:rsid w:val="009A1FBA"/>
    <w:rsid w:val="009A2103"/>
    <w:rsid w:val="009A216D"/>
    <w:rsid w:val="009A221D"/>
    <w:rsid w:val="009A2511"/>
    <w:rsid w:val="009A258E"/>
    <w:rsid w:val="009A27D3"/>
    <w:rsid w:val="009A286B"/>
    <w:rsid w:val="009A2A75"/>
    <w:rsid w:val="009A2C31"/>
    <w:rsid w:val="009A2D40"/>
    <w:rsid w:val="009A2F50"/>
    <w:rsid w:val="009A2FA1"/>
    <w:rsid w:val="009A2FE7"/>
    <w:rsid w:val="009A3571"/>
    <w:rsid w:val="009A381B"/>
    <w:rsid w:val="009A38C9"/>
    <w:rsid w:val="009A3A24"/>
    <w:rsid w:val="009A3BBF"/>
    <w:rsid w:val="009A417C"/>
    <w:rsid w:val="009A4558"/>
    <w:rsid w:val="009A468A"/>
    <w:rsid w:val="009A477B"/>
    <w:rsid w:val="009A47A4"/>
    <w:rsid w:val="009A4A5B"/>
    <w:rsid w:val="009A4DE5"/>
    <w:rsid w:val="009A50E3"/>
    <w:rsid w:val="009A5127"/>
    <w:rsid w:val="009A52B6"/>
    <w:rsid w:val="009A5B30"/>
    <w:rsid w:val="009A5BF5"/>
    <w:rsid w:val="009A6A90"/>
    <w:rsid w:val="009A6AE5"/>
    <w:rsid w:val="009A6DBD"/>
    <w:rsid w:val="009A6ED8"/>
    <w:rsid w:val="009A6F92"/>
    <w:rsid w:val="009A75B3"/>
    <w:rsid w:val="009A7731"/>
    <w:rsid w:val="009A7760"/>
    <w:rsid w:val="009A781F"/>
    <w:rsid w:val="009A78FA"/>
    <w:rsid w:val="009A7EE9"/>
    <w:rsid w:val="009B004F"/>
    <w:rsid w:val="009B01B6"/>
    <w:rsid w:val="009B03FD"/>
    <w:rsid w:val="009B07E0"/>
    <w:rsid w:val="009B12CA"/>
    <w:rsid w:val="009B1500"/>
    <w:rsid w:val="009B1573"/>
    <w:rsid w:val="009B1B21"/>
    <w:rsid w:val="009B1B2B"/>
    <w:rsid w:val="009B1F49"/>
    <w:rsid w:val="009B20EF"/>
    <w:rsid w:val="009B22B9"/>
    <w:rsid w:val="009B244B"/>
    <w:rsid w:val="009B2543"/>
    <w:rsid w:val="009B2817"/>
    <w:rsid w:val="009B2840"/>
    <w:rsid w:val="009B293F"/>
    <w:rsid w:val="009B2AAF"/>
    <w:rsid w:val="009B2C54"/>
    <w:rsid w:val="009B2E5D"/>
    <w:rsid w:val="009B3086"/>
    <w:rsid w:val="009B310F"/>
    <w:rsid w:val="009B3647"/>
    <w:rsid w:val="009B36F3"/>
    <w:rsid w:val="009B3B9A"/>
    <w:rsid w:val="009B3D68"/>
    <w:rsid w:val="009B3F5D"/>
    <w:rsid w:val="009B40F4"/>
    <w:rsid w:val="009B4142"/>
    <w:rsid w:val="009B432C"/>
    <w:rsid w:val="009B4419"/>
    <w:rsid w:val="009B445A"/>
    <w:rsid w:val="009B45BF"/>
    <w:rsid w:val="009B4647"/>
    <w:rsid w:val="009B5948"/>
    <w:rsid w:val="009B5F25"/>
    <w:rsid w:val="009B606E"/>
    <w:rsid w:val="009B60D8"/>
    <w:rsid w:val="009B6430"/>
    <w:rsid w:val="009B6BB6"/>
    <w:rsid w:val="009B6DBA"/>
    <w:rsid w:val="009B6E1C"/>
    <w:rsid w:val="009B6E3F"/>
    <w:rsid w:val="009B726E"/>
    <w:rsid w:val="009B7315"/>
    <w:rsid w:val="009B7B6A"/>
    <w:rsid w:val="009C021D"/>
    <w:rsid w:val="009C02B0"/>
    <w:rsid w:val="009C02F4"/>
    <w:rsid w:val="009C0474"/>
    <w:rsid w:val="009C05E4"/>
    <w:rsid w:val="009C06F5"/>
    <w:rsid w:val="009C0B98"/>
    <w:rsid w:val="009C0D6C"/>
    <w:rsid w:val="009C1074"/>
    <w:rsid w:val="009C1418"/>
    <w:rsid w:val="009C17B8"/>
    <w:rsid w:val="009C17F5"/>
    <w:rsid w:val="009C1D2B"/>
    <w:rsid w:val="009C200D"/>
    <w:rsid w:val="009C2069"/>
    <w:rsid w:val="009C22C7"/>
    <w:rsid w:val="009C24B3"/>
    <w:rsid w:val="009C2511"/>
    <w:rsid w:val="009C27ED"/>
    <w:rsid w:val="009C292A"/>
    <w:rsid w:val="009C297D"/>
    <w:rsid w:val="009C29AF"/>
    <w:rsid w:val="009C29CE"/>
    <w:rsid w:val="009C29CF"/>
    <w:rsid w:val="009C2ABC"/>
    <w:rsid w:val="009C2E42"/>
    <w:rsid w:val="009C2F19"/>
    <w:rsid w:val="009C3113"/>
    <w:rsid w:val="009C315B"/>
    <w:rsid w:val="009C330D"/>
    <w:rsid w:val="009C3320"/>
    <w:rsid w:val="009C340C"/>
    <w:rsid w:val="009C3E70"/>
    <w:rsid w:val="009C3EA9"/>
    <w:rsid w:val="009C4298"/>
    <w:rsid w:val="009C4695"/>
    <w:rsid w:val="009C483C"/>
    <w:rsid w:val="009C4B2B"/>
    <w:rsid w:val="009C4BDF"/>
    <w:rsid w:val="009C5148"/>
    <w:rsid w:val="009C5459"/>
    <w:rsid w:val="009C5706"/>
    <w:rsid w:val="009C6A42"/>
    <w:rsid w:val="009C6A93"/>
    <w:rsid w:val="009C6BD6"/>
    <w:rsid w:val="009C7265"/>
    <w:rsid w:val="009C797B"/>
    <w:rsid w:val="009C7FA5"/>
    <w:rsid w:val="009C7FD0"/>
    <w:rsid w:val="009D005B"/>
    <w:rsid w:val="009D0213"/>
    <w:rsid w:val="009D027B"/>
    <w:rsid w:val="009D058C"/>
    <w:rsid w:val="009D05D0"/>
    <w:rsid w:val="009D0612"/>
    <w:rsid w:val="009D07F9"/>
    <w:rsid w:val="009D11A1"/>
    <w:rsid w:val="009D1484"/>
    <w:rsid w:val="009D16F9"/>
    <w:rsid w:val="009D20EC"/>
    <w:rsid w:val="009D21E0"/>
    <w:rsid w:val="009D2360"/>
    <w:rsid w:val="009D23FB"/>
    <w:rsid w:val="009D2471"/>
    <w:rsid w:val="009D252F"/>
    <w:rsid w:val="009D2A97"/>
    <w:rsid w:val="009D31CE"/>
    <w:rsid w:val="009D335D"/>
    <w:rsid w:val="009D364C"/>
    <w:rsid w:val="009D3975"/>
    <w:rsid w:val="009D3B8C"/>
    <w:rsid w:val="009D3D55"/>
    <w:rsid w:val="009D3EBC"/>
    <w:rsid w:val="009D3F27"/>
    <w:rsid w:val="009D437A"/>
    <w:rsid w:val="009D46D7"/>
    <w:rsid w:val="009D4A38"/>
    <w:rsid w:val="009D4B61"/>
    <w:rsid w:val="009D4BC0"/>
    <w:rsid w:val="009D4C61"/>
    <w:rsid w:val="009D4E72"/>
    <w:rsid w:val="009D5071"/>
    <w:rsid w:val="009D5284"/>
    <w:rsid w:val="009D5300"/>
    <w:rsid w:val="009D5940"/>
    <w:rsid w:val="009D5A22"/>
    <w:rsid w:val="009D5C47"/>
    <w:rsid w:val="009D5D9D"/>
    <w:rsid w:val="009D6173"/>
    <w:rsid w:val="009D62DA"/>
    <w:rsid w:val="009D6541"/>
    <w:rsid w:val="009D6579"/>
    <w:rsid w:val="009D66D5"/>
    <w:rsid w:val="009D6707"/>
    <w:rsid w:val="009D6791"/>
    <w:rsid w:val="009D6906"/>
    <w:rsid w:val="009D6CC9"/>
    <w:rsid w:val="009D6E8C"/>
    <w:rsid w:val="009D6EC9"/>
    <w:rsid w:val="009D704A"/>
    <w:rsid w:val="009D746B"/>
    <w:rsid w:val="009D74B8"/>
    <w:rsid w:val="009D76A4"/>
    <w:rsid w:val="009D775B"/>
    <w:rsid w:val="009D7834"/>
    <w:rsid w:val="009D7CA7"/>
    <w:rsid w:val="009D7E51"/>
    <w:rsid w:val="009E033C"/>
    <w:rsid w:val="009E0875"/>
    <w:rsid w:val="009E0A4E"/>
    <w:rsid w:val="009E0A7E"/>
    <w:rsid w:val="009E0C90"/>
    <w:rsid w:val="009E0CF7"/>
    <w:rsid w:val="009E10D6"/>
    <w:rsid w:val="009E13EF"/>
    <w:rsid w:val="009E14F6"/>
    <w:rsid w:val="009E16B4"/>
    <w:rsid w:val="009E1BDC"/>
    <w:rsid w:val="009E1C43"/>
    <w:rsid w:val="009E1C84"/>
    <w:rsid w:val="009E1E05"/>
    <w:rsid w:val="009E1E96"/>
    <w:rsid w:val="009E1FD7"/>
    <w:rsid w:val="009E2075"/>
    <w:rsid w:val="009E2233"/>
    <w:rsid w:val="009E22CE"/>
    <w:rsid w:val="009E2C6D"/>
    <w:rsid w:val="009E2CC8"/>
    <w:rsid w:val="009E2F6F"/>
    <w:rsid w:val="009E362B"/>
    <w:rsid w:val="009E3A59"/>
    <w:rsid w:val="009E3FAE"/>
    <w:rsid w:val="009E41AA"/>
    <w:rsid w:val="009E429A"/>
    <w:rsid w:val="009E44BC"/>
    <w:rsid w:val="009E44DA"/>
    <w:rsid w:val="009E4792"/>
    <w:rsid w:val="009E497B"/>
    <w:rsid w:val="009E50B7"/>
    <w:rsid w:val="009E5136"/>
    <w:rsid w:val="009E525C"/>
    <w:rsid w:val="009E53D6"/>
    <w:rsid w:val="009E53D7"/>
    <w:rsid w:val="009E54F5"/>
    <w:rsid w:val="009E5777"/>
    <w:rsid w:val="009E59E6"/>
    <w:rsid w:val="009E6065"/>
    <w:rsid w:val="009E65BB"/>
    <w:rsid w:val="009E6954"/>
    <w:rsid w:val="009E69E0"/>
    <w:rsid w:val="009E6A8E"/>
    <w:rsid w:val="009E6B5A"/>
    <w:rsid w:val="009E6C4D"/>
    <w:rsid w:val="009E6CCC"/>
    <w:rsid w:val="009E7598"/>
    <w:rsid w:val="009E796C"/>
    <w:rsid w:val="009E798C"/>
    <w:rsid w:val="009E7AA5"/>
    <w:rsid w:val="009F0098"/>
    <w:rsid w:val="009F0113"/>
    <w:rsid w:val="009F0346"/>
    <w:rsid w:val="009F043F"/>
    <w:rsid w:val="009F0681"/>
    <w:rsid w:val="009F08CE"/>
    <w:rsid w:val="009F0CA0"/>
    <w:rsid w:val="009F0F20"/>
    <w:rsid w:val="009F100B"/>
    <w:rsid w:val="009F1124"/>
    <w:rsid w:val="009F2037"/>
    <w:rsid w:val="009F27FF"/>
    <w:rsid w:val="009F284D"/>
    <w:rsid w:val="009F2B7C"/>
    <w:rsid w:val="009F2C6C"/>
    <w:rsid w:val="009F2D47"/>
    <w:rsid w:val="009F2D8C"/>
    <w:rsid w:val="009F2FBD"/>
    <w:rsid w:val="009F3165"/>
    <w:rsid w:val="009F3434"/>
    <w:rsid w:val="009F3444"/>
    <w:rsid w:val="009F37F1"/>
    <w:rsid w:val="009F387C"/>
    <w:rsid w:val="009F3BF7"/>
    <w:rsid w:val="009F4063"/>
    <w:rsid w:val="009F4212"/>
    <w:rsid w:val="009F4832"/>
    <w:rsid w:val="009F48C6"/>
    <w:rsid w:val="009F4AF6"/>
    <w:rsid w:val="009F4EF6"/>
    <w:rsid w:val="009F4F27"/>
    <w:rsid w:val="009F53EF"/>
    <w:rsid w:val="009F5426"/>
    <w:rsid w:val="009F556A"/>
    <w:rsid w:val="009F56D7"/>
    <w:rsid w:val="009F5805"/>
    <w:rsid w:val="009F5859"/>
    <w:rsid w:val="009F5A72"/>
    <w:rsid w:val="009F600C"/>
    <w:rsid w:val="009F6211"/>
    <w:rsid w:val="009F62AF"/>
    <w:rsid w:val="009F63DF"/>
    <w:rsid w:val="009F6439"/>
    <w:rsid w:val="009F6963"/>
    <w:rsid w:val="009F6A74"/>
    <w:rsid w:val="009F6ABB"/>
    <w:rsid w:val="009F6FD6"/>
    <w:rsid w:val="009F72F4"/>
    <w:rsid w:val="009F762A"/>
    <w:rsid w:val="009F7C4C"/>
    <w:rsid w:val="009F7E10"/>
    <w:rsid w:val="00A00018"/>
    <w:rsid w:val="00A0067F"/>
    <w:rsid w:val="00A006B4"/>
    <w:rsid w:val="00A006BF"/>
    <w:rsid w:val="00A00783"/>
    <w:rsid w:val="00A00853"/>
    <w:rsid w:val="00A00975"/>
    <w:rsid w:val="00A00B63"/>
    <w:rsid w:val="00A00D52"/>
    <w:rsid w:val="00A00F22"/>
    <w:rsid w:val="00A011A1"/>
    <w:rsid w:val="00A01375"/>
    <w:rsid w:val="00A015FB"/>
    <w:rsid w:val="00A0175C"/>
    <w:rsid w:val="00A018BE"/>
    <w:rsid w:val="00A01A2D"/>
    <w:rsid w:val="00A01A59"/>
    <w:rsid w:val="00A01AC9"/>
    <w:rsid w:val="00A01AE5"/>
    <w:rsid w:val="00A02015"/>
    <w:rsid w:val="00A024B7"/>
    <w:rsid w:val="00A0267C"/>
    <w:rsid w:val="00A02744"/>
    <w:rsid w:val="00A02945"/>
    <w:rsid w:val="00A02ADC"/>
    <w:rsid w:val="00A02D78"/>
    <w:rsid w:val="00A02F0D"/>
    <w:rsid w:val="00A02F50"/>
    <w:rsid w:val="00A03068"/>
    <w:rsid w:val="00A031B1"/>
    <w:rsid w:val="00A032BD"/>
    <w:rsid w:val="00A03301"/>
    <w:rsid w:val="00A0345C"/>
    <w:rsid w:val="00A03766"/>
    <w:rsid w:val="00A03A8C"/>
    <w:rsid w:val="00A03EAB"/>
    <w:rsid w:val="00A0405A"/>
    <w:rsid w:val="00A04D28"/>
    <w:rsid w:val="00A05299"/>
    <w:rsid w:val="00A05380"/>
    <w:rsid w:val="00A053B9"/>
    <w:rsid w:val="00A054B9"/>
    <w:rsid w:val="00A059DE"/>
    <w:rsid w:val="00A05D02"/>
    <w:rsid w:val="00A05D24"/>
    <w:rsid w:val="00A05E56"/>
    <w:rsid w:val="00A06068"/>
    <w:rsid w:val="00A06383"/>
    <w:rsid w:val="00A0640F"/>
    <w:rsid w:val="00A06548"/>
    <w:rsid w:val="00A06552"/>
    <w:rsid w:val="00A06922"/>
    <w:rsid w:val="00A06991"/>
    <w:rsid w:val="00A06D42"/>
    <w:rsid w:val="00A06E77"/>
    <w:rsid w:val="00A06EFC"/>
    <w:rsid w:val="00A07164"/>
    <w:rsid w:val="00A0733A"/>
    <w:rsid w:val="00A07E78"/>
    <w:rsid w:val="00A100BB"/>
    <w:rsid w:val="00A105AF"/>
    <w:rsid w:val="00A105E8"/>
    <w:rsid w:val="00A10943"/>
    <w:rsid w:val="00A10D3F"/>
    <w:rsid w:val="00A110E4"/>
    <w:rsid w:val="00A11354"/>
    <w:rsid w:val="00A1168C"/>
    <w:rsid w:val="00A11A36"/>
    <w:rsid w:val="00A126A6"/>
    <w:rsid w:val="00A127AC"/>
    <w:rsid w:val="00A12BAF"/>
    <w:rsid w:val="00A13187"/>
    <w:rsid w:val="00A132CE"/>
    <w:rsid w:val="00A13349"/>
    <w:rsid w:val="00A13488"/>
    <w:rsid w:val="00A1369C"/>
    <w:rsid w:val="00A13744"/>
    <w:rsid w:val="00A13960"/>
    <w:rsid w:val="00A13F0B"/>
    <w:rsid w:val="00A13FD5"/>
    <w:rsid w:val="00A142EB"/>
    <w:rsid w:val="00A14615"/>
    <w:rsid w:val="00A14616"/>
    <w:rsid w:val="00A14753"/>
    <w:rsid w:val="00A14828"/>
    <w:rsid w:val="00A14B31"/>
    <w:rsid w:val="00A15734"/>
    <w:rsid w:val="00A15AD3"/>
    <w:rsid w:val="00A15BB4"/>
    <w:rsid w:val="00A15CE1"/>
    <w:rsid w:val="00A15CF3"/>
    <w:rsid w:val="00A15E4B"/>
    <w:rsid w:val="00A1713B"/>
    <w:rsid w:val="00A17236"/>
    <w:rsid w:val="00A172AC"/>
    <w:rsid w:val="00A1763A"/>
    <w:rsid w:val="00A17680"/>
    <w:rsid w:val="00A17B52"/>
    <w:rsid w:val="00A20302"/>
    <w:rsid w:val="00A2037A"/>
    <w:rsid w:val="00A2054B"/>
    <w:rsid w:val="00A205B1"/>
    <w:rsid w:val="00A20670"/>
    <w:rsid w:val="00A20929"/>
    <w:rsid w:val="00A20961"/>
    <w:rsid w:val="00A21194"/>
    <w:rsid w:val="00A2133A"/>
    <w:rsid w:val="00A21651"/>
    <w:rsid w:val="00A2179B"/>
    <w:rsid w:val="00A2179D"/>
    <w:rsid w:val="00A217FE"/>
    <w:rsid w:val="00A21C90"/>
    <w:rsid w:val="00A222B3"/>
    <w:rsid w:val="00A22606"/>
    <w:rsid w:val="00A22720"/>
    <w:rsid w:val="00A22ADD"/>
    <w:rsid w:val="00A22B62"/>
    <w:rsid w:val="00A22E20"/>
    <w:rsid w:val="00A2337B"/>
    <w:rsid w:val="00A23396"/>
    <w:rsid w:val="00A234D1"/>
    <w:rsid w:val="00A2375F"/>
    <w:rsid w:val="00A23836"/>
    <w:rsid w:val="00A23868"/>
    <w:rsid w:val="00A239DF"/>
    <w:rsid w:val="00A23ABE"/>
    <w:rsid w:val="00A23EC2"/>
    <w:rsid w:val="00A248C1"/>
    <w:rsid w:val="00A24B43"/>
    <w:rsid w:val="00A24C2C"/>
    <w:rsid w:val="00A25243"/>
    <w:rsid w:val="00A2552F"/>
    <w:rsid w:val="00A258CF"/>
    <w:rsid w:val="00A25B56"/>
    <w:rsid w:val="00A25CA2"/>
    <w:rsid w:val="00A25D47"/>
    <w:rsid w:val="00A25FE8"/>
    <w:rsid w:val="00A263FC"/>
    <w:rsid w:val="00A26849"/>
    <w:rsid w:val="00A2685D"/>
    <w:rsid w:val="00A27125"/>
    <w:rsid w:val="00A2762C"/>
    <w:rsid w:val="00A27AFD"/>
    <w:rsid w:val="00A27C56"/>
    <w:rsid w:val="00A27F61"/>
    <w:rsid w:val="00A30157"/>
    <w:rsid w:val="00A30232"/>
    <w:rsid w:val="00A3024D"/>
    <w:rsid w:val="00A3030B"/>
    <w:rsid w:val="00A3034E"/>
    <w:rsid w:val="00A30393"/>
    <w:rsid w:val="00A3044C"/>
    <w:rsid w:val="00A305A4"/>
    <w:rsid w:val="00A30B6A"/>
    <w:rsid w:val="00A30C78"/>
    <w:rsid w:val="00A30D8E"/>
    <w:rsid w:val="00A30DD6"/>
    <w:rsid w:val="00A312E1"/>
    <w:rsid w:val="00A31689"/>
    <w:rsid w:val="00A3191A"/>
    <w:rsid w:val="00A31B1C"/>
    <w:rsid w:val="00A31B99"/>
    <w:rsid w:val="00A31E0B"/>
    <w:rsid w:val="00A32146"/>
    <w:rsid w:val="00A32243"/>
    <w:rsid w:val="00A3273A"/>
    <w:rsid w:val="00A32AD4"/>
    <w:rsid w:val="00A32CE9"/>
    <w:rsid w:val="00A32EF7"/>
    <w:rsid w:val="00A332A4"/>
    <w:rsid w:val="00A335C2"/>
    <w:rsid w:val="00A335C3"/>
    <w:rsid w:val="00A3379F"/>
    <w:rsid w:val="00A3380D"/>
    <w:rsid w:val="00A338BC"/>
    <w:rsid w:val="00A33D24"/>
    <w:rsid w:val="00A33EC0"/>
    <w:rsid w:val="00A33F3F"/>
    <w:rsid w:val="00A33FC1"/>
    <w:rsid w:val="00A34015"/>
    <w:rsid w:val="00A34654"/>
    <w:rsid w:val="00A34C55"/>
    <w:rsid w:val="00A34F6F"/>
    <w:rsid w:val="00A34FC4"/>
    <w:rsid w:val="00A35057"/>
    <w:rsid w:val="00A3522B"/>
    <w:rsid w:val="00A35242"/>
    <w:rsid w:val="00A354A1"/>
    <w:rsid w:val="00A35AB7"/>
    <w:rsid w:val="00A35BB6"/>
    <w:rsid w:val="00A35BD6"/>
    <w:rsid w:val="00A35C16"/>
    <w:rsid w:val="00A35E67"/>
    <w:rsid w:val="00A36010"/>
    <w:rsid w:val="00A3635B"/>
    <w:rsid w:val="00A36417"/>
    <w:rsid w:val="00A36C00"/>
    <w:rsid w:val="00A36EE0"/>
    <w:rsid w:val="00A36F70"/>
    <w:rsid w:val="00A371CD"/>
    <w:rsid w:val="00A37395"/>
    <w:rsid w:val="00A37757"/>
    <w:rsid w:val="00A379B0"/>
    <w:rsid w:val="00A37C07"/>
    <w:rsid w:val="00A37C57"/>
    <w:rsid w:val="00A37D9E"/>
    <w:rsid w:val="00A37FF4"/>
    <w:rsid w:val="00A40344"/>
    <w:rsid w:val="00A408B7"/>
    <w:rsid w:val="00A40D2E"/>
    <w:rsid w:val="00A41099"/>
    <w:rsid w:val="00A410B4"/>
    <w:rsid w:val="00A41367"/>
    <w:rsid w:val="00A415BA"/>
    <w:rsid w:val="00A41992"/>
    <w:rsid w:val="00A41A7B"/>
    <w:rsid w:val="00A425A2"/>
    <w:rsid w:val="00A426C1"/>
    <w:rsid w:val="00A429CF"/>
    <w:rsid w:val="00A44145"/>
    <w:rsid w:val="00A44580"/>
    <w:rsid w:val="00A446F1"/>
    <w:rsid w:val="00A4488E"/>
    <w:rsid w:val="00A44A3A"/>
    <w:rsid w:val="00A44CB1"/>
    <w:rsid w:val="00A452F1"/>
    <w:rsid w:val="00A45CDE"/>
    <w:rsid w:val="00A45D3A"/>
    <w:rsid w:val="00A45F5E"/>
    <w:rsid w:val="00A4611C"/>
    <w:rsid w:val="00A4620C"/>
    <w:rsid w:val="00A4636B"/>
    <w:rsid w:val="00A4649A"/>
    <w:rsid w:val="00A46897"/>
    <w:rsid w:val="00A469EA"/>
    <w:rsid w:val="00A46AAF"/>
    <w:rsid w:val="00A46E92"/>
    <w:rsid w:val="00A46F37"/>
    <w:rsid w:val="00A47377"/>
    <w:rsid w:val="00A473DF"/>
    <w:rsid w:val="00A47AE9"/>
    <w:rsid w:val="00A50181"/>
    <w:rsid w:val="00A501B4"/>
    <w:rsid w:val="00A5023E"/>
    <w:rsid w:val="00A509F1"/>
    <w:rsid w:val="00A5125E"/>
    <w:rsid w:val="00A51327"/>
    <w:rsid w:val="00A513D7"/>
    <w:rsid w:val="00A517AD"/>
    <w:rsid w:val="00A517D4"/>
    <w:rsid w:val="00A5188F"/>
    <w:rsid w:val="00A5191C"/>
    <w:rsid w:val="00A51FD4"/>
    <w:rsid w:val="00A51FE4"/>
    <w:rsid w:val="00A52617"/>
    <w:rsid w:val="00A527CE"/>
    <w:rsid w:val="00A528E7"/>
    <w:rsid w:val="00A52BC4"/>
    <w:rsid w:val="00A52EE6"/>
    <w:rsid w:val="00A5315D"/>
    <w:rsid w:val="00A53332"/>
    <w:rsid w:val="00A5341B"/>
    <w:rsid w:val="00A53880"/>
    <w:rsid w:val="00A53891"/>
    <w:rsid w:val="00A538C8"/>
    <w:rsid w:val="00A53BFA"/>
    <w:rsid w:val="00A53CCD"/>
    <w:rsid w:val="00A53E7B"/>
    <w:rsid w:val="00A53F6F"/>
    <w:rsid w:val="00A542A2"/>
    <w:rsid w:val="00A54304"/>
    <w:rsid w:val="00A544B5"/>
    <w:rsid w:val="00A54C90"/>
    <w:rsid w:val="00A54CB3"/>
    <w:rsid w:val="00A5524B"/>
    <w:rsid w:val="00A557E7"/>
    <w:rsid w:val="00A55922"/>
    <w:rsid w:val="00A55C3F"/>
    <w:rsid w:val="00A55D2C"/>
    <w:rsid w:val="00A561CB"/>
    <w:rsid w:val="00A5636F"/>
    <w:rsid w:val="00A56534"/>
    <w:rsid w:val="00A5659A"/>
    <w:rsid w:val="00A56CF5"/>
    <w:rsid w:val="00A56DBE"/>
    <w:rsid w:val="00A56DC1"/>
    <w:rsid w:val="00A56E1C"/>
    <w:rsid w:val="00A60222"/>
    <w:rsid w:val="00A60287"/>
    <w:rsid w:val="00A612C3"/>
    <w:rsid w:val="00A61341"/>
    <w:rsid w:val="00A6140C"/>
    <w:rsid w:val="00A615C2"/>
    <w:rsid w:val="00A615EE"/>
    <w:rsid w:val="00A61633"/>
    <w:rsid w:val="00A61DB0"/>
    <w:rsid w:val="00A61EFC"/>
    <w:rsid w:val="00A6214E"/>
    <w:rsid w:val="00A626B7"/>
    <w:rsid w:val="00A62BF8"/>
    <w:rsid w:val="00A62C49"/>
    <w:rsid w:val="00A63602"/>
    <w:rsid w:val="00A6363A"/>
    <w:rsid w:val="00A63EEE"/>
    <w:rsid w:val="00A6421A"/>
    <w:rsid w:val="00A644F3"/>
    <w:rsid w:val="00A64536"/>
    <w:rsid w:val="00A6464E"/>
    <w:rsid w:val="00A64B78"/>
    <w:rsid w:val="00A64BAA"/>
    <w:rsid w:val="00A64C5A"/>
    <w:rsid w:val="00A65196"/>
    <w:rsid w:val="00A65309"/>
    <w:rsid w:val="00A65392"/>
    <w:rsid w:val="00A655E5"/>
    <w:rsid w:val="00A6578B"/>
    <w:rsid w:val="00A658BA"/>
    <w:rsid w:val="00A65A26"/>
    <w:rsid w:val="00A65D7A"/>
    <w:rsid w:val="00A66849"/>
    <w:rsid w:val="00A66BBA"/>
    <w:rsid w:val="00A66C19"/>
    <w:rsid w:val="00A66E85"/>
    <w:rsid w:val="00A67001"/>
    <w:rsid w:val="00A6734B"/>
    <w:rsid w:val="00A67424"/>
    <w:rsid w:val="00A6747C"/>
    <w:rsid w:val="00A67937"/>
    <w:rsid w:val="00A67AAD"/>
    <w:rsid w:val="00A67CDE"/>
    <w:rsid w:val="00A67DA9"/>
    <w:rsid w:val="00A67E8B"/>
    <w:rsid w:val="00A70016"/>
    <w:rsid w:val="00A702B2"/>
    <w:rsid w:val="00A70488"/>
    <w:rsid w:val="00A706C3"/>
    <w:rsid w:val="00A7074D"/>
    <w:rsid w:val="00A708AE"/>
    <w:rsid w:val="00A70A20"/>
    <w:rsid w:val="00A70D94"/>
    <w:rsid w:val="00A70F42"/>
    <w:rsid w:val="00A70F52"/>
    <w:rsid w:val="00A70F83"/>
    <w:rsid w:val="00A70FF4"/>
    <w:rsid w:val="00A7108C"/>
    <w:rsid w:val="00A710C9"/>
    <w:rsid w:val="00A714DE"/>
    <w:rsid w:val="00A71839"/>
    <w:rsid w:val="00A719BB"/>
    <w:rsid w:val="00A72267"/>
    <w:rsid w:val="00A722FC"/>
    <w:rsid w:val="00A72393"/>
    <w:rsid w:val="00A7265F"/>
    <w:rsid w:val="00A727CC"/>
    <w:rsid w:val="00A728EE"/>
    <w:rsid w:val="00A72CE1"/>
    <w:rsid w:val="00A73045"/>
    <w:rsid w:val="00A732DE"/>
    <w:rsid w:val="00A735E7"/>
    <w:rsid w:val="00A73832"/>
    <w:rsid w:val="00A73A8C"/>
    <w:rsid w:val="00A73FFF"/>
    <w:rsid w:val="00A747AF"/>
    <w:rsid w:val="00A74895"/>
    <w:rsid w:val="00A74AB7"/>
    <w:rsid w:val="00A74DAC"/>
    <w:rsid w:val="00A75500"/>
    <w:rsid w:val="00A75659"/>
    <w:rsid w:val="00A756F0"/>
    <w:rsid w:val="00A75837"/>
    <w:rsid w:val="00A75B33"/>
    <w:rsid w:val="00A75BC2"/>
    <w:rsid w:val="00A75D2F"/>
    <w:rsid w:val="00A75DFE"/>
    <w:rsid w:val="00A760AA"/>
    <w:rsid w:val="00A760FF"/>
    <w:rsid w:val="00A7613E"/>
    <w:rsid w:val="00A76381"/>
    <w:rsid w:val="00A76455"/>
    <w:rsid w:val="00A767E7"/>
    <w:rsid w:val="00A76B0F"/>
    <w:rsid w:val="00A76B86"/>
    <w:rsid w:val="00A76E57"/>
    <w:rsid w:val="00A76F7D"/>
    <w:rsid w:val="00A770A5"/>
    <w:rsid w:val="00A771AC"/>
    <w:rsid w:val="00A774D1"/>
    <w:rsid w:val="00A77508"/>
    <w:rsid w:val="00A7763E"/>
    <w:rsid w:val="00A7780E"/>
    <w:rsid w:val="00A77839"/>
    <w:rsid w:val="00A77896"/>
    <w:rsid w:val="00A779E9"/>
    <w:rsid w:val="00A77B06"/>
    <w:rsid w:val="00A77BB4"/>
    <w:rsid w:val="00A77BCC"/>
    <w:rsid w:val="00A77C1E"/>
    <w:rsid w:val="00A77D92"/>
    <w:rsid w:val="00A77E01"/>
    <w:rsid w:val="00A799CD"/>
    <w:rsid w:val="00A80035"/>
    <w:rsid w:val="00A80080"/>
    <w:rsid w:val="00A80336"/>
    <w:rsid w:val="00A80393"/>
    <w:rsid w:val="00A804C6"/>
    <w:rsid w:val="00A804FD"/>
    <w:rsid w:val="00A805D0"/>
    <w:rsid w:val="00A8080B"/>
    <w:rsid w:val="00A80A11"/>
    <w:rsid w:val="00A80B5E"/>
    <w:rsid w:val="00A80E99"/>
    <w:rsid w:val="00A81172"/>
    <w:rsid w:val="00A8130F"/>
    <w:rsid w:val="00A816B6"/>
    <w:rsid w:val="00A81B1B"/>
    <w:rsid w:val="00A81C47"/>
    <w:rsid w:val="00A81CAC"/>
    <w:rsid w:val="00A81DDE"/>
    <w:rsid w:val="00A81EAA"/>
    <w:rsid w:val="00A81EAF"/>
    <w:rsid w:val="00A81EB8"/>
    <w:rsid w:val="00A82123"/>
    <w:rsid w:val="00A82280"/>
    <w:rsid w:val="00A822A0"/>
    <w:rsid w:val="00A82653"/>
    <w:rsid w:val="00A82750"/>
    <w:rsid w:val="00A82CAC"/>
    <w:rsid w:val="00A830B7"/>
    <w:rsid w:val="00A830D4"/>
    <w:rsid w:val="00A83279"/>
    <w:rsid w:val="00A83C84"/>
    <w:rsid w:val="00A84240"/>
    <w:rsid w:val="00A84377"/>
    <w:rsid w:val="00A8467C"/>
    <w:rsid w:val="00A84755"/>
    <w:rsid w:val="00A84796"/>
    <w:rsid w:val="00A84877"/>
    <w:rsid w:val="00A84E09"/>
    <w:rsid w:val="00A84E0F"/>
    <w:rsid w:val="00A84EE8"/>
    <w:rsid w:val="00A851F1"/>
    <w:rsid w:val="00A854A2"/>
    <w:rsid w:val="00A855A4"/>
    <w:rsid w:val="00A85A1D"/>
    <w:rsid w:val="00A85C82"/>
    <w:rsid w:val="00A861FF"/>
    <w:rsid w:val="00A8620D"/>
    <w:rsid w:val="00A86721"/>
    <w:rsid w:val="00A8674A"/>
    <w:rsid w:val="00A86873"/>
    <w:rsid w:val="00A8688B"/>
    <w:rsid w:val="00A86987"/>
    <w:rsid w:val="00A86ACF"/>
    <w:rsid w:val="00A86D01"/>
    <w:rsid w:val="00A86F24"/>
    <w:rsid w:val="00A8705C"/>
    <w:rsid w:val="00A87101"/>
    <w:rsid w:val="00A87223"/>
    <w:rsid w:val="00A8723D"/>
    <w:rsid w:val="00A87703"/>
    <w:rsid w:val="00A87AC2"/>
    <w:rsid w:val="00A87CC7"/>
    <w:rsid w:val="00A87DEC"/>
    <w:rsid w:val="00A9032C"/>
    <w:rsid w:val="00A903FD"/>
    <w:rsid w:val="00A904C6"/>
    <w:rsid w:val="00A907F7"/>
    <w:rsid w:val="00A909C1"/>
    <w:rsid w:val="00A909FE"/>
    <w:rsid w:val="00A90C7D"/>
    <w:rsid w:val="00A90FB5"/>
    <w:rsid w:val="00A910A7"/>
    <w:rsid w:val="00A915ED"/>
    <w:rsid w:val="00A9194D"/>
    <w:rsid w:val="00A91F63"/>
    <w:rsid w:val="00A92224"/>
    <w:rsid w:val="00A92259"/>
    <w:rsid w:val="00A9263B"/>
    <w:rsid w:val="00A92955"/>
    <w:rsid w:val="00A92B2A"/>
    <w:rsid w:val="00A92E0E"/>
    <w:rsid w:val="00A92EE1"/>
    <w:rsid w:val="00A93268"/>
    <w:rsid w:val="00A932BD"/>
    <w:rsid w:val="00A93556"/>
    <w:rsid w:val="00A9358C"/>
    <w:rsid w:val="00A937AC"/>
    <w:rsid w:val="00A938D2"/>
    <w:rsid w:val="00A939A3"/>
    <w:rsid w:val="00A94869"/>
    <w:rsid w:val="00A949CE"/>
    <w:rsid w:val="00A94AEB"/>
    <w:rsid w:val="00A94BC2"/>
    <w:rsid w:val="00A94F49"/>
    <w:rsid w:val="00A950AC"/>
    <w:rsid w:val="00A952ED"/>
    <w:rsid w:val="00A954E0"/>
    <w:rsid w:val="00A958BE"/>
    <w:rsid w:val="00A95A9A"/>
    <w:rsid w:val="00A95F5E"/>
    <w:rsid w:val="00A9633E"/>
    <w:rsid w:val="00A96422"/>
    <w:rsid w:val="00A9677A"/>
    <w:rsid w:val="00A96B75"/>
    <w:rsid w:val="00A96C06"/>
    <w:rsid w:val="00A96DA6"/>
    <w:rsid w:val="00A96F31"/>
    <w:rsid w:val="00A96F3A"/>
    <w:rsid w:val="00A970FC"/>
    <w:rsid w:val="00A97AEA"/>
    <w:rsid w:val="00A97C25"/>
    <w:rsid w:val="00AA00FE"/>
    <w:rsid w:val="00AA013E"/>
    <w:rsid w:val="00AA023C"/>
    <w:rsid w:val="00AA0430"/>
    <w:rsid w:val="00AA04ED"/>
    <w:rsid w:val="00AA0567"/>
    <w:rsid w:val="00AA0E34"/>
    <w:rsid w:val="00AA1078"/>
    <w:rsid w:val="00AA1607"/>
    <w:rsid w:val="00AA1694"/>
    <w:rsid w:val="00AA1A0A"/>
    <w:rsid w:val="00AA1B5F"/>
    <w:rsid w:val="00AA25A5"/>
    <w:rsid w:val="00AA2647"/>
    <w:rsid w:val="00AA286F"/>
    <w:rsid w:val="00AA29C7"/>
    <w:rsid w:val="00AA2D4E"/>
    <w:rsid w:val="00AA319A"/>
    <w:rsid w:val="00AA39B8"/>
    <w:rsid w:val="00AA3A8B"/>
    <w:rsid w:val="00AA3EE8"/>
    <w:rsid w:val="00AA40CE"/>
    <w:rsid w:val="00AA41C8"/>
    <w:rsid w:val="00AA42E4"/>
    <w:rsid w:val="00AA431E"/>
    <w:rsid w:val="00AA433E"/>
    <w:rsid w:val="00AA44C2"/>
    <w:rsid w:val="00AA45F7"/>
    <w:rsid w:val="00AA497B"/>
    <w:rsid w:val="00AA4EC0"/>
    <w:rsid w:val="00AA4F2B"/>
    <w:rsid w:val="00AA52A2"/>
    <w:rsid w:val="00AA555A"/>
    <w:rsid w:val="00AA564F"/>
    <w:rsid w:val="00AA5B20"/>
    <w:rsid w:val="00AA5CDC"/>
    <w:rsid w:val="00AA5D99"/>
    <w:rsid w:val="00AA650F"/>
    <w:rsid w:val="00AA6B60"/>
    <w:rsid w:val="00AA6C8B"/>
    <w:rsid w:val="00AA6C95"/>
    <w:rsid w:val="00AA7209"/>
    <w:rsid w:val="00AA7447"/>
    <w:rsid w:val="00AA74D7"/>
    <w:rsid w:val="00AA765D"/>
    <w:rsid w:val="00AA790B"/>
    <w:rsid w:val="00AA7AA1"/>
    <w:rsid w:val="00AA7CAC"/>
    <w:rsid w:val="00AA7F21"/>
    <w:rsid w:val="00AB0241"/>
    <w:rsid w:val="00AB024D"/>
    <w:rsid w:val="00AB0E28"/>
    <w:rsid w:val="00AB1181"/>
    <w:rsid w:val="00AB1452"/>
    <w:rsid w:val="00AB172C"/>
    <w:rsid w:val="00AB1A8D"/>
    <w:rsid w:val="00AB22DD"/>
    <w:rsid w:val="00AB2570"/>
    <w:rsid w:val="00AB26FE"/>
    <w:rsid w:val="00AB2A9C"/>
    <w:rsid w:val="00AB3357"/>
    <w:rsid w:val="00AB3359"/>
    <w:rsid w:val="00AB3388"/>
    <w:rsid w:val="00AB3716"/>
    <w:rsid w:val="00AB37EC"/>
    <w:rsid w:val="00AB39E6"/>
    <w:rsid w:val="00AB3DAA"/>
    <w:rsid w:val="00AB3F41"/>
    <w:rsid w:val="00AB4053"/>
    <w:rsid w:val="00AB407D"/>
    <w:rsid w:val="00AB40CF"/>
    <w:rsid w:val="00AB410E"/>
    <w:rsid w:val="00AB43F8"/>
    <w:rsid w:val="00AB476C"/>
    <w:rsid w:val="00AB48FE"/>
    <w:rsid w:val="00AB4AB1"/>
    <w:rsid w:val="00AB4E3C"/>
    <w:rsid w:val="00AB536C"/>
    <w:rsid w:val="00AB543A"/>
    <w:rsid w:val="00AB5461"/>
    <w:rsid w:val="00AB562D"/>
    <w:rsid w:val="00AB5672"/>
    <w:rsid w:val="00AB56DF"/>
    <w:rsid w:val="00AB5A69"/>
    <w:rsid w:val="00AB5DC1"/>
    <w:rsid w:val="00AB5FB7"/>
    <w:rsid w:val="00AB6164"/>
    <w:rsid w:val="00AB622E"/>
    <w:rsid w:val="00AB6717"/>
    <w:rsid w:val="00AB6BFC"/>
    <w:rsid w:val="00AB6F7B"/>
    <w:rsid w:val="00AB6FAA"/>
    <w:rsid w:val="00AB70D3"/>
    <w:rsid w:val="00AB728A"/>
    <w:rsid w:val="00AB779E"/>
    <w:rsid w:val="00AB7913"/>
    <w:rsid w:val="00AB7990"/>
    <w:rsid w:val="00AB7DB9"/>
    <w:rsid w:val="00AC003F"/>
    <w:rsid w:val="00AC08A7"/>
    <w:rsid w:val="00AC0960"/>
    <w:rsid w:val="00AC0A04"/>
    <w:rsid w:val="00AC0C7D"/>
    <w:rsid w:val="00AC11F0"/>
    <w:rsid w:val="00AC15EE"/>
    <w:rsid w:val="00AC1667"/>
    <w:rsid w:val="00AC1762"/>
    <w:rsid w:val="00AC234A"/>
    <w:rsid w:val="00AC2447"/>
    <w:rsid w:val="00AC249D"/>
    <w:rsid w:val="00AC27CC"/>
    <w:rsid w:val="00AC281A"/>
    <w:rsid w:val="00AC29A9"/>
    <w:rsid w:val="00AC2BD6"/>
    <w:rsid w:val="00AC2D9C"/>
    <w:rsid w:val="00AC3400"/>
    <w:rsid w:val="00AC3407"/>
    <w:rsid w:val="00AC3782"/>
    <w:rsid w:val="00AC3821"/>
    <w:rsid w:val="00AC3AB9"/>
    <w:rsid w:val="00AC3C40"/>
    <w:rsid w:val="00AC3CAA"/>
    <w:rsid w:val="00AC3D06"/>
    <w:rsid w:val="00AC417B"/>
    <w:rsid w:val="00AC4262"/>
    <w:rsid w:val="00AC44F9"/>
    <w:rsid w:val="00AC46D5"/>
    <w:rsid w:val="00AC4A5B"/>
    <w:rsid w:val="00AC4C37"/>
    <w:rsid w:val="00AC4EE8"/>
    <w:rsid w:val="00AC50A1"/>
    <w:rsid w:val="00AC5892"/>
    <w:rsid w:val="00AC592C"/>
    <w:rsid w:val="00AC5F9F"/>
    <w:rsid w:val="00AC614D"/>
    <w:rsid w:val="00AC6681"/>
    <w:rsid w:val="00AC68F4"/>
    <w:rsid w:val="00AC6A86"/>
    <w:rsid w:val="00AC6B3F"/>
    <w:rsid w:val="00AC6B6D"/>
    <w:rsid w:val="00AC6C23"/>
    <w:rsid w:val="00AC72C7"/>
    <w:rsid w:val="00AC7468"/>
    <w:rsid w:val="00AC7758"/>
    <w:rsid w:val="00AC788F"/>
    <w:rsid w:val="00AC7AD1"/>
    <w:rsid w:val="00AC7B94"/>
    <w:rsid w:val="00AC7C1E"/>
    <w:rsid w:val="00AC7C23"/>
    <w:rsid w:val="00AC7FB8"/>
    <w:rsid w:val="00AC7FF9"/>
    <w:rsid w:val="00AD0126"/>
    <w:rsid w:val="00AD0555"/>
    <w:rsid w:val="00AD0605"/>
    <w:rsid w:val="00AD06C2"/>
    <w:rsid w:val="00AD0777"/>
    <w:rsid w:val="00AD087B"/>
    <w:rsid w:val="00AD08BB"/>
    <w:rsid w:val="00AD09BA"/>
    <w:rsid w:val="00AD09BB"/>
    <w:rsid w:val="00AD0A4F"/>
    <w:rsid w:val="00AD0C4F"/>
    <w:rsid w:val="00AD0E1C"/>
    <w:rsid w:val="00AD121E"/>
    <w:rsid w:val="00AD1292"/>
    <w:rsid w:val="00AD1424"/>
    <w:rsid w:val="00AD1E30"/>
    <w:rsid w:val="00AD21E7"/>
    <w:rsid w:val="00AD22A7"/>
    <w:rsid w:val="00AD2512"/>
    <w:rsid w:val="00AD28E4"/>
    <w:rsid w:val="00AD3157"/>
    <w:rsid w:val="00AD3485"/>
    <w:rsid w:val="00AD37F8"/>
    <w:rsid w:val="00AD3A59"/>
    <w:rsid w:val="00AD3B9A"/>
    <w:rsid w:val="00AD480D"/>
    <w:rsid w:val="00AD48AC"/>
    <w:rsid w:val="00AD48C3"/>
    <w:rsid w:val="00AD4922"/>
    <w:rsid w:val="00AD49C2"/>
    <w:rsid w:val="00AD4D82"/>
    <w:rsid w:val="00AD4DA1"/>
    <w:rsid w:val="00AD51CC"/>
    <w:rsid w:val="00AD5422"/>
    <w:rsid w:val="00AD55A8"/>
    <w:rsid w:val="00AD5D3E"/>
    <w:rsid w:val="00AD5E14"/>
    <w:rsid w:val="00AD60EF"/>
    <w:rsid w:val="00AD61F8"/>
    <w:rsid w:val="00AD627D"/>
    <w:rsid w:val="00AD64C2"/>
    <w:rsid w:val="00AD65FD"/>
    <w:rsid w:val="00AD66F7"/>
    <w:rsid w:val="00AD6B1D"/>
    <w:rsid w:val="00AD6CB0"/>
    <w:rsid w:val="00AD710D"/>
    <w:rsid w:val="00AD71D8"/>
    <w:rsid w:val="00AD7427"/>
    <w:rsid w:val="00AD7522"/>
    <w:rsid w:val="00AD7743"/>
    <w:rsid w:val="00AD796C"/>
    <w:rsid w:val="00AD7DF8"/>
    <w:rsid w:val="00AE0A78"/>
    <w:rsid w:val="00AE0AF6"/>
    <w:rsid w:val="00AE0B66"/>
    <w:rsid w:val="00AE0DE3"/>
    <w:rsid w:val="00AE1036"/>
    <w:rsid w:val="00AE1A12"/>
    <w:rsid w:val="00AE1AEF"/>
    <w:rsid w:val="00AE1FB2"/>
    <w:rsid w:val="00AE22B8"/>
    <w:rsid w:val="00AE233B"/>
    <w:rsid w:val="00AE23B4"/>
    <w:rsid w:val="00AE2A6A"/>
    <w:rsid w:val="00AE2B92"/>
    <w:rsid w:val="00AE2CD6"/>
    <w:rsid w:val="00AE315A"/>
    <w:rsid w:val="00AE3872"/>
    <w:rsid w:val="00AE3A17"/>
    <w:rsid w:val="00AE3BB4"/>
    <w:rsid w:val="00AE3BD5"/>
    <w:rsid w:val="00AE444C"/>
    <w:rsid w:val="00AE47DE"/>
    <w:rsid w:val="00AE4B0B"/>
    <w:rsid w:val="00AE4C5E"/>
    <w:rsid w:val="00AE4F80"/>
    <w:rsid w:val="00AE55DF"/>
    <w:rsid w:val="00AE567F"/>
    <w:rsid w:val="00AE583C"/>
    <w:rsid w:val="00AE5C50"/>
    <w:rsid w:val="00AE61E7"/>
    <w:rsid w:val="00AE6248"/>
    <w:rsid w:val="00AE68F2"/>
    <w:rsid w:val="00AE6A26"/>
    <w:rsid w:val="00AE6A3D"/>
    <w:rsid w:val="00AE6C1F"/>
    <w:rsid w:val="00AE6C58"/>
    <w:rsid w:val="00AE6E0F"/>
    <w:rsid w:val="00AE6E8D"/>
    <w:rsid w:val="00AE705D"/>
    <w:rsid w:val="00AE7A31"/>
    <w:rsid w:val="00AE7B98"/>
    <w:rsid w:val="00AE7C75"/>
    <w:rsid w:val="00AE7C9E"/>
    <w:rsid w:val="00AF0137"/>
    <w:rsid w:val="00AF02A9"/>
    <w:rsid w:val="00AF070C"/>
    <w:rsid w:val="00AF0793"/>
    <w:rsid w:val="00AF0E92"/>
    <w:rsid w:val="00AF0F14"/>
    <w:rsid w:val="00AF1189"/>
    <w:rsid w:val="00AF1304"/>
    <w:rsid w:val="00AF14E3"/>
    <w:rsid w:val="00AF1676"/>
    <w:rsid w:val="00AF1772"/>
    <w:rsid w:val="00AF177E"/>
    <w:rsid w:val="00AF19B2"/>
    <w:rsid w:val="00AF1D2E"/>
    <w:rsid w:val="00AF1EAA"/>
    <w:rsid w:val="00AF216B"/>
    <w:rsid w:val="00AF231F"/>
    <w:rsid w:val="00AF2327"/>
    <w:rsid w:val="00AF2534"/>
    <w:rsid w:val="00AF2FB0"/>
    <w:rsid w:val="00AF3270"/>
    <w:rsid w:val="00AF3325"/>
    <w:rsid w:val="00AF35EA"/>
    <w:rsid w:val="00AF39AD"/>
    <w:rsid w:val="00AF4642"/>
    <w:rsid w:val="00AF475C"/>
    <w:rsid w:val="00AF48C7"/>
    <w:rsid w:val="00AF4A8A"/>
    <w:rsid w:val="00AF4B68"/>
    <w:rsid w:val="00AF4BA3"/>
    <w:rsid w:val="00AF4DB9"/>
    <w:rsid w:val="00AF5288"/>
    <w:rsid w:val="00AF533F"/>
    <w:rsid w:val="00AF5552"/>
    <w:rsid w:val="00AF6247"/>
    <w:rsid w:val="00AF6283"/>
    <w:rsid w:val="00AF62E8"/>
    <w:rsid w:val="00AF6478"/>
    <w:rsid w:val="00AF673B"/>
    <w:rsid w:val="00AF6789"/>
    <w:rsid w:val="00AF6859"/>
    <w:rsid w:val="00AF6CF5"/>
    <w:rsid w:val="00AF6D0C"/>
    <w:rsid w:val="00AF72EE"/>
    <w:rsid w:val="00AF7ADA"/>
    <w:rsid w:val="00AF7BCC"/>
    <w:rsid w:val="00AF7FA1"/>
    <w:rsid w:val="00B0024A"/>
    <w:rsid w:val="00B002DC"/>
    <w:rsid w:val="00B002DE"/>
    <w:rsid w:val="00B0083F"/>
    <w:rsid w:val="00B00899"/>
    <w:rsid w:val="00B009EF"/>
    <w:rsid w:val="00B00BB0"/>
    <w:rsid w:val="00B01060"/>
    <w:rsid w:val="00B010E6"/>
    <w:rsid w:val="00B0155B"/>
    <w:rsid w:val="00B0159E"/>
    <w:rsid w:val="00B017B2"/>
    <w:rsid w:val="00B01813"/>
    <w:rsid w:val="00B01834"/>
    <w:rsid w:val="00B01850"/>
    <w:rsid w:val="00B0193A"/>
    <w:rsid w:val="00B01949"/>
    <w:rsid w:val="00B01B59"/>
    <w:rsid w:val="00B01C7C"/>
    <w:rsid w:val="00B01DF7"/>
    <w:rsid w:val="00B02500"/>
    <w:rsid w:val="00B0285F"/>
    <w:rsid w:val="00B02CA2"/>
    <w:rsid w:val="00B02E8D"/>
    <w:rsid w:val="00B02F11"/>
    <w:rsid w:val="00B03132"/>
    <w:rsid w:val="00B0345B"/>
    <w:rsid w:val="00B036E2"/>
    <w:rsid w:val="00B038BE"/>
    <w:rsid w:val="00B03A44"/>
    <w:rsid w:val="00B03B32"/>
    <w:rsid w:val="00B03BA8"/>
    <w:rsid w:val="00B03CCA"/>
    <w:rsid w:val="00B04352"/>
    <w:rsid w:val="00B0450A"/>
    <w:rsid w:val="00B0489E"/>
    <w:rsid w:val="00B04BD2"/>
    <w:rsid w:val="00B04F17"/>
    <w:rsid w:val="00B04F32"/>
    <w:rsid w:val="00B05109"/>
    <w:rsid w:val="00B051EB"/>
    <w:rsid w:val="00B056C5"/>
    <w:rsid w:val="00B05D42"/>
    <w:rsid w:val="00B05E74"/>
    <w:rsid w:val="00B05FC6"/>
    <w:rsid w:val="00B06068"/>
    <w:rsid w:val="00B064E1"/>
    <w:rsid w:val="00B07006"/>
    <w:rsid w:val="00B071F3"/>
    <w:rsid w:val="00B072AB"/>
    <w:rsid w:val="00B072D5"/>
    <w:rsid w:val="00B072D7"/>
    <w:rsid w:val="00B0763C"/>
    <w:rsid w:val="00B07681"/>
    <w:rsid w:val="00B078DB"/>
    <w:rsid w:val="00B079BE"/>
    <w:rsid w:val="00B10046"/>
    <w:rsid w:val="00B10082"/>
    <w:rsid w:val="00B1030B"/>
    <w:rsid w:val="00B10494"/>
    <w:rsid w:val="00B10724"/>
    <w:rsid w:val="00B1094D"/>
    <w:rsid w:val="00B10E0C"/>
    <w:rsid w:val="00B10E11"/>
    <w:rsid w:val="00B10E1C"/>
    <w:rsid w:val="00B10E5A"/>
    <w:rsid w:val="00B11233"/>
    <w:rsid w:val="00B11447"/>
    <w:rsid w:val="00B11581"/>
    <w:rsid w:val="00B1175A"/>
    <w:rsid w:val="00B117AE"/>
    <w:rsid w:val="00B119A7"/>
    <w:rsid w:val="00B11AE1"/>
    <w:rsid w:val="00B11B8B"/>
    <w:rsid w:val="00B124DF"/>
    <w:rsid w:val="00B12520"/>
    <w:rsid w:val="00B126DC"/>
    <w:rsid w:val="00B12B10"/>
    <w:rsid w:val="00B12DF4"/>
    <w:rsid w:val="00B1312C"/>
    <w:rsid w:val="00B131FA"/>
    <w:rsid w:val="00B13254"/>
    <w:rsid w:val="00B13869"/>
    <w:rsid w:val="00B13961"/>
    <w:rsid w:val="00B13B59"/>
    <w:rsid w:val="00B13CC2"/>
    <w:rsid w:val="00B13DF1"/>
    <w:rsid w:val="00B13E43"/>
    <w:rsid w:val="00B13ECE"/>
    <w:rsid w:val="00B13F7A"/>
    <w:rsid w:val="00B146A7"/>
    <w:rsid w:val="00B14BB3"/>
    <w:rsid w:val="00B14CDC"/>
    <w:rsid w:val="00B14EA3"/>
    <w:rsid w:val="00B14EC1"/>
    <w:rsid w:val="00B1502A"/>
    <w:rsid w:val="00B151A1"/>
    <w:rsid w:val="00B1561F"/>
    <w:rsid w:val="00B15652"/>
    <w:rsid w:val="00B156A5"/>
    <w:rsid w:val="00B15D23"/>
    <w:rsid w:val="00B15E94"/>
    <w:rsid w:val="00B15EFA"/>
    <w:rsid w:val="00B17070"/>
    <w:rsid w:val="00B1709A"/>
    <w:rsid w:val="00B172B3"/>
    <w:rsid w:val="00B1757E"/>
    <w:rsid w:val="00B175F6"/>
    <w:rsid w:val="00B1762A"/>
    <w:rsid w:val="00B1779F"/>
    <w:rsid w:val="00B1785F"/>
    <w:rsid w:val="00B17959"/>
    <w:rsid w:val="00B17C3E"/>
    <w:rsid w:val="00B17C4D"/>
    <w:rsid w:val="00B17C57"/>
    <w:rsid w:val="00B203A6"/>
    <w:rsid w:val="00B20A65"/>
    <w:rsid w:val="00B20F7F"/>
    <w:rsid w:val="00B210D4"/>
    <w:rsid w:val="00B21507"/>
    <w:rsid w:val="00B2188C"/>
    <w:rsid w:val="00B21976"/>
    <w:rsid w:val="00B21A7A"/>
    <w:rsid w:val="00B21B13"/>
    <w:rsid w:val="00B21C52"/>
    <w:rsid w:val="00B21D07"/>
    <w:rsid w:val="00B21E5F"/>
    <w:rsid w:val="00B21E80"/>
    <w:rsid w:val="00B22045"/>
    <w:rsid w:val="00B221F5"/>
    <w:rsid w:val="00B22414"/>
    <w:rsid w:val="00B229D7"/>
    <w:rsid w:val="00B22F2A"/>
    <w:rsid w:val="00B23290"/>
    <w:rsid w:val="00B23353"/>
    <w:rsid w:val="00B23754"/>
    <w:rsid w:val="00B23CFE"/>
    <w:rsid w:val="00B23FF9"/>
    <w:rsid w:val="00B24144"/>
    <w:rsid w:val="00B241F3"/>
    <w:rsid w:val="00B24231"/>
    <w:rsid w:val="00B24378"/>
    <w:rsid w:val="00B249F3"/>
    <w:rsid w:val="00B24A9E"/>
    <w:rsid w:val="00B24ABE"/>
    <w:rsid w:val="00B24B6A"/>
    <w:rsid w:val="00B24BD2"/>
    <w:rsid w:val="00B24C71"/>
    <w:rsid w:val="00B2509B"/>
    <w:rsid w:val="00B25278"/>
    <w:rsid w:val="00B2589A"/>
    <w:rsid w:val="00B25C56"/>
    <w:rsid w:val="00B26186"/>
    <w:rsid w:val="00B265FD"/>
    <w:rsid w:val="00B268B7"/>
    <w:rsid w:val="00B268CD"/>
    <w:rsid w:val="00B26B1D"/>
    <w:rsid w:val="00B26D83"/>
    <w:rsid w:val="00B27071"/>
    <w:rsid w:val="00B27103"/>
    <w:rsid w:val="00B27161"/>
    <w:rsid w:val="00B27502"/>
    <w:rsid w:val="00B2796B"/>
    <w:rsid w:val="00B27DB0"/>
    <w:rsid w:val="00B27E2F"/>
    <w:rsid w:val="00B3027C"/>
    <w:rsid w:val="00B304DC"/>
    <w:rsid w:val="00B30642"/>
    <w:rsid w:val="00B30752"/>
    <w:rsid w:val="00B30812"/>
    <w:rsid w:val="00B30CEC"/>
    <w:rsid w:val="00B30CF8"/>
    <w:rsid w:val="00B30E1A"/>
    <w:rsid w:val="00B311CF"/>
    <w:rsid w:val="00B312D7"/>
    <w:rsid w:val="00B31447"/>
    <w:rsid w:val="00B31E15"/>
    <w:rsid w:val="00B320D8"/>
    <w:rsid w:val="00B3226A"/>
    <w:rsid w:val="00B3259D"/>
    <w:rsid w:val="00B32679"/>
    <w:rsid w:val="00B326A5"/>
    <w:rsid w:val="00B326A6"/>
    <w:rsid w:val="00B326C1"/>
    <w:rsid w:val="00B32806"/>
    <w:rsid w:val="00B3297F"/>
    <w:rsid w:val="00B32BDD"/>
    <w:rsid w:val="00B32C8D"/>
    <w:rsid w:val="00B32DE8"/>
    <w:rsid w:val="00B33709"/>
    <w:rsid w:val="00B33DD1"/>
    <w:rsid w:val="00B3420F"/>
    <w:rsid w:val="00B34491"/>
    <w:rsid w:val="00B3461A"/>
    <w:rsid w:val="00B346C3"/>
    <w:rsid w:val="00B347C7"/>
    <w:rsid w:val="00B34880"/>
    <w:rsid w:val="00B3497E"/>
    <w:rsid w:val="00B34A19"/>
    <w:rsid w:val="00B34DBF"/>
    <w:rsid w:val="00B352DC"/>
    <w:rsid w:val="00B35BC0"/>
    <w:rsid w:val="00B35FB9"/>
    <w:rsid w:val="00B35FFB"/>
    <w:rsid w:val="00B3620C"/>
    <w:rsid w:val="00B366EE"/>
    <w:rsid w:val="00B36AEA"/>
    <w:rsid w:val="00B36C38"/>
    <w:rsid w:val="00B36FE3"/>
    <w:rsid w:val="00B373D5"/>
    <w:rsid w:val="00B37567"/>
    <w:rsid w:val="00B37747"/>
    <w:rsid w:val="00B378C2"/>
    <w:rsid w:val="00B37AB9"/>
    <w:rsid w:val="00B37AC3"/>
    <w:rsid w:val="00B37C43"/>
    <w:rsid w:val="00B37EAD"/>
    <w:rsid w:val="00B406F4"/>
    <w:rsid w:val="00B409E8"/>
    <w:rsid w:val="00B40F49"/>
    <w:rsid w:val="00B4162A"/>
    <w:rsid w:val="00B41919"/>
    <w:rsid w:val="00B41961"/>
    <w:rsid w:val="00B41997"/>
    <w:rsid w:val="00B41DB2"/>
    <w:rsid w:val="00B41EB3"/>
    <w:rsid w:val="00B4236B"/>
    <w:rsid w:val="00B423DD"/>
    <w:rsid w:val="00B424CC"/>
    <w:rsid w:val="00B4261D"/>
    <w:rsid w:val="00B42DD6"/>
    <w:rsid w:val="00B43094"/>
    <w:rsid w:val="00B4316C"/>
    <w:rsid w:val="00B43313"/>
    <w:rsid w:val="00B433A3"/>
    <w:rsid w:val="00B434C7"/>
    <w:rsid w:val="00B434D5"/>
    <w:rsid w:val="00B43663"/>
    <w:rsid w:val="00B436D7"/>
    <w:rsid w:val="00B43900"/>
    <w:rsid w:val="00B43C3A"/>
    <w:rsid w:val="00B44002"/>
    <w:rsid w:val="00B442C6"/>
    <w:rsid w:val="00B4456C"/>
    <w:rsid w:val="00B44744"/>
    <w:rsid w:val="00B44802"/>
    <w:rsid w:val="00B44829"/>
    <w:rsid w:val="00B44D65"/>
    <w:rsid w:val="00B44E11"/>
    <w:rsid w:val="00B44F8B"/>
    <w:rsid w:val="00B44F95"/>
    <w:rsid w:val="00B45055"/>
    <w:rsid w:val="00B452A9"/>
    <w:rsid w:val="00B45557"/>
    <w:rsid w:val="00B45656"/>
    <w:rsid w:val="00B45E5C"/>
    <w:rsid w:val="00B46037"/>
    <w:rsid w:val="00B46053"/>
    <w:rsid w:val="00B463CA"/>
    <w:rsid w:val="00B4671B"/>
    <w:rsid w:val="00B46A9B"/>
    <w:rsid w:val="00B46DD3"/>
    <w:rsid w:val="00B471BB"/>
    <w:rsid w:val="00B475DE"/>
    <w:rsid w:val="00B47650"/>
    <w:rsid w:val="00B47729"/>
    <w:rsid w:val="00B47933"/>
    <w:rsid w:val="00B47C2D"/>
    <w:rsid w:val="00B47D71"/>
    <w:rsid w:val="00B47E59"/>
    <w:rsid w:val="00B501A0"/>
    <w:rsid w:val="00B50ADB"/>
    <w:rsid w:val="00B50DA4"/>
    <w:rsid w:val="00B51141"/>
    <w:rsid w:val="00B51144"/>
    <w:rsid w:val="00B512C0"/>
    <w:rsid w:val="00B5130D"/>
    <w:rsid w:val="00B51431"/>
    <w:rsid w:val="00B51753"/>
    <w:rsid w:val="00B51C08"/>
    <w:rsid w:val="00B51EDC"/>
    <w:rsid w:val="00B5203F"/>
    <w:rsid w:val="00B52982"/>
    <w:rsid w:val="00B52BCD"/>
    <w:rsid w:val="00B52DF6"/>
    <w:rsid w:val="00B530DA"/>
    <w:rsid w:val="00B53116"/>
    <w:rsid w:val="00B53689"/>
    <w:rsid w:val="00B536A4"/>
    <w:rsid w:val="00B536CB"/>
    <w:rsid w:val="00B538CD"/>
    <w:rsid w:val="00B53BF7"/>
    <w:rsid w:val="00B5406B"/>
    <w:rsid w:val="00B54100"/>
    <w:rsid w:val="00B54456"/>
    <w:rsid w:val="00B54716"/>
    <w:rsid w:val="00B548D5"/>
    <w:rsid w:val="00B54B32"/>
    <w:rsid w:val="00B54E51"/>
    <w:rsid w:val="00B5500B"/>
    <w:rsid w:val="00B5516E"/>
    <w:rsid w:val="00B55299"/>
    <w:rsid w:val="00B55407"/>
    <w:rsid w:val="00B55694"/>
    <w:rsid w:val="00B5586C"/>
    <w:rsid w:val="00B558BE"/>
    <w:rsid w:val="00B55BD4"/>
    <w:rsid w:val="00B55C5A"/>
    <w:rsid w:val="00B56092"/>
    <w:rsid w:val="00B561AD"/>
    <w:rsid w:val="00B56269"/>
    <w:rsid w:val="00B562CA"/>
    <w:rsid w:val="00B566B2"/>
    <w:rsid w:val="00B56B88"/>
    <w:rsid w:val="00B56C3C"/>
    <w:rsid w:val="00B56CB5"/>
    <w:rsid w:val="00B576D5"/>
    <w:rsid w:val="00B57A0B"/>
    <w:rsid w:val="00B60254"/>
    <w:rsid w:val="00B6030B"/>
    <w:rsid w:val="00B6037B"/>
    <w:rsid w:val="00B607BF"/>
    <w:rsid w:val="00B60ACA"/>
    <w:rsid w:val="00B60B41"/>
    <w:rsid w:val="00B60CCC"/>
    <w:rsid w:val="00B6198B"/>
    <w:rsid w:val="00B61A78"/>
    <w:rsid w:val="00B622F2"/>
    <w:rsid w:val="00B6236C"/>
    <w:rsid w:val="00B629AF"/>
    <w:rsid w:val="00B62EEF"/>
    <w:rsid w:val="00B6302F"/>
    <w:rsid w:val="00B635AF"/>
    <w:rsid w:val="00B639DA"/>
    <w:rsid w:val="00B63B9C"/>
    <w:rsid w:val="00B63CBF"/>
    <w:rsid w:val="00B63D30"/>
    <w:rsid w:val="00B6404B"/>
    <w:rsid w:val="00B64076"/>
    <w:rsid w:val="00B64190"/>
    <w:rsid w:val="00B6427B"/>
    <w:rsid w:val="00B6456F"/>
    <w:rsid w:val="00B64780"/>
    <w:rsid w:val="00B647E5"/>
    <w:rsid w:val="00B64837"/>
    <w:rsid w:val="00B648C2"/>
    <w:rsid w:val="00B64A57"/>
    <w:rsid w:val="00B64AE9"/>
    <w:rsid w:val="00B65450"/>
    <w:rsid w:val="00B65939"/>
    <w:rsid w:val="00B664AC"/>
    <w:rsid w:val="00B66878"/>
    <w:rsid w:val="00B66CE3"/>
    <w:rsid w:val="00B66D8F"/>
    <w:rsid w:val="00B66DB0"/>
    <w:rsid w:val="00B66F2A"/>
    <w:rsid w:val="00B66FC1"/>
    <w:rsid w:val="00B67303"/>
    <w:rsid w:val="00B67462"/>
    <w:rsid w:val="00B6752F"/>
    <w:rsid w:val="00B676C0"/>
    <w:rsid w:val="00B6783A"/>
    <w:rsid w:val="00B67A05"/>
    <w:rsid w:val="00B67BA0"/>
    <w:rsid w:val="00B67CCF"/>
    <w:rsid w:val="00B700D6"/>
    <w:rsid w:val="00B70215"/>
    <w:rsid w:val="00B703CC"/>
    <w:rsid w:val="00B705E2"/>
    <w:rsid w:val="00B70820"/>
    <w:rsid w:val="00B70882"/>
    <w:rsid w:val="00B709E8"/>
    <w:rsid w:val="00B70A20"/>
    <w:rsid w:val="00B70AFE"/>
    <w:rsid w:val="00B70F00"/>
    <w:rsid w:val="00B71276"/>
    <w:rsid w:val="00B71555"/>
    <w:rsid w:val="00B715EF"/>
    <w:rsid w:val="00B716EF"/>
    <w:rsid w:val="00B7193B"/>
    <w:rsid w:val="00B720AC"/>
    <w:rsid w:val="00B726D4"/>
    <w:rsid w:val="00B72DE2"/>
    <w:rsid w:val="00B731C8"/>
    <w:rsid w:val="00B735D8"/>
    <w:rsid w:val="00B73884"/>
    <w:rsid w:val="00B73899"/>
    <w:rsid w:val="00B73BDE"/>
    <w:rsid w:val="00B73C03"/>
    <w:rsid w:val="00B73D23"/>
    <w:rsid w:val="00B73F4B"/>
    <w:rsid w:val="00B73F9B"/>
    <w:rsid w:val="00B742F6"/>
    <w:rsid w:val="00B7454C"/>
    <w:rsid w:val="00B748E1"/>
    <w:rsid w:val="00B74977"/>
    <w:rsid w:val="00B7555F"/>
    <w:rsid w:val="00B757F4"/>
    <w:rsid w:val="00B75A20"/>
    <w:rsid w:val="00B75A24"/>
    <w:rsid w:val="00B75D27"/>
    <w:rsid w:val="00B75F30"/>
    <w:rsid w:val="00B75F9A"/>
    <w:rsid w:val="00B7621B"/>
    <w:rsid w:val="00B76A81"/>
    <w:rsid w:val="00B7705D"/>
    <w:rsid w:val="00B77213"/>
    <w:rsid w:val="00B7731B"/>
    <w:rsid w:val="00B773D4"/>
    <w:rsid w:val="00B77A8C"/>
    <w:rsid w:val="00B77E8E"/>
    <w:rsid w:val="00B77F1B"/>
    <w:rsid w:val="00B80074"/>
    <w:rsid w:val="00B8024E"/>
    <w:rsid w:val="00B802E8"/>
    <w:rsid w:val="00B802F6"/>
    <w:rsid w:val="00B80CE6"/>
    <w:rsid w:val="00B80F13"/>
    <w:rsid w:val="00B8103F"/>
    <w:rsid w:val="00B81047"/>
    <w:rsid w:val="00B812A3"/>
    <w:rsid w:val="00B812C6"/>
    <w:rsid w:val="00B815B5"/>
    <w:rsid w:val="00B8192F"/>
    <w:rsid w:val="00B81A33"/>
    <w:rsid w:val="00B81B36"/>
    <w:rsid w:val="00B81B67"/>
    <w:rsid w:val="00B81B82"/>
    <w:rsid w:val="00B82406"/>
    <w:rsid w:val="00B824D3"/>
    <w:rsid w:val="00B8255A"/>
    <w:rsid w:val="00B82565"/>
    <w:rsid w:val="00B82988"/>
    <w:rsid w:val="00B82CED"/>
    <w:rsid w:val="00B83801"/>
    <w:rsid w:val="00B839A6"/>
    <w:rsid w:val="00B83E2E"/>
    <w:rsid w:val="00B84154"/>
    <w:rsid w:val="00B84250"/>
    <w:rsid w:val="00B843EC"/>
    <w:rsid w:val="00B84F65"/>
    <w:rsid w:val="00B8524C"/>
    <w:rsid w:val="00B8562C"/>
    <w:rsid w:val="00B856FB"/>
    <w:rsid w:val="00B858ED"/>
    <w:rsid w:val="00B85CA5"/>
    <w:rsid w:val="00B85F10"/>
    <w:rsid w:val="00B86474"/>
    <w:rsid w:val="00B864B5"/>
    <w:rsid w:val="00B867C3"/>
    <w:rsid w:val="00B869F8"/>
    <w:rsid w:val="00B86D35"/>
    <w:rsid w:val="00B86E38"/>
    <w:rsid w:val="00B86F3C"/>
    <w:rsid w:val="00B86F75"/>
    <w:rsid w:val="00B8705B"/>
    <w:rsid w:val="00B87085"/>
    <w:rsid w:val="00B871FB"/>
    <w:rsid w:val="00B8737B"/>
    <w:rsid w:val="00B875C3"/>
    <w:rsid w:val="00B87A23"/>
    <w:rsid w:val="00B87AAF"/>
    <w:rsid w:val="00B87FC1"/>
    <w:rsid w:val="00B90103"/>
    <w:rsid w:val="00B90555"/>
    <w:rsid w:val="00B9062E"/>
    <w:rsid w:val="00B9071C"/>
    <w:rsid w:val="00B9075C"/>
    <w:rsid w:val="00B907A9"/>
    <w:rsid w:val="00B90944"/>
    <w:rsid w:val="00B91143"/>
    <w:rsid w:val="00B91246"/>
    <w:rsid w:val="00B9147B"/>
    <w:rsid w:val="00B91985"/>
    <w:rsid w:val="00B91F10"/>
    <w:rsid w:val="00B92818"/>
    <w:rsid w:val="00B92997"/>
    <w:rsid w:val="00B92B85"/>
    <w:rsid w:val="00B92FD1"/>
    <w:rsid w:val="00B9319E"/>
    <w:rsid w:val="00B93496"/>
    <w:rsid w:val="00B93884"/>
    <w:rsid w:val="00B93A45"/>
    <w:rsid w:val="00B93B8E"/>
    <w:rsid w:val="00B93BDD"/>
    <w:rsid w:val="00B93C98"/>
    <w:rsid w:val="00B93E39"/>
    <w:rsid w:val="00B93E74"/>
    <w:rsid w:val="00B93F79"/>
    <w:rsid w:val="00B9438E"/>
    <w:rsid w:val="00B94669"/>
    <w:rsid w:val="00B9480C"/>
    <w:rsid w:val="00B94A3C"/>
    <w:rsid w:val="00B94B0C"/>
    <w:rsid w:val="00B94B93"/>
    <w:rsid w:val="00B94C38"/>
    <w:rsid w:val="00B94CF8"/>
    <w:rsid w:val="00B94DE4"/>
    <w:rsid w:val="00B95416"/>
    <w:rsid w:val="00B958A6"/>
    <w:rsid w:val="00B9598B"/>
    <w:rsid w:val="00B95B96"/>
    <w:rsid w:val="00B960A7"/>
    <w:rsid w:val="00B960AF"/>
    <w:rsid w:val="00B962C2"/>
    <w:rsid w:val="00B966C1"/>
    <w:rsid w:val="00B967D2"/>
    <w:rsid w:val="00B96AE1"/>
    <w:rsid w:val="00B96C3E"/>
    <w:rsid w:val="00B96C9D"/>
    <w:rsid w:val="00B96C9F"/>
    <w:rsid w:val="00B9719A"/>
    <w:rsid w:val="00B97502"/>
    <w:rsid w:val="00B975DF"/>
    <w:rsid w:val="00B97659"/>
    <w:rsid w:val="00B979D6"/>
    <w:rsid w:val="00B97A50"/>
    <w:rsid w:val="00B9D7F2"/>
    <w:rsid w:val="00BA00F5"/>
    <w:rsid w:val="00BA03AA"/>
    <w:rsid w:val="00BA06C6"/>
    <w:rsid w:val="00BA0945"/>
    <w:rsid w:val="00BA09AB"/>
    <w:rsid w:val="00BA0C32"/>
    <w:rsid w:val="00BA0C82"/>
    <w:rsid w:val="00BA1576"/>
    <w:rsid w:val="00BA16F6"/>
    <w:rsid w:val="00BA1B72"/>
    <w:rsid w:val="00BA1B83"/>
    <w:rsid w:val="00BA1B85"/>
    <w:rsid w:val="00BA1CB2"/>
    <w:rsid w:val="00BA1D3F"/>
    <w:rsid w:val="00BA2563"/>
    <w:rsid w:val="00BA25E0"/>
    <w:rsid w:val="00BA25F3"/>
    <w:rsid w:val="00BA2912"/>
    <w:rsid w:val="00BA2C24"/>
    <w:rsid w:val="00BA2FB7"/>
    <w:rsid w:val="00BA2FBE"/>
    <w:rsid w:val="00BA30CF"/>
    <w:rsid w:val="00BA34BF"/>
    <w:rsid w:val="00BA35D2"/>
    <w:rsid w:val="00BA380D"/>
    <w:rsid w:val="00BA3A10"/>
    <w:rsid w:val="00BA3B1F"/>
    <w:rsid w:val="00BA3D70"/>
    <w:rsid w:val="00BA401F"/>
    <w:rsid w:val="00BA444C"/>
    <w:rsid w:val="00BA44BB"/>
    <w:rsid w:val="00BA477F"/>
    <w:rsid w:val="00BA48DF"/>
    <w:rsid w:val="00BA4CA8"/>
    <w:rsid w:val="00BA4F4B"/>
    <w:rsid w:val="00BA5314"/>
    <w:rsid w:val="00BA57BD"/>
    <w:rsid w:val="00BA58B7"/>
    <w:rsid w:val="00BA593F"/>
    <w:rsid w:val="00BA5BE6"/>
    <w:rsid w:val="00BA5BF5"/>
    <w:rsid w:val="00BA5D70"/>
    <w:rsid w:val="00BA63AC"/>
    <w:rsid w:val="00BA657D"/>
    <w:rsid w:val="00BA6908"/>
    <w:rsid w:val="00BA6B62"/>
    <w:rsid w:val="00BA6D23"/>
    <w:rsid w:val="00BA6DA6"/>
    <w:rsid w:val="00BA6ED2"/>
    <w:rsid w:val="00BA6F33"/>
    <w:rsid w:val="00BA717D"/>
    <w:rsid w:val="00BA742C"/>
    <w:rsid w:val="00BA7675"/>
    <w:rsid w:val="00BA775B"/>
    <w:rsid w:val="00BA77D1"/>
    <w:rsid w:val="00BA7858"/>
    <w:rsid w:val="00BA7DCC"/>
    <w:rsid w:val="00BA7F4C"/>
    <w:rsid w:val="00BAD22E"/>
    <w:rsid w:val="00BB014D"/>
    <w:rsid w:val="00BB048A"/>
    <w:rsid w:val="00BB05AA"/>
    <w:rsid w:val="00BB05F7"/>
    <w:rsid w:val="00BB0AC5"/>
    <w:rsid w:val="00BB0F32"/>
    <w:rsid w:val="00BB11D6"/>
    <w:rsid w:val="00BB125F"/>
    <w:rsid w:val="00BB1557"/>
    <w:rsid w:val="00BB15CC"/>
    <w:rsid w:val="00BB1774"/>
    <w:rsid w:val="00BB18C2"/>
    <w:rsid w:val="00BB1A96"/>
    <w:rsid w:val="00BB1B69"/>
    <w:rsid w:val="00BB1C13"/>
    <w:rsid w:val="00BB1C3C"/>
    <w:rsid w:val="00BB1D92"/>
    <w:rsid w:val="00BB2059"/>
    <w:rsid w:val="00BB2312"/>
    <w:rsid w:val="00BB2B3D"/>
    <w:rsid w:val="00BB2C00"/>
    <w:rsid w:val="00BB2DA4"/>
    <w:rsid w:val="00BB30BA"/>
    <w:rsid w:val="00BB3196"/>
    <w:rsid w:val="00BB33E5"/>
    <w:rsid w:val="00BB34C4"/>
    <w:rsid w:val="00BB34EB"/>
    <w:rsid w:val="00BB36E2"/>
    <w:rsid w:val="00BB3952"/>
    <w:rsid w:val="00BB3AC5"/>
    <w:rsid w:val="00BB3D99"/>
    <w:rsid w:val="00BB401A"/>
    <w:rsid w:val="00BB457A"/>
    <w:rsid w:val="00BB4864"/>
    <w:rsid w:val="00BB4946"/>
    <w:rsid w:val="00BB5095"/>
    <w:rsid w:val="00BB5589"/>
    <w:rsid w:val="00BB55D9"/>
    <w:rsid w:val="00BB5760"/>
    <w:rsid w:val="00BB5771"/>
    <w:rsid w:val="00BB5A72"/>
    <w:rsid w:val="00BB65A2"/>
    <w:rsid w:val="00BB6621"/>
    <w:rsid w:val="00BB6759"/>
    <w:rsid w:val="00BB6A36"/>
    <w:rsid w:val="00BB6B4A"/>
    <w:rsid w:val="00BB6B89"/>
    <w:rsid w:val="00BB6BF3"/>
    <w:rsid w:val="00BB6D33"/>
    <w:rsid w:val="00BB7056"/>
    <w:rsid w:val="00BB72DF"/>
    <w:rsid w:val="00BB77DE"/>
    <w:rsid w:val="00BB796A"/>
    <w:rsid w:val="00BB7974"/>
    <w:rsid w:val="00BBAA13"/>
    <w:rsid w:val="00BBD677"/>
    <w:rsid w:val="00BC0364"/>
    <w:rsid w:val="00BC056E"/>
    <w:rsid w:val="00BC0742"/>
    <w:rsid w:val="00BC07F7"/>
    <w:rsid w:val="00BC0809"/>
    <w:rsid w:val="00BC0875"/>
    <w:rsid w:val="00BC0E11"/>
    <w:rsid w:val="00BC10FB"/>
    <w:rsid w:val="00BC138F"/>
    <w:rsid w:val="00BC14CC"/>
    <w:rsid w:val="00BC1532"/>
    <w:rsid w:val="00BC1697"/>
    <w:rsid w:val="00BC17F5"/>
    <w:rsid w:val="00BC18E3"/>
    <w:rsid w:val="00BC1912"/>
    <w:rsid w:val="00BC1944"/>
    <w:rsid w:val="00BC1AD6"/>
    <w:rsid w:val="00BC1D7C"/>
    <w:rsid w:val="00BC1E94"/>
    <w:rsid w:val="00BC2332"/>
    <w:rsid w:val="00BC263A"/>
    <w:rsid w:val="00BC27BE"/>
    <w:rsid w:val="00BC2B3B"/>
    <w:rsid w:val="00BC2C40"/>
    <w:rsid w:val="00BC2E7B"/>
    <w:rsid w:val="00BC2F31"/>
    <w:rsid w:val="00BC32BB"/>
    <w:rsid w:val="00BC363D"/>
    <w:rsid w:val="00BC399D"/>
    <w:rsid w:val="00BC3A79"/>
    <w:rsid w:val="00BC3C97"/>
    <w:rsid w:val="00BC41F7"/>
    <w:rsid w:val="00BC4269"/>
    <w:rsid w:val="00BC4514"/>
    <w:rsid w:val="00BC474E"/>
    <w:rsid w:val="00BC4766"/>
    <w:rsid w:val="00BC48C9"/>
    <w:rsid w:val="00BC4E34"/>
    <w:rsid w:val="00BC530A"/>
    <w:rsid w:val="00BC533C"/>
    <w:rsid w:val="00BC57CD"/>
    <w:rsid w:val="00BC58B6"/>
    <w:rsid w:val="00BC58EF"/>
    <w:rsid w:val="00BC5AAD"/>
    <w:rsid w:val="00BC5B10"/>
    <w:rsid w:val="00BC6230"/>
    <w:rsid w:val="00BC6308"/>
    <w:rsid w:val="00BC6373"/>
    <w:rsid w:val="00BC63D0"/>
    <w:rsid w:val="00BC6582"/>
    <w:rsid w:val="00BC67C3"/>
    <w:rsid w:val="00BC6C25"/>
    <w:rsid w:val="00BC7227"/>
    <w:rsid w:val="00BC723B"/>
    <w:rsid w:val="00BC72BF"/>
    <w:rsid w:val="00BC748C"/>
    <w:rsid w:val="00BC7695"/>
    <w:rsid w:val="00BC794F"/>
    <w:rsid w:val="00BC79BF"/>
    <w:rsid w:val="00BC7E81"/>
    <w:rsid w:val="00BC7E91"/>
    <w:rsid w:val="00BD06B6"/>
    <w:rsid w:val="00BD06EA"/>
    <w:rsid w:val="00BD075C"/>
    <w:rsid w:val="00BD0765"/>
    <w:rsid w:val="00BD098C"/>
    <w:rsid w:val="00BD0BB0"/>
    <w:rsid w:val="00BD0C73"/>
    <w:rsid w:val="00BD0EB8"/>
    <w:rsid w:val="00BD0EBB"/>
    <w:rsid w:val="00BD1025"/>
    <w:rsid w:val="00BD1211"/>
    <w:rsid w:val="00BD174C"/>
    <w:rsid w:val="00BD18F9"/>
    <w:rsid w:val="00BD1CD3"/>
    <w:rsid w:val="00BD1DA7"/>
    <w:rsid w:val="00BD236D"/>
    <w:rsid w:val="00BD23A0"/>
    <w:rsid w:val="00BD2889"/>
    <w:rsid w:val="00BD2B4D"/>
    <w:rsid w:val="00BD2BE0"/>
    <w:rsid w:val="00BD3339"/>
    <w:rsid w:val="00BD3698"/>
    <w:rsid w:val="00BD37A8"/>
    <w:rsid w:val="00BD3D4D"/>
    <w:rsid w:val="00BD4310"/>
    <w:rsid w:val="00BD4CD5"/>
    <w:rsid w:val="00BD4E12"/>
    <w:rsid w:val="00BD51EC"/>
    <w:rsid w:val="00BD5237"/>
    <w:rsid w:val="00BD5715"/>
    <w:rsid w:val="00BD57D3"/>
    <w:rsid w:val="00BD5AAC"/>
    <w:rsid w:val="00BD5C3E"/>
    <w:rsid w:val="00BD5EB7"/>
    <w:rsid w:val="00BD5F6F"/>
    <w:rsid w:val="00BD62B0"/>
    <w:rsid w:val="00BD6386"/>
    <w:rsid w:val="00BD66B6"/>
    <w:rsid w:val="00BD69C3"/>
    <w:rsid w:val="00BD6CA5"/>
    <w:rsid w:val="00BD6DA4"/>
    <w:rsid w:val="00BD6E47"/>
    <w:rsid w:val="00BD6F6D"/>
    <w:rsid w:val="00BD7187"/>
    <w:rsid w:val="00BD73A9"/>
    <w:rsid w:val="00BD7724"/>
    <w:rsid w:val="00BD7767"/>
    <w:rsid w:val="00BD77BC"/>
    <w:rsid w:val="00BD7856"/>
    <w:rsid w:val="00BD791D"/>
    <w:rsid w:val="00BD7BDF"/>
    <w:rsid w:val="00BE01F8"/>
    <w:rsid w:val="00BE03EE"/>
    <w:rsid w:val="00BE04DE"/>
    <w:rsid w:val="00BE0B7C"/>
    <w:rsid w:val="00BE0FEC"/>
    <w:rsid w:val="00BE0FF6"/>
    <w:rsid w:val="00BE105B"/>
    <w:rsid w:val="00BE12F5"/>
    <w:rsid w:val="00BE14DF"/>
    <w:rsid w:val="00BE1A7F"/>
    <w:rsid w:val="00BE209E"/>
    <w:rsid w:val="00BE20DC"/>
    <w:rsid w:val="00BE226C"/>
    <w:rsid w:val="00BE2336"/>
    <w:rsid w:val="00BE2376"/>
    <w:rsid w:val="00BE271D"/>
    <w:rsid w:val="00BE2B2D"/>
    <w:rsid w:val="00BE2D54"/>
    <w:rsid w:val="00BE30CC"/>
    <w:rsid w:val="00BE3257"/>
    <w:rsid w:val="00BE388B"/>
    <w:rsid w:val="00BE3964"/>
    <w:rsid w:val="00BE3976"/>
    <w:rsid w:val="00BE3A82"/>
    <w:rsid w:val="00BE3C63"/>
    <w:rsid w:val="00BE4003"/>
    <w:rsid w:val="00BE41EF"/>
    <w:rsid w:val="00BE46FD"/>
    <w:rsid w:val="00BE4874"/>
    <w:rsid w:val="00BE487B"/>
    <w:rsid w:val="00BE498E"/>
    <w:rsid w:val="00BE4A11"/>
    <w:rsid w:val="00BE4C3A"/>
    <w:rsid w:val="00BE4EE0"/>
    <w:rsid w:val="00BE53CB"/>
    <w:rsid w:val="00BE55A0"/>
    <w:rsid w:val="00BE5D95"/>
    <w:rsid w:val="00BE65A0"/>
    <w:rsid w:val="00BE6A72"/>
    <w:rsid w:val="00BE6AD8"/>
    <w:rsid w:val="00BE6CEC"/>
    <w:rsid w:val="00BE6D7C"/>
    <w:rsid w:val="00BE6EE2"/>
    <w:rsid w:val="00BE7627"/>
    <w:rsid w:val="00BE7DD0"/>
    <w:rsid w:val="00BE7F0E"/>
    <w:rsid w:val="00BF00A5"/>
    <w:rsid w:val="00BF00B3"/>
    <w:rsid w:val="00BF0467"/>
    <w:rsid w:val="00BF0473"/>
    <w:rsid w:val="00BF059B"/>
    <w:rsid w:val="00BF0633"/>
    <w:rsid w:val="00BF0807"/>
    <w:rsid w:val="00BF0990"/>
    <w:rsid w:val="00BF0DA4"/>
    <w:rsid w:val="00BF1588"/>
    <w:rsid w:val="00BF1BBC"/>
    <w:rsid w:val="00BF1C26"/>
    <w:rsid w:val="00BF1D50"/>
    <w:rsid w:val="00BF1E96"/>
    <w:rsid w:val="00BF25AA"/>
    <w:rsid w:val="00BF2722"/>
    <w:rsid w:val="00BF2856"/>
    <w:rsid w:val="00BF2C8D"/>
    <w:rsid w:val="00BF2CCA"/>
    <w:rsid w:val="00BF3058"/>
    <w:rsid w:val="00BF31C8"/>
    <w:rsid w:val="00BF389C"/>
    <w:rsid w:val="00BF3910"/>
    <w:rsid w:val="00BF3C4B"/>
    <w:rsid w:val="00BF3C5E"/>
    <w:rsid w:val="00BF3DBC"/>
    <w:rsid w:val="00BF3E1C"/>
    <w:rsid w:val="00BF3E8D"/>
    <w:rsid w:val="00BF43B6"/>
    <w:rsid w:val="00BF4487"/>
    <w:rsid w:val="00BF4490"/>
    <w:rsid w:val="00BF44BB"/>
    <w:rsid w:val="00BF46D8"/>
    <w:rsid w:val="00BF47C9"/>
    <w:rsid w:val="00BF4916"/>
    <w:rsid w:val="00BF4965"/>
    <w:rsid w:val="00BF49DE"/>
    <w:rsid w:val="00BF4ABC"/>
    <w:rsid w:val="00BF4C71"/>
    <w:rsid w:val="00BF4C79"/>
    <w:rsid w:val="00BF516E"/>
    <w:rsid w:val="00BF5284"/>
    <w:rsid w:val="00BF53EA"/>
    <w:rsid w:val="00BF54AD"/>
    <w:rsid w:val="00BF54FA"/>
    <w:rsid w:val="00BF5717"/>
    <w:rsid w:val="00BF5797"/>
    <w:rsid w:val="00BF598D"/>
    <w:rsid w:val="00BF5A21"/>
    <w:rsid w:val="00BF5B47"/>
    <w:rsid w:val="00BF5CCE"/>
    <w:rsid w:val="00BF6244"/>
    <w:rsid w:val="00BF630F"/>
    <w:rsid w:val="00BF6825"/>
    <w:rsid w:val="00BF6AEF"/>
    <w:rsid w:val="00BF729B"/>
    <w:rsid w:val="00BF73CB"/>
    <w:rsid w:val="00BF789D"/>
    <w:rsid w:val="00BF7A20"/>
    <w:rsid w:val="00BF7A60"/>
    <w:rsid w:val="00BF7EE2"/>
    <w:rsid w:val="00BF7FE0"/>
    <w:rsid w:val="00C0016F"/>
    <w:rsid w:val="00C00208"/>
    <w:rsid w:val="00C002E4"/>
    <w:rsid w:val="00C0034E"/>
    <w:rsid w:val="00C00914"/>
    <w:rsid w:val="00C00C44"/>
    <w:rsid w:val="00C00EDC"/>
    <w:rsid w:val="00C013C1"/>
    <w:rsid w:val="00C015BD"/>
    <w:rsid w:val="00C01A18"/>
    <w:rsid w:val="00C01BB7"/>
    <w:rsid w:val="00C023BA"/>
    <w:rsid w:val="00C02455"/>
    <w:rsid w:val="00C0273B"/>
    <w:rsid w:val="00C028B4"/>
    <w:rsid w:val="00C02F01"/>
    <w:rsid w:val="00C02FC8"/>
    <w:rsid w:val="00C032B6"/>
    <w:rsid w:val="00C03456"/>
    <w:rsid w:val="00C03A8F"/>
    <w:rsid w:val="00C03C03"/>
    <w:rsid w:val="00C03C9C"/>
    <w:rsid w:val="00C045C3"/>
    <w:rsid w:val="00C04834"/>
    <w:rsid w:val="00C0556E"/>
    <w:rsid w:val="00C055E1"/>
    <w:rsid w:val="00C0635B"/>
    <w:rsid w:val="00C06581"/>
    <w:rsid w:val="00C07451"/>
    <w:rsid w:val="00C077B3"/>
    <w:rsid w:val="00C07887"/>
    <w:rsid w:val="00C07A92"/>
    <w:rsid w:val="00C07B38"/>
    <w:rsid w:val="00C07B55"/>
    <w:rsid w:val="00C07BDC"/>
    <w:rsid w:val="00C07C3B"/>
    <w:rsid w:val="00C07E40"/>
    <w:rsid w:val="00C10320"/>
    <w:rsid w:val="00C1053C"/>
    <w:rsid w:val="00C10B36"/>
    <w:rsid w:val="00C1154D"/>
    <w:rsid w:val="00C11586"/>
    <w:rsid w:val="00C116C7"/>
    <w:rsid w:val="00C11716"/>
    <w:rsid w:val="00C1238F"/>
    <w:rsid w:val="00C12486"/>
    <w:rsid w:val="00C12968"/>
    <w:rsid w:val="00C12AC8"/>
    <w:rsid w:val="00C12AE3"/>
    <w:rsid w:val="00C12B18"/>
    <w:rsid w:val="00C12CAE"/>
    <w:rsid w:val="00C12F42"/>
    <w:rsid w:val="00C12FA8"/>
    <w:rsid w:val="00C12FD8"/>
    <w:rsid w:val="00C13591"/>
    <w:rsid w:val="00C1365D"/>
    <w:rsid w:val="00C13681"/>
    <w:rsid w:val="00C13B70"/>
    <w:rsid w:val="00C13ECA"/>
    <w:rsid w:val="00C13FEE"/>
    <w:rsid w:val="00C1418A"/>
    <w:rsid w:val="00C143D9"/>
    <w:rsid w:val="00C14464"/>
    <w:rsid w:val="00C145FD"/>
    <w:rsid w:val="00C1469A"/>
    <w:rsid w:val="00C15564"/>
    <w:rsid w:val="00C15737"/>
    <w:rsid w:val="00C1581D"/>
    <w:rsid w:val="00C15B09"/>
    <w:rsid w:val="00C15C2B"/>
    <w:rsid w:val="00C15D49"/>
    <w:rsid w:val="00C15ED2"/>
    <w:rsid w:val="00C16557"/>
    <w:rsid w:val="00C165EB"/>
    <w:rsid w:val="00C1662A"/>
    <w:rsid w:val="00C16654"/>
    <w:rsid w:val="00C16B64"/>
    <w:rsid w:val="00C16C95"/>
    <w:rsid w:val="00C16EA2"/>
    <w:rsid w:val="00C172F3"/>
    <w:rsid w:val="00C17481"/>
    <w:rsid w:val="00C17616"/>
    <w:rsid w:val="00C17709"/>
    <w:rsid w:val="00C17D27"/>
    <w:rsid w:val="00C17D4E"/>
    <w:rsid w:val="00C17D59"/>
    <w:rsid w:val="00C17DA5"/>
    <w:rsid w:val="00C201FD"/>
    <w:rsid w:val="00C206B8"/>
    <w:rsid w:val="00C2077E"/>
    <w:rsid w:val="00C20A8E"/>
    <w:rsid w:val="00C20AB2"/>
    <w:rsid w:val="00C20C1D"/>
    <w:rsid w:val="00C20F60"/>
    <w:rsid w:val="00C21298"/>
    <w:rsid w:val="00C218CC"/>
    <w:rsid w:val="00C21974"/>
    <w:rsid w:val="00C21BCA"/>
    <w:rsid w:val="00C2232A"/>
    <w:rsid w:val="00C22350"/>
    <w:rsid w:val="00C228FF"/>
    <w:rsid w:val="00C233A4"/>
    <w:rsid w:val="00C23BCD"/>
    <w:rsid w:val="00C24214"/>
    <w:rsid w:val="00C24705"/>
    <w:rsid w:val="00C2503D"/>
    <w:rsid w:val="00C25141"/>
    <w:rsid w:val="00C2568C"/>
    <w:rsid w:val="00C259E8"/>
    <w:rsid w:val="00C25B17"/>
    <w:rsid w:val="00C25B36"/>
    <w:rsid w:val="00C26777"/>
    <w:rsid w:val="00C267CA"/>
    <w:rsid w:val="00C2680F"/>
    <w:rsid w:val="00C2692B"/>
    <w:rsid w:val="00C2692C"/>
    <w:rsid w:val="00C26963"/>
    <w:rsid w:val="00C26E03"/>
    <w:rsid w:val="00C272F3"/>
    <w:rsid w:val="00C27491"/>
    <w:rsid w:val="00C274EC"/>
    <w:rsid w:val="00C279A7"/>
    <w:rsid w:val="00C27B8F"/>
    <w:rsid w:val="00C27C10"/>
    <w:rsid w:val="00C27D92"/>
    <w:rsid w:val="00C27EB8"/>
    <w:rsid w:val="00C27F38"/>
    <w:rsid w:val="00C30007"/>
    <w:rsid w:val="00C30511"/>
    <w:rsid w:val="00C30560"/>
    <w:rsid w:val="00C307F8"/>
    <w:rsid w:val="00C30C1F"/>
    <w:rsid w:val="00C30C65"/>
    <w:rsid w:val="00C31085"/>
    <w:rsid w:val="00C3118A"/>
    <w:rsid w:val="00C31283"/>
    <w:rsid w:val="00C312F3"/>
    <w:rsid w:val="00C31317"/>
    <w:rsid w:val="00C31606"/>
    <w:rsid w:val="00C3167D"/>
    <w:rsid w:val="00C3185A"/>
    <w:rsid w:val="00C318F9"/>
    <w:rsid w:val="00C31B92"/>
    <w:rsid w:val="00C31D81"/>
    <w:rsid w:val="00C31E88"/>
    <w:rsid w:val="00C321C6"/>
    <w:rsid w:val="00C329CE"/>
    <w:rsid w:val="00C32CCC"/>
    <w:rsid w:val="00C32EF8"/>
    <w:rsid w:val="00C3306A"/>
    <w:rsid w:val="00C33218"/>
    <w:rsid w:val="00C3329F"/>
    <w:rsid w:val="00C332B2"/>
    <w:rsid w:val="00C3338B"/>
    <w:rsid w:val="00C333C0"/>
    <w:rsid w:val="00C333FD"/>
    <w:rsid w:val="00C33487"/>
    <w:rsid w:val="00C33710"/>
    <w:rsid w:val="00C33722"/>
    <w:rsid w:val="00C3377C"/>
    <w:rsid w:val="00C3388B"/>
    <w:rsid w:val="00C33A6C"/>
    <w:rsid w:val="00C33BB4"/>
    <w:rsid w:val="00C33D34"/>
    <w:rsid w:val="00C33EA6"/>
    <w:rsid w:val="00C343C5"/>
    <w:rsid w:val="00C346F2"/>
    <w:rsid w:val="00C34B99"/>
    <w:rsid w:val="00C34D58"/>
    <w:rsid w:val="00C35004"/>
    <w:rsid w:val="00C35070"/>
    <w:rsid w:val="00C356C9"/>
    <w:rsid w:val="00C35975"/>
    <w:rsid w:val="00C35A3C"/>
    <w:rsid w:val="00C35B9E"/>
    <w:rsid w:val="00C35D41"/>
    <w:rsid w:val="00C35DE0"/>
    <w:rsid w:val="00C35F17"/>
    <w:rsid w:val="00C360E6"/>
    <w:rsid w:val="00C36546"/>
    <w:rsid w:val="00C365C7"/>
    <w:rsid w:val="00C368ED"/>
    <w:rsid w:val="00C36977"/>
    <w:rsid w:val="00C36E52"/>
    <w:rsid w:val="00C36F01"/>
    <w:rsid w:val="00C3719B"/>
    <w:rsid w:val="00C37202"/>
    <w:rsid w:val="00C37419"/>
    <w:rsid w:val="00C3753B"/>
    <w:rsid w:val="00C376D2"/>
    <w:rsid w:val="00C378BF"/>
    <w:rsid w:val="00C378C9"/>
    <w:rsid w:val="00C37CE3"/>
    <w:rsid w:val="00C37DFB"/>
    <w:rsid w:val="00C37EBB"/>
    <w:rsid w:val="00C389D5"/>
    <w:rsid w:val="00C403BA"/>
    <w:rsid w:val="00C405ED"/>
    <w:rsid w:val="00C407C1"/>
    <w:rsid w:val="00C40B86"/>
    <w:rsid w:val="00C40DD6"/>
    <w:rsid w:val="00C41039"/>
    <w:rsid w:val="00C41089"/>
    <w:rsid w:val="00C410F9"/>
    <w:rsid w:val="00C413F5"/>
    <w:rsid w:val="00C4190D"/>
    <w:rsid w:val="00C4197B"/>
    <w:rsid w:val="00C419D3"/>
    <w:rsid w:val="00C41AF5"/>
    <w:rsid w:val="00C41E29"/>
    <w:rsid w:val="00C41F37"/>
    <w:rsid w:val="00C41FEA"/>
    <w:rsid w:val="00C4224A"/>
    <w:rsid w:val="00C4240D"/>
    <w:rsid w:val="00C42A27"/>
    <w:rsid w:val="00C42F48"/>
    <w:rsid w:val="00C4302E"/>
    <w:rsid w:val="00C4304B"/>
    <w:rsid w:val="00C43074"/>
    <w:rsid w:val="00C4378B"/>
    <w:rsid w:val="00C437D8"/>
    <w:rsid w:val="00C4415A"/>
    <w:rsid w:val="00C443ED"/>
    <w:rsid w:val="00C44951"/>
    <w:rsid w:val="00C44A7F"/>
    <w:rsid w:val="00C44BAA"/>
    <w:rsid w:val="00C44CBB"/>
    <w:rsid w:val="00C44FEE"/>
    <w:rsid w:val="00C455E8"/>
    <w:rsid w:val="00C456B3"/>
    <w:rsid w:val="00C456C7"/>
    <w:rsid w:val="00C45A6E"/>
    <w:rsid w:val="00C45D94"/>
    <w:rsid w:val="00C46095"/>
    <w:rsid w:val="00C46386"/>
    <w:rsid w:val="00C467F5"/>
    <w:rsid w:val="00C46B63"/>
    <w:rsid w:val="00C474BF"/>
    <w:rsid w:val="00C476A8"/>
    <w:rsid w:val="00C47978"/>
    <w:rsid w:val="00C47A9C"/>
    <w:rsid w:val="00C47B5A"/>
    <w:rsid w:val="00C47B78"/>
    <w:rsid w:val="00C47BD7"/>
    <w:rsid w:val="00C47EC3"/>
    <w:rsid w:val="00C4AE57"/>
    <w:rsid w:val="00C4BD39"/>
    <w:rsid w:val="00C50439"/>
    <w:rsid w:val="00C50754"/>
    <w:rsid w:val="00C507AD"/>
    <w:rsid w:val="00C50E44"/>
    <w:rsid w:val="00C5161C"/>
    <w:rsid w:val="00C51846"/>
    <w:rsid w:val="00C51B1A"/>
    <w:rsid w:val="00C51BE2"/>
    <w:rsid w:val="00C51EC8"/>
    <w:rsid w:val="00C51FD1"/>
    <w:rsid w:val="00C52575"/>
    <w:rsid w:val="00C52620"/>
    <w:rsid w:val="00C52693"/>
    <w:rsid w:val="00C5299A"/>
    <w:rsid w:val="00C52A68"/>
    <w:rsid w:val="00C52C8A"/>
    <w:rsid w:val="00C53586"/>
    <w:rsid w:val="00C53824"/>
    <w:rsid w:val="00C539F0"/>
    <w:rsid w:val="00C53AED"/>
    <w:rsid w:val="00C53B64"/>
    <w:rsid w:val="00C5417B"/>
    <w:rsid w:val="00C541AB"/>
    <w:rsid w:val="00C5421C"/>
    <w:rsid w:val="00C54499"/>
    <w:rsid w:val="00C54668"/>
    <w:rsid w:val="00C54934"/>
    <w:rsid w:val="00C54964"/>
    <w:rsid w:val="00C54AE6"/>
    <w:rsid w:val="00C54AEA"/>
    <w:rsid w:val="00C54C3A"/>
    <w:rsid w:val="00C54E6A"/>
    <w:rsid w:val="00C552F8"/>
    <w:rsid w:val="00C555C5"/>
    <w:rsid w:val="00C555D7"/>
    <w:rsid w:val="00C558CC"/>
    <w:rsid w:val="00C55B52"/>
    <w:rsid w:val="00C55E68"/>
    <w:rsid w:val="00C560EF"/>
    <w:rsid w:val="00C56178"/>
    <w:rsid w:val="00C562EC"/>
    <w:rsid w:val="00C5631F"/>
    <w:rsid w:val="00C563A1"/>
    <w:rsid w:val="00C564D9"/>
    <w:rsid w:val="00C5661A"/>
    <w:rsid w:val="00C5685A"/>
    <w:rsid w:val="00C56B3D"/>
    <w:rsid w:val="00C56DCD"/>
    <w:rsid w:val="00C56E34"/>
    <w:rsid w:val="00C57070"/>
    <w:rsid w:val="00C57298"/>
    <w:rsid w:val="00C5733A"/>
    <w:rsid w:val="00C57580"/>
    <w:rsid w:val="00C57735"/>
    <w:rsid w:val="00C57743"/>
    <w:rsid w:val="00C577E7"/>
    <w:rsid w:val="00C57A34"/>
    <w:rsid w:val="00C57C27"/>
    <w:rsid w:val="00C57D43"/>
    <w:rsid w:val="00C57E53"/>
    <w:rsid w:val="00C57EA2"/>
    <w:rsid w:val="00C58D8B"/>
    <w:rsid w:val="00C601DD"/>
    <w:rsid w:val="00C60244"/>
    <w:rsid w:val="00C602F9"/>
    <w:rsid w:val="00C60330"/>
    <w:rsid w:val="00C60422"/>
    <w:rsid w:val="00C607D3"/>
    <w:rsid w:val="00C60999"/>
    <w:rsid w:val="00C60A5F"/>
    <w:rsid w:val="00C60C9B"/>
    <w:rsid w:val="00C61068"/>
    <w:rsid w:val="00C610DE"/>
    <w:rsid w:val="00C61157"/>
    <w:rsid w:val="00C6131E"/>
    <w:rsid w:val="00C61419"/>
    <w:rsid w:val="00C616A9"/>
    <w:rsid w:val="00C61798"/>
    <w:rsid w:val="00C617F0"/>
    <w:rsid w:val="00C61DB8"/>
    <w:rsid w:val="00C61EA0"/>
    <w:rsid w:val="00C62053"/>
    <w:rsid w:val="00C6210D"/>
    <w:rsid w:val="00C6216C"/>
    <w:rsid w:val="00C62B12"/>
    <w:rsid w:val="00C62BE4"/>
    <w:rsid w:val="00C635C9"/>
    <w:rsid w:val="00C63AD6"/>
    <w:rsid w:val="00C63ADA"/>
    <w:rsid w:val="00C63BFA"/>
    <w:rsid w:val="00C63D0F"/>
    <w:rsid w:val="00C63E46"/>
    <w:rsid w:val="00C64109"/>
    <w:rsid w:val="00C641D6"/>
    <w:rsid w:val="00C642BA"/>
    <w:rsid w:val="00C64940"/>
    <w:rsid w:val="00C64C75"/>
    <w:rsid w:val="00C64D2C"/>
    <w:rsid w:val="00C64F31"/>
    <w:rsid w:val="00C64F64"/>
    <w:rsid w:val="00C650F8"/>
    <w:rsid w:val="00C6525B"/>
    <w:rsid w:val="00C652E7"/>
    <w:rsid w:val="00C6533F"/>
    <w:rsid w:val="00C6582C"/>
    <w:rsid w:val="00C65BF3"/>
    <w:rsid w:val="00C65D3E"/>
    <w:rsid w:val="00C66074"/>
    <w:rsid w:val="00C6646F"/>
    <w:rsid w:val="00C66C60"/>
    <w:rsid w:val="00C66CFF"/>
    <w:rsid w:val="00C66D1D"/>
    <w:rsid w:val="00C66D92"/>
    <w:rsid w:val="00C66F79"/>
    <w:rsid w:val="00C67D32"/>
    <w:rsid w:val="00C67D80"/>
    <w:rsid w:val="00C70239"/>
    <w:rsid w:val="00C702CC"/>
    <w:rsid w:val="00C70713"/>
    <w:rsid w:val="00C7073B"/>
    <w:rsid w:val="00C70A48"/>
    <w:rsid w:val="00C70DE3"/>
    <w:rsid w:val="00C71A38"/>
    <w:rsid w:val="00C71B49"/>
    <w:rsid w:val="00C72299"/>
    <w:rsid w:val="00C7259B"/>
    <w:rsid w:val="00C72634"/>
    <w:rsid w:val="00C726F8"/>
    <w:rsid w:val="00C727EF"/>
    <w:rsid w:val="00C72C20"/>
    <w:rsid w:val="00C72CC2"/>
    <w:rsid w:val="00C72D32"/>
    <w:rsid w:val="00C72E78"/>
    <w:rsid w:val="00C735FD"/>
    <w:rsid w:val="00C738F3"/>
    <w:rsid w:val="00C73B34"/>
    <w:rsid w:val="00C73EA8"/>
    <w:rsid w:val="00C73EBC"/>
    <w:rsid w:val="00C73F20"/>
    <w:rsid w:val="00C74126"/>
    <w:rsid w:val="00C741CE"/>
    <w:rsid w:val="00C7421A"/>
    <w:rsid w:val="00C7425B"/>
    <w:rsid w:val="00C74800"/>
    <w:rsid w:val="00C74B6E"/>
    <w:rsid w:val="00C74CE6"/>
    <w:rsid w:val="00C74D21"/>
    <w:rsid w:val="00C75170"/>
    <w:rsid w:val="00C7519D"/>
    <w:rsid w:val="00C754A1"/>
    <w:rsid w:val="00C754F6"/>
    <w:rsid w:val="00C75576"/>
    <w:rsid w:val="00C756AB"/>
    <w:rsid w:val="00C757C2"/>
    <w:rsid w:val="00C75F04"/>
    <w:rsid w:val="00C75FE7"/>
    <w:rsid w:val="00C7640F"/>
    <w:rsid w:val="00C76852"/>
    <w:rsid w:val="00C7687A"/>
    <w:rsid w:val="00C76ADD"/>
    <w:rsid w:val="00C76D3C"/>
    <w:rsid w:val="00C76E93"/>
    <w:rsid w:val="00C771FF"/>
    <w:rsid w:val="00C7720F"/>
    <w:rsid w:val="00C77367"/>
    <w:rsid w:val="00C77826"/>
    <w:rsid w:val="00C77935"/>
    <w:rsid w:val="00C77ACA"/>
    <w:rsid w:val="00C77D25"/>
    <w:rsid w:val="00C77DF4"/>
    <w:rsid w:val="00C80E84"/>
    <w:rsid w:val="00C81058"/>
    <w:rsid w:val="00C81210"/>
    <w:rsid w:val="00C814E5"/>
    <w:rsid w:val="00C81C1F"/>
    <w:rsid w:val="00C81CBD"/>
    <w:rsid w:val="00C81F40"/>
    <w:rsid w:val="00C81F7D"/>
    <w:rsid w:val="00C82270"/>
    <w:rsid w:val="00C8237C"/>
    <w:rsid w:val="00C830A2"/>
    <w:rsid w:val="00C83207"/>
    <w:rsid w:val="00C8326F"/>
    <w:rsid w:val="00C83A49"/>
    <w:rsid w:val="00C83AA0"/>
    <w:rsid w:val="00C83AE1"/>
    <w:rsid w:val="00C83C92"/>
    <w:rsid w:val="00C83E2C"/>
    <w:rsid w:val="00C840FC"/>
    <w:rsid w:val="00C8415C"/>
    <w:rsid w:val="00C84302"/>
    <w:rsid w:val="00C84348"/>
    <w:rsid w:val="00C84487"/>
    <w:rsid w:val="00C845B3"/>
    <w:rsid w:val="00C84632"/>
    <w:rsid w:val="00C84760"/>
    <w:rsid w:val="00C84BD3"/>
    <w:rsid w:val="00C84D14"/>
    <w:rsid w:val="00C85060"/>
    <w:rsid w:val="00C85186"/>
    <w:rsid w:val="00C85273"/>
    <w:rsid w:val="00C85287"/>
    <w:rsid w:val="00C858E3"/>
    <w:rsid w:val="00C859F8"/>
    <w:rsid w:val="00C85C85"/>
    <w:rsid w:val="00C85D11"/>
    <w:rsid w:val="00C861F8"/>
    <w:rsid w:val="00C8659F"/>
    <w:rsid w:val="00C86B32"/>
    <w:rsid w:val="00C86B59"/>
    <w:rsid w:val="00C86C2D"/>
    <w:rsid w:val="00C87035"/>
    <w:rsid w:val="00C870BE"/>
    <w:rsid w:val="00C87166"/>
    <w:rsid w:val="00C8751D"/>
    <w:rsid w:val="00C877A5"/>
    <w:rsid w:val="00C87997"/>
    <w:rsid w:val="00C87D95"/>
    <w:rsid w:val="00C87DBF"/>
    <w:rsid w:val="00C900FF"/>
    <w:rsid w:val="00C90100"/>
    <w:rsid w:val="00C90270"/>
    <w:rsid w:val="00C907CC"/>
    <w:rsid w:val="00C9081C"/>
    <w:rsid w:val="00C91020"/>
    <w:rsid w:val="00C91393"/>
    <w:rsid w:val="00C913FC"/>
    <w:rsid w:val="00C91687"/>
    <w:rsid w:val="00C919AC"/>
    <w:rsid w:val="00C91C60"/>
    <w:rsid w:val="00C91E94"/>
    <w:rsid w:val="00C92277"/>
    <w:rsid w:val="00C92348"/>
    <w:rsid w:val="00C92581"/>
    <w:rsid w:val="00C928B0"/>
    <w:rsid w:val="00C92CA9"/>
    <w:rsid w:val="00C92FE0"/>
    <w:rsid w:val="00C93327"/>
    <w:rsid w:val="00C933F3"/>
    <w:rsid w:val="00C934B2"/>
    <w:rsid w:val="00C93750"/>
    <w:rsid w:val="00C93A1B"/>
    <w:rsid w:val="00C93DD5"/>
    <w:rsid w:val="00C941F5"/>
    <w:rsid w:val="00C945F1"/>
    <w:rsid w:val="00C949BC"/>
    <w:rsid w:val="00C94A7E"/>
    <w:rsid w:val="00C94CB1"/>
    <w:rsid w:val="00C94EC8"/>
    <w:rsid w:val="00C95215"/>
    <w:rsid w:val="00C954FC"/>
    <w:rsid w:val="00C95531"/>
    <w:rsid w:val="00C957A2"/>
    <w:rsid w:val="00C95AB9"/>
    <w:rsid w:val="00C962CB"/>
    <w:rsid w:val="00C966AA"/>
    <w:rsid w:val="00C9678E"/>
    <w:rsid w:val="00C96856"/>
    <w:rsid w:val="00C96894"/>
    <w:rsid w:val="00C96A6F"/>
    <w:rsid w:val="00C96BC2"/>
    <w:rsid w:val="00C96C01"/>
    <w:rsid w:val="00C96E31"/>
    <w:rsid w:val="00C96F2B"/>
    <w:rsid w:val="00C972D2"/>
    <w:rsid w:val="00C97707"/>
    <w:rsid w:val="00C97965"/>
    <w:rsid w:val="00C97EFE"/>
    <w:rsid w:val="00CA0091"/>
    <w:rsid w:val="00CA048F"/>
    <w:rsid w:val="00CA0570"/>
    <w:rsid w:val="00CA0EE5"/>
    <w:rsid w:val="00CA0FDE"/>
    <w:rsid w:val="00CA11D2"/>
    <w:rsid w:val="00CA1521"/>
    <w:rsid w:val="00CA15FE"/>
    <w:rsid w:val="00CA1962"/>
    <w:rsid w:val="00CA1D78"/>
    <w:rsid w:val="00CA1EF0"/>
    <w:rsid w:val="00CA220C"/>
    <w:rsid w:val="00CA244B"/>
    <w:rsid w:val="00CA26F3"/>
    <w:rsid w:val="00CA2E53"/>
    <w:rsid w:val="00CA2EB1"/>
    <w:rsid w:val="00CA38EA"/>
    <w:rsid w:val="00CA3F47"/>
    <w:rsid w:val="00CA3F6C"/>
    <w:rsid w:val="00CA407F"/>
    <w:rsid w:val="00CA4391"/>
    <w:rsid w:val="00CA444C"/>
    <w:rsid w:val="00CA47F5"/>
    <w:rsid w:val="00CA4855"/>
    <w:rsid w:val="00CA4EF2"/>
    <w:rsid w:val="00CA4F1F"/>
    <w:rsid w:val="00CA4F96"/>
    <w:rsid w:val="00CA54D7"/>
    <w:rsid w:val="00CA5627"/>
    <w:rsid w:val="00CA57CB"/>
    <w:rsid w:val="00CA57D1"/>
    <w:rsid w:val="00CA59BB"/>
    <w:rsid w:val="00CA5DEC"/>
    <w:rsid w:val="00CA610D"/>
    <w:rsid w:val="00CA6159"/>
    <w:rsid w:val="00CA624C"/>
    <w:rsid w:val="00CA6310"/>
    <w:rsid w:val="00CA644D"/>
    <w:rsid w:val="00CA65C6"/>
    <w:rsid w:val="00CA6746"/>
    <w:rsid w:val="00CA67D3"/>
    <w:rsid w:val="00CA67FB"/>
    <w:rsid w:val="00CA688D"/>
    <w:rsid w:val="00CA6B6C"/>
    <w:rsid w:val="00CA6BDF"/>
    <w:rsid w:val="00CA6F36"/>
    <w:rsid w:val="00CA75BD"/>
    <w:rsid w:val="00CA7CEF"/>
    <w:rsid w:val="00CB01CC"/>
    <w:rsid w:val="00CB025F"/>
    <w:rsid w:val="00CB0361"/>
    <w:rsid w:val="00CB0375"/>
    <w:rsid w:val="00CB073D"/>
    <w:rsid w:val="00CB0A30"/>
    <w:rsid w:val="00CB0D16"/>
    <w:rsid w:val="00CB0D6A"/>
    <w:rsid w:val="00CB0D83"/>
    <w:rsid w:val="00CB0F5B"/>
    <w:rsid w:val="00CB0F6C"/>
    <w:rsid w:val="00CB1031"/>
    <w:rsid w:val="00CB174E"/>
    <w:rsid w:val="00CB1A23"/>
    <w:rsid w:val="00CB1B30"/>
    <w:rsid w:val="00CB1D74"/>
    <w:rsid w:val="00CB2369"/>
    <w:rsid w:val="00CB26D9"/>
    <w:rsid w:val="00CB26E6"/>
    <w:rsid w:val="00CB2BAD"/>
    <w:rsid w:val="00CB2C19"/>
    <w:rsid w:val="00CB2C41"/>
    <w:rsid w:val="00CB2EB3"/>
    <w:rsid w:val="00CB3091"/>
    <w:rsid w:val="00CB314B"/>
    <w:rsid w:val="00CB3457"/>
    <w:rsid w:val="00CB3577"/>
    <w:rsid w:val="00CB36A9"/>
    <w:rsid w:val="00CB3711"/>
    <w:rsid w:val="00CB3860"/>
    <w:rsid w:val="00CB386C"/>
    <w:rsid w:val="00CB38C3"/>
    <w:rsid w:val="00CB39E4"/>
    <w:rsid w:val="00CB3A6C"/>
    <w:rsid w:val="00CB3BC2"/>
    <w:rsid w:val="00CB3F06"/>
    <w:rsid w:val="00CB3F0B"/>
    <w:rsid w:val="00CB3FA1"/>
    <w:rsid w:val="00CB4AD1"/>
    <w:rsid w:val="00CB4E74"/>
    <w:rsid w:val="00CB5026"/>
    <w:rsid w:val="00CB50A6"/>
    <w:rsid w:val="00CB50C9"/>
    <w:rsid w:val="00CB51ED"/>
    <w:rsid w:val="00CB59E7"/>
    <w:rsid w:val="00CB5A11"/>
    <w:rsid w:val="00CB5F0B"/>
    <w:rsid w:val="00CB60AA"/>
    <w:rsid w:val="00CB6283"/>
    <w:rsid w:val="00CB68F0"/>
    <w:rsid w:val="00CB6C17"/>
    <w:rsid w:val="00CB6ED0"/>
    <w:rsid w:val="00CB6F02"/>
    <w:rsid w:val="00CB753A"/>
    <w:rsid w:val="00CB77AA"/>
    <w:rsid w:val="00CB7863"/>
    <w:rsid w:val="00CB7CBA"/>
    <w:rsid w:val="00CB7D42"/>
    <w:rsid w:val="00CB7EF2"/>
    <w:rsid w:val="00CC01C7"/>
    <w:rsid w:val="00CC0A48"/>
    <w:rsid w:val="00CC1564"/>
    <w:rsid w:val="00CC1D42"/>
    <w:rsid w:val="00CC1ECE"/>
    <w:rsid w:val="00CC2303"/>
    <w:rsid w:val="00CC2340"/>
    <w:rsid w:val="00CC234F"/>
    <w:rsid w:val="00CC25FB"/>
    <w:rsid w:val="00CC2665"/>
    <w:rsid w:val="00CC26E3"/>
    <w:rsid w:val="00CC2911"/>
    <w:rsid w:val="00CC29A9"/>
    <w:rsid w:val="00CC2B0F"/>
    <w:rsid w:val="00CC2BB0"/>
    <w:rsid w:val="00CC2C03"/>
    <w:rsid w:val="00CC39C5"/>
    <w:rsid w:val="00CC3B46"/>
    <w:rsid w:val="00CC3D39"/>
    <w:rsid w:val="00CC3EFD"/>
    <w:rsid w:val="00CC412B"/>
    <w:rsid w:val="00CC434A"/>
    <w:rsid w:val="00CC445A"/>
    <w:rsid w:val="00CC45B4"/>
    <w:rsid w:val="00CC4B01"/>
    <w:rsid w:val="00CC4DC3"/>
    <w:rsid w:val="00CC536E"/>
    <w:rsid w:val="00CC5409"/>
    <w:rsid w:val="00CC56C6"/>
    <w:rsid w:val="00CC57C0"/>
    <w:rsid w:val="00CC59B4"/>
    <w:rsid w:val="00CC5A36"/>
    <w:rsid w:val="00CC5B49"/>
    <w:rsid w:val="00CC5F02"/>
    <w:rsid w:val="00CC68A9"/>
    <w:rsid w:val="00CC6CD7"/>
    <w:rsid w:val="00CC72EE"/>
    <w:rsid w:val="00CC73CF"/>
    <w:rsid w:val="00CC7431"/>
    <w:rsid w:val="00CC7521"/>
    <w:rsid w:val="00CC7889"/>
    <w:rsid w:val="00CD00F8"/>
    <w:rsid w:val="00CD05C8"/>
    <w:rsid w:val="00CD05F2"/>
    <w:rsid w:val="00CD0665"/>
    <w:rsid w:val="00CD0856"/>
    <w:rsid w:val="00CD0B59"/>
    <w:rsid w:val="00CD0DAD"/>
    <w:rsid w:val="00CD105C"/>
    <w:rsid w:val="00CD111A"/>
    <w:rsid w:val="00CD1160"/>
    <w:rsid w:val="00CD12E5"/>
    <w:rsid w:val="00CD1591"/>
    <w:rsid w:val="00CD1656"/>
    <w:rsid w:val="00CD1747"/>
    <w:rsid w:val="00CD192E"/>
    <w:rsid w:val="00CD1B6A"/>
    <w:rsid w:val="00CD1C37"/>
    <w:rsid w:val="00CD1C7D"/>
    <w:rsid w:val="00CD21B5"/>
    <w:rsid w:val="00CD2458"/>
    <w:rsid w:val="00CD28F8"/>
    <w:rsid w:val="00CD2D68"/>
    <w:rsid w:val="00CD334E"/>
    <w:rsid w:val="00CD33AA"/>
    <w:rsid w:val="00CD377D"/>
    <w:rsid w:val="00CD4223"/>
    <w:rsid w:val="00CD43D6"/>
    <w:rsid w:val="00CD4AFF"/>
    <w:rsid w:val="00CD4B40"/>
    <w:rsid w:val="00CD5002"/>
    <w:rsid w:val="00CD500B"/>
    <w:rsid w:val="00CD5026"/>
    <w:rsid w:val="00CD53F8"/>
    <w:rsid w:val="00CD54B0"/>
    <w:rsid w:val="00CD591A"/>
    <w:rsid w:val="00CD59E7"/>
    <w:rsid w:val="00CD5D45"/>
    <w:rsid w:val="00CD5E96"/>
    <w:rsid w:val="00CD5ECD"/>
    <w:rsid w:val="00CD5FB7"/>
    <w:rsid w:val="00CD6427"/>
    <w:rsid w:val="00CD651E"/>
    <w:rsid w:val="00CD660A"/>
    <w:rsid w:val="00CD694B"/>
    <w:rsid w:val="00CD6BFD"/>
    <w:rsid w:val="00CD6D7C"/>
    <w:rsid w:val="00CD71BF"/>
    <w:rsid w:val="00CD72BE"/>
    <w:rsid w:val="00CD72DA"/>
    <w:rsid w:val="00CD735B"/>
    <w:rsid w:val="00CD799D"/>
    <w:rsid w:val="00CD7A0C"/>
    <w:rsid w:val="00CD7AA0"/>
    <w:rsid w:val="00CD7B78"/>
    <w:rsid w:val="00CD7BF4"/>
    <w:rsid w:val="00CD7E14"/>
    <w:rsid w:val="00CE01BD"/>
    <w:rsid w:val="00CE0583"/>
    <w:rsid w:val="00CE06B3"/>
    <w:rsid w:val="00CE0C5B"/>
    <w:rsid w:val="00CE0D63"/>
    <w:rsid w:val="00CE0E65"/>
    <w:rsid w:val="00CE11BF"/>
    <w:rsid w:val="00CE11EE"/>
    <w:rsid w:val="00CE1CF6"/>
    <w:rsid w:val="00CE22D4"/>
    <w:rsid w:val="00CE2349"/>
    <w:rsid w:val="00CE2865"/>
    <w:rsid w:val="00CE2C4C"/>
    <w:rsid w:val="00CE2D95"/>
    <w:rsid w:val="00CE2DA6"/>
    <w:rsid w:val="00CE3262"/>
    <w:rsid w:val="00CE32FF"/>
    <w:rsid w:val="00CE3354"/>
    <w:rsid w:val="00CE34BF"/>
    <w:rsid w:val="00CE361D"/>
    <w:rsid w:val="00CE423D"/>
    <w:rsid w:val="00CE437C"/>
    <w:rsid w:val="00CE47BA"/>
    <w:rsid w:val="00CE4827"/>
    <w:rsid w:val="00CE4B10"/>
    <w:rsid w:val="00CE4CBA"/>
    <w:rsid w:val="00CE4E0F"/>
    <w:rsid w:val="00CE50A7"/>
    <w:rsid w:val="00CE53E2"/>
    <w:rsid w:val="00CE5720"/>
    <w:rsid w:val="00CE57CB"/>
    <w:rsid w:val="00CE58C8"/>
    <w:rsid w:val="00CE5A68"/>
    <w:rsid w:val="00CE5D04"/>
    <w:rsid w:val="00CE5ED8"/>
    <w:rsid w:val="00CE62EA"/>
    <w:rsid w:val="00CE6332"/>
    <w:rsid w:val="00CE65C3"/>
    <w:rsid w:val="00CE6688"/>
    <w:rsid w:val="00CE6915"/>
    <w:rsid w:val="00CE6C08"/>
    <w:rsid w:val="00CE6D9C"/>
    <w:rsid w:val="00CE72F3"/>
    <w:rsid w:val="00CE7579"/>
    <w:rsid w:val="00CE791F"/>
    <w:rsid w:val="00CE7968"/>
    <w:rsid w:val="00CE7A82"/>
    <w:rsid w:val="00CE7ACB"/>
    <w:rsid w:val="00CF0394"/>
    <w:rsid w:val="00CF03A5"/>
    <w:rsid w:val="00CF05A7"/>
    <w:rsid w:val="00CF07D4"/>
    <w:rsid w:val="00CF0873"/>
    <w:rsid w:val="00CF094D"/>
    <w:rsid w:val="00CF09F3"/>
    <w:rsid w:val="00CF0AF7"/>
    <w:rsid w:val="00CF0CBE"/>
    <w:rsid w:val="00CF165D"/>
    <w:rsid w:val="00CF1764"/>
    <w:rsid w:val="00CF181D"/>
    <w:rsid w:val="00CF1CC2"/>
    <w:rsid w:val="00CF1E32"/>
    <w:rsid w:val="00CF1E78"/>
    <w:rsid w:val="00CF2345"/>
    <w:rsid w:val="00CF2365"/>
    <w:rsid w:val="00CF23AB"/>
    <w:rsid w:val="00CF2A32"/>
    <w:rsid w:val="00CF2A83"/>
    <w:rsid w:val="00CF2BA6"/>
    <w:rsid w:val="00CF2FA9"/>
    <w:rsid w:val="00CF33CE"/>
    <w:rsid w:val="00CF3F63"/>
    <w:rsid w:val="00CF4177"/>
    <w:rsid w:val="00CF4231"/>
    <w:rsid w:val="00CF42C2"/>
    <w:rsid w:val="00CF43BF"/>
    <w:rsid w:val="00CF43DC"/>
    <w:rsid w:val="00CF452E"/>
    <w:rsid w:val="00CF46F5"/>
    <w:rsid w:val="00CF4737"/>
    <w:rsid w:val="00CF4AAD"/>
    <w:rsid w:val="00CF4DD2"/>
    <w:rsid w:val="00CF4F68"/>
    <w:rsid w:val="00CF503C"/>
    <w:rsid w:val="00CF50F7"/>
    <w:rsid w:val="00CF5263"/>
    <w:rsid w:val="00CF5FE8"/>
    <w:rsid w:val="00CF633C"/>
    <w:rsid w:val="00CF6361"/>
    <w:rsid w:val="00CF6904"/>
    <w:rsid w:val="00CF6D93"/>
    <w:rsid w:val="00CF742C"/>
    <w:rsid w:val="00CF7917"/>
    <w:rsid w:val="00CF798F"/>
    <w:rsid w:val="00CF7A31"/>
    <w:rsid w:val="00CF7A3A"/>
    <w:rsid w:val="00CFF35C"/>
    <w:rsid w:val="00D0029E"/>
    <w:rsid w:val="00D00413"/>
    <w:rsid w:val="00D00460"/>
    <w:rsid w:val="00D006DC"/>
    <w:rsid w:val="00D00A1C"/>
    <w:rsid w:val="00D00B0E"/>
    <w:rsid w:val="00D00BD8"/>
    <w:rsid w:val="00D00EEB"/>
    <w:rsid w:val="00D00F6B"/>
    <w:rsid w:val="00D0100A"/>
    <w:rsid w:val="00D0106D"/>
    <w:rsid w:val="00D01379"/>
    <w:rsid w:val="00D014C8"/>
    <w:rsid w:val="00D0153E"/>
    <w:rsid w:val="00D01555"/>
    <w:rsid w:val="00D01737"/>
    <w:rsid w:val="00D017D6"/>
    <w:rsid w:val="00D0196C"/>
    <w:rsid w:val="00D01C9C"/>
    <w:rsid w:val="00D01E65"/>
    <w:rsid w:val="00D01FA3"/>
    <w:rsid w:val="00D02143"/>
    <w:rsid w:val="00D0247D"/>
    <w:rsid w:val="00D026E7"/>
    <w:rsid w:val="00D029B4"/>
    <w:rsid w:val="00D02A59"/>
    <w:rsid w:val="00D030A3"/>
    <w:rsid w:val="00D031E5"/>
    <w:rsid w:val="00D03450"/>
    <w:rsid w:val="00D0355F"/>
    <w:rsid w:val="00D0378E"/>
    <w:rsid w:val="00D03849"/>
    <w:rsid w:val="00D03856"/>
    <w:rsid w:val="00D038D4"/>
    <w:rsid w:val="00D03EC3"/>
    <w:rsid w:val="00D0426F"/>
    <w:rsid w:val="00D04350"/>
    <w:rsid w:val="00D047D7"/>
    <w:rsid w:val="00D048FF"/>
    <w:rsid w:val="00D04EAC"/>
    <w:rsid w:val="00D05004"/>
    <w:rsid w:val="00D05158"/>
    <w:rsid w:val="00D05870"/>
    <w:rsid w:val="00D05943"/>
    <w:rsid w:val="00D05A6F"/>
    <w:rsid w:val="00D05B5C"/>
    <w:rsid w:val="00D05C1D"/>
    <w:rsid w:val="00D05D1B"/>
    <w:rsid w:val="00D060A1"/>
    <w:rsid w:val="00D0617D"/>
    <w:rsid w:val="00D062FB"/>
    <w:rsid w:val="00D06379"/>
    <w:rsid w:val="00D0648D"/>
    <w:rsid w:val="00D0667C"/>
    <w:rsid w:val="00D068ED"/>
    <w:rsid w:val="00D069D8"/>
    <w:rsid w:val="00D06B69"/>
    <w:rsid w:val="00D06BB3"/>
    <w:rsid w:val="00D06D67"/>
    <w:rsid w:val="00D06E60"/>
    <w:rsid w:val="00D06FAF"/>
    <w:rsid w:val="00D0769E"/>
    <w:rsid w:val="00D07880"/>
    <w:rsid w:val="00D078C9"/>
    <w:rsid w:val="00D07E68"/>
    <w:rsid w:val="00D07F52"/>
    <w:rsid w:val="00D07FB3"/>
    <w:rsid w:val="00D10078"/>
    <w:rsid w:val="00D10473"/>
    <w:rsid w:val="00D105E7"/>
    <w:rsid w:val="00D10DB3"/>
    <w:rsid w:val="00D10ED4"/>
    <w:rsid w:val="00D1137F"/>
    <w:rsid w:val="00D117A6"/>
    <w:rsid w:val="00D11A80"/>
    <w:rsid w:val="00D11B57"/>
    <w:rsid w:val="00D11BCD"/>
    <w:rsid w:val="00D11C86"/>
    <w:rsid w:val="00D12019"/>
    <w:rsid w:val="00D120D0"/>
    <w:rsid w:val="00D12183"/>
    <w:rsid w:val="00D12568"/>
    <w:rsid w:val="00D125BC"/>
    <w:rsid w:val="00D126C8"/>
    <w:rsid w:val="00D127F3"/>
    <w:rsid w:val="00D12A9C"/>
    <w:rsid w:val="00D12BB1"/>
    <w:rsid w:val="00D13531"/>
    <w:rsid w:val="00D13C98"/>
    <w:rsid w:val="00D13D38"/>
    <w:rsid w:val="00D13DA0"/>
    <w:rsid w:val="00D14156"/>
    <w:rsid w:val="00D1444F"/>
    <w:rsid w:val="00D14500"/>
    <w:rsid w:val="00D146D6"/>
    <w:rsid w:val="00D14794"/>
    <w:rsid w:val="00D14D7D"/>
    <w:rsid w:val="00D14EED"/>
    <w:rsid w:val="00D15072"/>
    <w:rsid w:val="00D1545E"/>
    <w:rsid w:val="00D154EB"/>
    <w:rsid w:val="00D15684"/>
    <w:rsid w:val="00D157F1"/>
    <w:rsid w:val="00D15B2A"/>
    <w:rsid w:val="00D15C4C"/>
    <w:rsid w:val="00D1668C"/>
    <w:rsid w:val="00D166EC"/>
    <w:rsid w:val="00D1698F"/>
    <w:rsid w:val="00D16E3C"/>
    <w:rsid w:val="00D17285"/>
    <w:rsid w:val="00D20619"/>
    <w:rsid w:val="00D207E4"/>
    <w:rsid w:val="00D208A6"/>
    <w:rsid w:val="00D208B3"/>
    <w:rsid w:val="00D20977"/>
    <w:rsid w:val="00D21070"/>
    <w:rsid w:val="00D210FD"/>
    <w:rsid w:val="00D2134D"/>
    <w:rsid w:val="00D21355"/>
    <w:rsid w:val="00D21C46"/>
    <w:rsid w:val="00D22346"/>
    <w:rsid w:val="00D223CD"/>
    <w:rsid w:val="00D22575"/>
    <w:rsid w:val="00D22A72"/>
    <w:rsid w:val="00D22DB4"/>
    <w:rsid w:val="00D22DB5"/>
    <w:rsid w:val="00D22E41"/>
    <w:rsid w:val="00D23471"/>
    <w:rsid w:val="00D235F2"/>
    <w:rsid w:val="00D236F7"/>
    <w:rsid w:val="00D23747"/>
    <w:rsid w:val="00D23748"/>
    <w:rsid w:val="00D2375F"/>
    <w:rsid w:val="00D23846"/>
    <w:rsid w:val="00D23CB0"/>
    <w:rsid w:val="00D23DE6"/>
    <w:rsid w:val="00D23EA9"/>
    <w:rsid w:val="00D23F5D"/>
    <w:rsid w:val="00D2447D"/>
    <w:rsid w:val="00D247E3"/>
    <w:rsid w:val="00D24999"/>
    <w:rsid w:val="00D24D13"/>
    <w:rsid w:val="00D24E33"/>
    <w:rsid w:val="00D25270"/>
    <w:rsid w:val="00D2530C"/>
    <w:rsid w:val="00D254A7"/>
    <w:rsid w:val="00D25BED"/>
    <w:rsid w:val="00D25F4D"/>
    <w:rsid w:val="00D26323"/>
    <w:rsid w:val="00D2659D"/>
    <w:rsid w:val="00D268DE"/>
    <w:rsid w:val="00D26B4A"/>
    <w:rsid w:val="00D26C4A"/>
    <w:rsid w:val="00D26FD4"/>
    <w:rsid w:val="00D27A06"/>
    <w:rsid w:val="00D27D23"/>
    <w:rsid w:val="00D30174"/>
    <w:rsid w:val="00D309EF"/>
    <w:rsid w:val="00D309F9"/>
    <w:rsid w:val="00D30C17"/>
    <w:rsid w:val="00D30F0B"/>
    <w:rsid w:val="00D30F42"/>
    <w:rsid w:val="00D30F82"/>
    <w:rsid w:val="00D31128"/>
    <w:rsid w:val="00D31219"/>
    <w:rsid w:val="00D31429"/>
    <w:rsid w:val="00D31676"/>
    <w:rsid w:val="00D320B9"/>
    <w:rsid w:val="00D3212E"/>
    <w:rsid w:val="00D32184"/>
    <w:rsid w:val="00D324EA"/>
    <w:rsid w:val="00D32BA4"/>
    <w:rsid w:val="00D33096"/>
    <w:rsid w:val="00D330F7"/>
    <w:rsid w:val="00D331DA"/>
    <w:rsid w:val="00D332C3"/>
    <w:rsid w:val="00D3336A"/>
    <w:rsid w:val="00D33424"/>
    <w:rsid w:val="00D33A7B"/>
    <w:rsid w:val="00D33BA8"/>
    <w:rsid w:val="00D33C38"/>
    <w:rsid w:val="00D3406B"/>
    <w:rsid w:val="00D340E2"/>
    <w:rsid w:val="00D34845"/>
    <w:rsid w:val="00D34916"/>
    <w:rsid w:val="00D34D05"/>
    <w:rsid w:val="00D34D97"/>
    <w:rsid w:val="00D34DC1"/>
    <w:rsid w:val="00D35309"/>
    <w:rsid w:val="00D358E4"/>
    <w:rsid w:val="00D359C4"/>
    <w:rsid w:val="00D363D3"/>
    <w:rsid w:val="00D3657A"/>
    <w:rsid w:val="00D36C73"/>
    <w:rsid w:val="00D36EA1"/>
    <w:rsid w:val="00D36F78"/>
    <w:rsid w:val="00D3701C"/>
    <w:rsid w:val="00D37470"/>
    <w:rsid w:val="00D3796F"/>
    <w:rsid w:val="00D379BF"/>
    <w:rsid w:val="00D37A51"/>
    <w:rsid w:val="00D37B34"/>
    <w:rsid w:val="00D37C82"/>
    <w:rsid w:val="00D37F53"/>
    <w:rsid w:val="00D40006"/>
    <w:rsid w:val="00D4004D"/>
    <w:rsid w:val="00D40524"/>
    <w:rsid w:val="00D40CDA"/>
    <w:rsid w:val="00D40D41"/>
    <w:rsid w:val="00D40F77"/>
    <w:rsid w:val="00D4138D"/>
    <w:rsid w:val="00D4144B"/>
    <w:rsid w:val="00D4169D"/>
    <w:rsid w:val="00D416D0"/>
    <w:rsid w:val="00D41927"/>
    <w:rsid w:val="00D41A5B"/>
    <w:rsid w:val="00D41C3A"/>
    <w:rsid w:val="00D41D99"/>
    <w:rsid w:val="00D41E31"/>
    <w:rsid w:val="00D42176"/>
    <w:rsid w:val="00D42B6C"/>
    <w:rsid w:val="00D42C82"/>
    <w:rsid w:val="00D43BB2"/>
    <w:rsid w:val="00D43C14"/>
    <w:rsid w:val="00D43D88"/>
    <w:rsid w:val="00D43DF2"/>
    <w:rsid w:val="00D43E87"/>
    <w:rsid w:val="00D441EB"/>
    <w:rsid w:val="00D4468D"/>
    <w:rsid w:val="00D44EFD"/>
    <w:rsid w:val="00D45081"/>
    <w:rsid w:val="00D451CA"/>
    <w:rsid w:val="00D4542B"/>
    <w:rsid w:val="00D4577F"/>
    <w:rsid w:val="00D45A49"/>
    <w:rsid w:val="00D45D3F"/>
    <w:rsid w:val="00D45E37"/>
    <w:rsid w:val="00D460F8"/>
    <w:rsid w:val="00D462B6"/>
    <w:rsid w:val="00D4646B"/>
    <w:rsid w:val="00D46E46"/>
    <w:rsid w:val="00D4738C"/>
    <w:rsid w:val="00D47C53"/>
    <w:rsid w:val="00D47D37"/>
    <w:rsid w:val="00D47D50"/>
    <w:rsid w:val="00D47DB1"/>
    <w:rsid w:val="00D47EC4"/>
    <w:rsid w:val="00D502CD"/>
    <w:rsid w:val="00D50591"/>
    <w:rsid w:val="00D50692"/>
    <w:rsid w:val="00D5088B"/>
    <w:rsid w:val="00D509C0"/>
    <w:rsid w:val="00D50A24"/>
    <w:rsid w:val="00D50AF3"/>
    <w:rsid w:val="00D50B9B"/>
    <w:rsid w:val="00D51426"/>
    <w:rsid w:val="00D51526"/>
    <w:rsid w:val="00D515E5"/>
    <w:rsid w:val="00D5176D"/>
    <w:rsid w:val="00D51825"/>
    <w:rsid w:val="00D51ABA"/>
    <w:rsid w:val="00D51BAA"/>
    <w:rsid w:val="00D52302"/>
    <w:rsid w:val="00D52396"/>
    <w:rsid w:val="00D52431"/>
    <w:rsid w:val="00D524C5"/>
    <w:rsid w:val="00D528B9"/>
    <w:rsid w:val="00D52A8F"/>
    <w:rsid w:val="00D52AA1"/>
    <w:rsid w:val="00D52B1A"/>
    <w:rsid w:val="00D52C1E"/>
    <w:rsid w:val="00D52D4E"/>
    <w:rsid w:val="00D52E02"/>
    <w:rsid w:val="00D52EFE"/>
    <w:rsid w:val="00D53175"/>
    <w:rsid w:val="00D532A6"/>
    <w:rsid w:val="00D53448"/>
    <w:rsid w:val="00D53461"/>
    <w:rsid w:val="00D53684"/>
    <w:rsid w:val="00D5379B"/>
    <w:rsid w:val="00D537F7"/>
    <w:rsid w:val="00D53926"/>
    <w:rsid w:val="00D53AA3"/>
    <w:rsid w:val="00D53AF2"/>
    <w:rsid w:val="00D53B89"/>
    <w:rsid w:val="00D53C1E"/>
    <w:rsid w:val="00D544B6"/>
    <w:rsid w:val="00D54737"/>
    <w:rsid w:val="00D54935"/>
    <w:rsid w:val="00D54DA6"/>
    <w:rsid w:val="00D55062"/>
    <w:rsid w:val="00D55171"/>
    <w:rsid w:val="00D556E0"/>
    <w:rsid w:val="00D55B52"/>
    <w:rsid w:val="00D55BBE"/>
    <w:rsid w:val="00D55CF5"/>
    <w:rsid w:val="00D55E75"/>
    <w:rsid w:val="00D56017"/>
    <w:rsid w:val="00D561AF"/>
    <w:rsid w:val="00D561DD"/>
    <w:rsid w:val="00D562A6"/>
    <w:rsid w:val="00D5679E"/>
    <w:rsid w:val="00D56C63"/>
    <w:rsid w:val="00D56D1D"/>
    <w:rsid w:val="00D56E5A"/>
    <w:rsid w:val="00D5723F"/>
    <w:rsid w:val="00D57B7D"/>
    <w:rsid w:val="00D57CC8"/>
    <w:rsid w:val="00D57D94"/>
    <w:rsid w:val="00D57E99"/>
    <w:rsid w:val="00D60380"/>
    <w:rsid w:val="00D605C3"/>
    <w:rsid w:val="00D6096C"/>
    <w:rsid w:val="00D60BFE"/>
    <w:rsid w:val="00D61181"/>
    <w:rsid w:val="00D616DE"/>
    <w:rsid w:val="00D61966"/>
    <w:rsid w:val="00D61C17"/>
    <w:rsid w:val="00D61CEE"/>
    <w:rsid w:val="00D61DD0"/>
    <w:rsid w:val="00D61E08"/>
    <w:rsid w:val="00D621CB"/>
    <w:rsid w:val="00D62376"/>
    <w:rsid w:val="00D629C1"/>
    <w:rsid w:val="00D62B4C"/>
    <w:rsid w:val="00D63012"/>
    <w:rsid w:val="00D63377"/>
    <w:rsid w:val="00D63465"/>
    <w:rsid w:val="00D6375A"/>
    <w:rsid w:val="00D63908"/>
    <w:rsid w:val="00D63B4D"/>
    <w:rsid w:val="00D63C1D"/>
    <w:rsid w:val="00D63FC1"/>
    <w:rsid w:val="00D6411B"/>
    <w:rsid w:val="00D6413C"/>
    <w:rsid w:val="00D64254"/>
    <w:rsid w:val="00D64510"/>
    <w:rsid w:val="00D6458B"/>
    <w:rsid w:val="00D64746"/>
    <w:rsid w:val="00D649D1"/>
    <w:rsid w:val="00D64A96"/>
    <w:rsid w:val="00D64BB5"/>
    <w:rsid w:val="00D64BBE"/>
    <w:rsid w:val="00D650EF"/>
    <w:rsid w:val="00D6515D"/>
    <w:rsid w:val="00D6532F"/>
    <w:rsid w:val="00D65569"/>
    <w:rsid w:val="00D6585A"/>
    <w:rsid w:val="00D65A25"/>
    <w:rsid w:val="00D65D71"/>
    <w:rsid w:val="00D66069"/>
    <w:rsid w:val="00D667B2"/>
    <w:rsid w:val="00D668AB"/>
    <w:rsid w:val="00D66DC1"/>
    <w:rsid w:val="00D66F09"/>
    <w:rsid w:val="00D66FB2"/>
    <w:rsid w:val="00D66FD5"/>
    <w:rsid w:val="00D66FF0"/>
    <w:rsid w:val="00D6721F"/>
    <w:rsid w:val="00D6780E"/>
    <w:rsid w:val="00D679E8"/>
    <w:rsid w:val="00D67A8A"/>
    <w:rsid w:val="00D67DD3"/>
    <w:rsid w:val="00D70040"/>
    <w:rsid w:val="00D7060F"/>
    <w:rsid w:val="00D70CBB"/>
    <w:rsid w:val="00D71343"/>
    <w:rsid w:val="00D7134E"/>
    <w:rsid w:val="00D71391"/>
    <w:rsid w:val="00D715C8"/>
    <w:rsid w:val="00D716E9"/>
    <w:rsid w:val="00D718C9"/>
    <w:rsid w:val="00D71F71"/>
    <w:rsid w:val="00D71FF5"/>
    <w:rsid w:val="00D71FFC"/>
    <w:rsid w:val="00D7226F"/>
    <w:rsid w:val="00D727CB"/>
    <w:rsid w:val="00D72CA7"/>
    <w:rsid w:val="00D72DA0"/>
    <w:rsid w:val="00D72ED8"/>
    <w:rsid w:val="00D731BC"/>
    <w:rsid w:val="00D73330"/>
    <w:rsid w:val="00D73B3B"/>
    <w:rsid w:val="00D73C83"/>
    <w:rsid w:val="00D73E64"/>
    <w:rsid w:val="00D73EC7"/>
    <w:rsid w:val="00D740A0"/>
    <w:rsid w:val="00D741AE"/>
    <w:rsid w:val="00D74B92"/>
    <w:rsid w:val="00D74CBE"/>
    <w:rsid w:val="00D7523C"/>
    <w:rsid w:val="00D75CF7"/>
    <w:rsid w:val="00D75F1B"/>
    <w:rsid w:val="00D76038"/>
    <w:rsid w:val="00D76068"/>
    <w:rsid w:val="00D7624D"/>
    <w:rsid w:val="00D763F6"/>
    <w:rsid w:val="00D7667D"/>
    <w:rsid w:val="00D76B47"/>
    <w:rsid w:val="00D76E6A"/>
    <w:rsid w:val="00D76F98"/>
    <w:rsid w:val="00D773D1"/>
    <w:rsid w:val="00D7764C"/>
    <w:rsid w:val="00D77955"/>
    <w:rsid w:val="00D779C5"/>
    <w:rsid w:val="00D77A21"/>
    <w:rsid w:val="00D77A75"/>
    <w:rsid w:val="00D77BD3"/>
    <w:rsid w:val="00D801EC"/>
    <w:rsid w:val="00D80210"/>
    <w:rsid w:val="00D80520"/>
    <w:rsid w:val="00D80571"/>
    <w:rsid w:val="00D8066C"/>
    <w:rsid w:val="00D80789"/>
    <w:rsid w:val="00D807DF"/>
    <w:rsid w:val="00D80C1F"/>
    <w:rsid w:val="00D80E4D"/>
    <w:rsid w:val="00D813AB"/>
    <w:rsid w:val="00D8140F"/>
    <w:rsid w:val="00D81522"/>
    <w:rsid w:val="00D815EF"/>
    <w:rsid w:val="00D8163D"/>
    <w:rsid w:val="00D817DD"/>
    <w:rsid w:val="00D818AC"/>
    <w:rsid w:val="00D81C6A"/>
    <w:rsid w:val="00D81E70"/>
    <w:rsid w:val="00D8229C"/>
    <w:rsid w:val="00D8248F"/>
    <w:rsid w:val="00D8263A"/>
    <w:rsid w:val="00D82B6B"/>
    <w:rsid w:val="00D83000"/>
    <w:rsid w:val="00D83672"/>
    <w:rsid w:val="00D838BC"/>
    <w:rsid w:val="00D83B3E"/>
    <w:rsid w:val="00D83DE0"/>
    <w:rsid w:val="00D8454C"/>
    <w:rsid w:val="00D84C24"/>
    <w:rsid w:val="00D84F05"/>
    <w:rsid w:val="00D85067"/>
    <w:rsid w:val="00D854A2"/>
    <w:rsid w:val="00D855EE"/>
    <w:rsid w:val="00D8564D"/>
    <w:rsid w:val="00D857E8"/>
    <w:rsid w:val="00D858AC"/>
    <w:rsid w:val="00D85A6E"/>
    <w:rsid w:val="00D85A99"/>
    <w:rsid w:val="00D85B1A"/>
    <w:rsid w:val="00D85BFF"/>
    <w:rsid w:val="00D85DC2"/>
    <w:rsid w:val="00D860DB"/>
    <w:rsid w:val="00D863F1"/>
    <w:rsid w:val="00D865A8"/>
    <w:rsid w:val="00D86A7E"/>
    <w:rsid w:val="00D86A99"/>
    <w:rsid w:val="00D86C82"/>
    <w:rsid w:val="00D86D25"/>
    <w:rsid w:val="00D86DC1"/>
    <w:rsid w:val="00D86DF8"/>
    <w:rsid w:val="00D86E47"/>
    <w:rsid w:val="00D86F21"/>
    <w:rsid w:val="00D87290"/>
    <w:rsid w:val="00D875A8"/>
    <w:rsid w:val="00D877EC"/>
    <w:rsid w:val="00D87A42"/>
    <w:rsid w:val="00D87B63"/>
    <w:rsid w:val="00D87C6D"/>
    <w:rsid w:val="00D87E6F"/>
    <w:rsid w:val="00D87F95"/>
    <w:rsid w:val="00D90513"/>
    <w:rsid w:val="00D90585"/>
    <w:rsid w:val="00D90B42"/>
    <w:rsid w:val="00D90DE7"/>
    <w:rsid w:val="00D91152"/>
    <w:rsid w:val="00D91293"/>
    <w:rsid w:val="00D912A0"/>
    <w:rsid w:val="00D91340"/>
    <w:rsid w:val="00D91DA4"/>
    <w:rsid w:val="00D91DBE"/>
    <w:rsid w:val="00D91EE5"/>
    <w:rsid w:val="00D91F41"/>
    <w:rsid w:val="00D91F74"/>
    <w:rsid w:val="00D92703"/>
    <w:rsid w:val="00D928D9"/>
    <w:rsid w:val="00D92913"/>
    <w:rsid w:val="00D929DA"/>
    <w:rsid w:val="00D92B49"/>
    <w:rsid w:val="00D92F05"/>
    <w:rsid w:val="00D92F99"/>
    <w:rsid w:val="00D930D9"/>
    <w:rsid w:val="00D9343F"/>
    <w:rsid w:val="00D93563"/>
    <w:rsid w:val="00D938D3"/>
    <w:rsid w:val="00D938E9"/>
    <w:rsid w:val="00D939E8"/>
    <w:rsid w:val="00D93B8F"/>
    <w:rsid w:val="00D93E08"/>
    <w:rsid w:val="00D93E70"/>
    <w:rsid w:val="00D9452C"/>
    <w:rsid w:val="00D945AA"/>
    <w:rsid w:val="00D9466C"/>
    <w:rsid w:val="00D9471A"/>
    <w:rsid w:val="00D94972"/>
    <w:rsid w:val="00D94B13"/>
    <w:rsid w:val="00D94C5C"/>
    <w:rsid w:val="00D94D44"/>
    <w:rsid w:val="00D95089"/>
    <w:rsid w:val="00D951DC"/>
    <w:rsid w:val="00D951ED"/>
    <w:rsid w:val="00D951FA"/>
    <w:rsid w:val="00D954E4"/>
    <w:rsid w:val="00D956C5"/>
    <w:rsid w:val="00D95865"/>
    <w:rsid w:val="00D958C8"/>
    <w:rsid w:val="00D95B9E"/>
    <w:rsid w:val="00D95FE1"/>
    <w:rsid w:val="00D96351"/>
    <w:rsid w:val="00D96391"/>
    <w:rsid w:val="00D96555"/>
    <w:rsid w:val="00D96BAF"/>
    <w:rsid w:val="00D96D95"/>
    <w:rsid w:val="00D96EA4"/>
    <w:rsid w:val="00D97288"/>
    <w:rsid w:val="00D9763C"/>
    <w:rsid w:val="00D97732"/>
    <w:rsid w:val="00D9774F"/>
    <w:rsid w:val="00D978E8"/>
    <w:rsid w:val="00D97BA1"/>
    <w:rsid w:val="00D97C8B"/>
    <w:rsid w:val="00DA002F"/>
    <w:rsid w:val="00DA0149"/>
    <w:rsid w:val="00DA024B"/>
    <w:rsid w:val="00DA041D"/>
    <w:rsid w:val="00DA0440"/>
    <w:rsid w:val="00DA0618"/>
    <w:rsid w:val="00DA06B3"/>
    <w:rsid w:val="00DA0715"/>
    <w:rsid w:val="00DA080E"/>
    <w:rsid w:val="00DA0A2C"/>
    <w:rsid w:val="00DA1534"/>
    <w:rsid w:val="00DA16FC"/>
    <w:rsid w:val="00DA18E8"/>
    <w:rsid w:val="00DA18F9"/>
    <w:rsid w:val="00DA1931"/>
    <w:rsid w:val="00DA196D"/>
    <w:rsid w:val="00DA1A6B"/>
    <w:rsid w:val="00DA1D01"/>
    <w:rsid w:val="00DA2174"/>
    <w:rsid w:val="00DA219F"/>
    <w:rsid w:val="00DA21DB"/>
    <w:rsid w:val="00DA23C4"/>
    <w:rsid w:val="00DA245B"/>
    <w:rsid w:val="00DA27B8"/>
    <w:rsid w:val="00DA2BB8"/>
    <w:rsid w:val="00DA2D0C"/>
    <w:rsid w:val="00DA2DB0"/>
    <w:rsid w:val="00DA302C"/>
    <w:rsid w:val="00DA3331"/>
    <w:rsid w:val="00DA35C1"/>
    <w:rsid w:val="00DA38C8"/>
    <w:rsid w:val="00DA3983"/>
    <w:rsid w:val="00DA3C5D"/>
    <w:rsid w:val="00DA3E2B"/>
    <w:rsid w:val="00DA3E8B"/>
    <w:rsid w:val="00DA43ED"/>
    <w:rsid w:val="00DA444C"/>
    <w:rsid w:val="00DA4747"/>
    <w:rsid w:val="00DA4865"/>
    <w:rsid w:val="00DA490F"/>
    <w:rsid w:val="00DA4A03"/>
    <w:rsid w:val="00DA4A0C"/>
    <w:rsid w:val="00DA4A65"/>
    <w:rsid w:val="00DA514D"/>
    <w:rsid w:val="00DA515A"/>
    <w:rsid w:val="00DA52A1"/>
    <w:rsid w:val="00DA56B1"/>
    <w:rsid w:val="00DA5F55"/>
    <w:rsid w:val="00DA69C2"/>
    <w:rsid w:val="00DA6AEF"/>
    <w:rsid w:val="00DA6D8C"/>
    <w:rsid w:val="00DA754C"/>
    <w:rsid w:val="00DA780C"/>
    <w:rsid w:val="00DA79A4"/>
    <w:rsid w:val="00DA7A8A"/>
    <w:rsid w:val="00DA7BAE"/>
    <w:rsid w:val="00DB00F8"/>
    <w:rsid w:val="00DB015C"/>
    <w:rsid w:val="00DB06AB"/>
    <w:rsid w:val="00DB0890"/>
    <w:rsid w:val="00DB0E02"/>
    <w:rsid w:val="00DB101D"/>
    <w:rsid w:val="00DB1472"/>
    <w:rsid w:val="00DB1715"/>
    <w:rsid w:val="00DB1731"/>
    <w:rsid w:val="00DB1913"/>
    <w:rsid w:val="00DB1AF3"/>
    <w:rsid w:val="00DB1CAC"/>
    <w:rsid w:val="00DB1EC4"/>
    <w:rsid w:val="00DB1FD7"/>
    <w:rsid w:val="00DB2544"/>
    <w:rsid w:val="00DB2577"/>
    <w:rsid w:val="00DB2B46"/>
    <w:rsid w:val="00DB2DF5"/>
    <w:rsid w:val="00DB2F1F"/>
    <w:rsid w:val="00DB2FE8"/>
    <w:rsid w:val="00DB3061"/>
    <w:rsid w:val="00DB30D8"/>
    <w:rsid w:val="00DB3379"/>
    <w:rsid w:val="00DB352B"/>
    <w:rsid w:val="00DB373D"/>
    <w:rsid w:val="00DB4086"/>
    <w:rsid w:val="00DB4236"/>
    <w:rsid w:val="00DB4348"/>
    <w:rsid w:val="00DB447F"/>
    <w:rsid w:val="00DB44AD"/>
    <w:rsid w:val="00DB451D"/>
    <w:rsid w:val="00DB45C3"/>
    <w:rsid w:val="00DB4754"/>
    <w:rsid w:val="00DB49D8"/>
    <w:rsid w:val="00DB4A74"/>
    <w:rsid w:val="00DB4C39"/>
    <w:rsid w:val="00DB4D94"/>
    <w:rsid w:val="00DB4DEF"/>
    <w:rsid w:val="00DB4F2C"/>
    <w:rsid w:val="00DB533E"/>
    <w:rsid w:val="00DB5F69"/>
    <w:rsid w:val="00DB62C4"/>
    <w:rsid w:val="00DB6693"/>
    <w:rsid w:val="00DB68DF"/>
    <w:rsid w:val="00DB6C71"/>
    <w:rsid w:val="00DB702A"/>
    <w:rsid w:val="00DB70FC"/>
    <w:rsid w:val="00DB7102"/>
    <w:rsid w:val="00DB715A"/>
    <w:rsid w:val="00DB73FE"/>
    <w:rsid w:val="00DB758D"/>
    <w:rsid w:val="00DB77AF"/>
    <w:rsid w:val="00DB7AA5"/>
    <w:rsid w:val="00DB7AE5"/>
    <w:rsid w:val="00DB7F24"/>
    <w:rsid w:val="00DC01CD"/>
    <w:rsid w:val="00DC0245"/>
    <w:rsid w:val="00DC0511"/>
    <w:rsid w:val="00DC06DC"/>
    <w:rsid w:val="00DC0749"/>
    <w:rsid w:val="00DC0782"/>
    <w:rsid w:val="00DC0890"/>
    <w:rsid w:val="00DC092E"/>
    <w:rsid w:val="00DC0A95"/>
    <w:rsid w:val="00DC0E09"/>
    <w:rsid w:val="00DC15CF"/>
    <w:rsid w:val="00DC16B0"/>
    <w:rsid w:val="00DC1A3F"/>
    <w:rsid w:val="00DC1D2F"/>
    <w:rsid w:val="00DC200F"/>
    <w:rsid w:val="00DC25C7"/>
    <w:rsid w:val="00DC27E2"/>
    <w:rsid w:val="00DC305D"/>
    <w:rsid w:val="00DC32E4"/>
    <w:rsid w:val="00DC3350"/>
    <w:rsid w:val="00DC35C2"/>
    <w:rsid w:val="00DC3737"/>
    <w:rsid w:val="00DC3DA4"/>
    <w:rsid w:val="00DC3DC3"/>
    <w:rsid w:val="00DC3FDB"/>
    <w:rsid w:val="00DC437F"/>
    <w:rsid w:val="00DC4893"/>
    <w:rsid w:val="00DC4BF6"/>
    <w:rsid w:val="00DC4FF5"/>
    <w:rsid w:val="00DC5008"/>
    <w:rsid w:val="00DC51BB"/>
    <w:rsid w:val="00DC535C"/>
    <w:rsid w:val="00DC53C8"/>
    <w:rsid w:val="00DC5983"/>
    <w:rsid w:val="00DC5E69"/>
    <w:rsid w:val="00DC621A"/>
    <w:rsid w:val="00DC64BD"/>
    <w:rsid w:val="00DC64F5"/>
    <w:rsid w:val="00DC66B7"/>
    <w:rsid w:val="00DC6A83"/>
    <w:rsid w:val="00DC6DA6"/>
    <w:rsid w:val="00DC712B"/>
    <w:rsid w:val="00DC74F9"/>
    <w:rsid w:val="00DC7758"/>
    <w:rsid w:val="00DC7ED2"/>
    <w:rsid w:val="00DD0197"/>
    <w:rsid w:val="00DD0499"/>
    <w:rsid w:val="00DD09B1"/>
    <w:rsid w:val="00DD0A4C"/>
    <w:rsid w:val="00DD0C4F"/>
    <w:rsid w:val="00DD105A"/>
    <w:rsid w:val="00DD1069"/>
    <w:rsid w:val="00DD129A"/>
    <w:rsid w:val="00DD1A98"/>
    <w:rsid w:val="00DD1C45"/>
    <w:rsid w:val="00DD2302"/>
    <w:rsid w:val="00DD26C7"/>
    <w:rsid w:val="00DD2838"/>
    <w:rsid w:val="00DD2F1B"/>
    <w:rsid w:val="00DD32A3"/>
    <w:rsid w:val="00DD331F"/>
    <w:rsid w:val="00DD36AF"/>
    <w:rsid w:val="00DD36C5"/>
    <w:rsid w:val="00DD3703"/>
    <w:rsid w:val="00DD388A"/>
    <w:rsid w:val="00DD3C7E"/>
    <w:rsid w:val="00DD3E8A"/>
    <w:rsid w:val="00DD401A"/>
    <w:rsid w:val="00DD4133"/>
    <w:rsid w:val="00DD41F1"/>
    <w:rsid w:val="00DD43BC"/>
    <w:rsid w:val="00DD451F"/>
    <w:rsid w:val="00DD45E9"/>
    <w:rsid w:val="00DD47E4"/>
    <w:rsid w:val="00DD4B63"/>
    <w:rsid w:val="00DD4C24"/>
    <w:rsid w:val="00DD4E4C"/>
    <w:rsid w:val="00DD5121"/>
    <w:rsid w:val="00DD5146"/>
    <w:rsid w:val="00DD514F"/>
    <w:rsid w:val="00DD5272"/>
    <w:rsid w:val="00DD5AA3"/>
    <w:rsid w:val="00DD5CD5"/>
    <w:rsid w:val="00DD5E78"/>
    <w:rsid w:val="00DD6216"/>
    <w:rsid w:val="00DD62CA"/>
    <w:rsid w:val="00DD6740"/>
    <w:rsid w:val="00DD67D3"/>
    <w:rsid w:val="00DD7454"/>
    <w:rsid w:val="00DD7B34"/>
    <w:rsid w:val="00DD7C37"/>
    <w:rsid w:val="00DE0014"/>
    <w:rsid w:val="00DE02D0"/>
    <w:rsid w:val="00DE038C"/>
    <w:rsid w:val="00DE0514"/>
    <w:rsid w:val="00DE076E"/>
    <w:rsid w:val="00DE0EBA"/>
    <w:rsid w:val="00DE1029"/>
    <w:rsid w:val="00DE1223"/>
    <w:rsid w:val="00DE152B"/>
    <w:rsid w:val="00DE1586"/>
    <w:rsid w:val="00DE1945"/>
    <w:rsid w:val="00DE1BC8"/>
    <w:rsid w:val="00DE1E8D"/>
    <w:rsid w:val="00DE1F2E"/>
    <w:rsid w:val="00DE23BA"/>
    <w:rsid w:val="00DE3258"/>
    <w:rsid w:val="00DE34A6"/>
    <w:rsid w:val="00DE383E"/>
    <w:rsid w:val="00DE3B7F"/>
    <w:rsid w:val="00DE410B"/>
    <w:rsid w:val="00DE4163"/>
    <w:rsid w:val="00DE4493"/>
    <w:rsid w:val="00DE476E"/>
    <w:rsid w:val="00DE4A9F"/>
    <w:rsid w:val="00DE4D49"/>
    <w:rsid w:val="00DE4DCB"/>
    <w:rsid w:val="00DE4ED5"/>
    <w:rsid w:val="00DE5080"/>
    <w:rsid w:val="00DE517C"/>
    <w:rsid w:val="00DE51B7"/>
    <w:rsid w:val="00DE51C6"/>
    <w:rsid w:val="00DE529C"/>
    <w:rsid w:val="00DE564F"/>
    <w:rsid w:val="00DE57D2"/>
    <w:rsid w:val="00DE5B0A"/>
    <w:rsid w:val="00DE5C87"/>
    <w:rsid w:val="00DE5F49"/>
    <w:rsid w:val="00DE6470"/>
    <w:rsid w:val="00DE666B"/>
    <w:rsid w:val="00DE69E2"/>
    <w:rsid w:val="00DE69EB"/>
    <w:rsid w:val="00DE6A6D"/>
    <w:rsid w:val="00DE6AA8"/>
    <w:rsid w:val="00DE6ABB"/>
    <w:rsid w:val="00DE6D38"/>
    <w:rsid w:val="00DE6E73"/>
    <w:rsid w:val="00DE76B8"/>
    <w:rsid w:val="00DE77D1"/>
    <w:rsid w:val="00DE7E14"/>
    <w:rsid w:val="00DE7FE4"/>
    <w:rsid w:val="00DF0276"/>
    <w:rsid w:val="00DF0379"/>
    <w:rsid w:val="00DF0392"/>
    <w:rsid w:val="00DF04AE"/>
    <w:rsid w:val="00DF04CE"/>
    <w:rsid w:val="00DF0AA5"/>
    <w:rsid w:val="00DF0C54"/>
    <w:rsid w:val="00DF0DD1"/>
    <w:rsid w:val="00DF1160"/>
    <w:rsid w:val="00DF12F9"/>
    <w:rsid w:val="00DF1330"/>
    <w:rsid w:val="00DF13A4"/>
    <w:rsid w:val="00DF1570"/>
    <w:rsid w:val="00DF18ED"/>
    <w:rsid w:val="00DF1B95"/>
    <w:rsid w:val="00DF1D21"/>
    <w:rsid w:val="00DF1F92"/>
    <w:rsid w:val="00DF1FC2"/>
    <w:rsid w:val="00DF2479"/>
    <w:rsid w:val="00DF24E6"/>
    <w:rsid w:val="00DF2510"/>
    <w:rsid w:val="00DF258F"/>
    <w:rsid w:val="00DF2685"/>
    <w:rsid w:val="00DF2885"/>
    <w:rsid w:val="00DF29F6"/>
    <w:rsid w:val="00DF2BAE"/>
    <w:rsid w:val="00DF2C15"/>
    <w:rsid w:val="00DF2E6C"/>
    <w:rsid w:val="00DF317E"/>
    <w:rsid w:val="00DF341A"/>
    <w:rsid w:val="00DF36B6"/>
    <w:rsid w:val="00DF3982"/>
    <w:rsid w:val="00DF3D67"/>
    <w:rsid w:val="00DF3DE9"/>
    <w:rsid w:val="00DF3E3A"/>
    <w:rsid w:val="00DF41CD"/>
    <w:rsid w:val="00DF42B9"/>
    <w:rsid w:val="00DF436E"/>
    <w:rsid w:val="00DF47A3"/>
    <w:rsid w:val="00DF4E84"/>
    <w:rsid w:val="00DF5138"/>
    <w:rsid w:val="00DF519D"/>
    <w:rsid w:val="00DF52AE"/>
    <w:rsid w:val="00DF58CE"/>
    <w:rsid w:val="00DF5AC7"/>
    <w:rsid w:val="00DF5B3E"/>
    <w:rsid w:val="00DF5C45"/>
    <w:rsid w:val="00DF61F5"/>
    <w:rsid w:val="00DF673B"/>
    <w:rsid w:val="00DF72AF"/>
    <w:rsid w:val="00DF7335"/>
    <w:rsid w:val="00DF7451"/>
    <w:rsid w:val="00DF74B6"/>
    <w:rsid w:val="00DF7808"/>
    <w:rsid w:val="00DF7A77"/>
    <w:rsid w:val="00DF7B49"/>
    <w:rsid w:val="00E00633"/>
    <w:rsid w:val="00E00AB2"/>
    <w:rsid w:val="00E00B21"/>
    <w:rsid w:val="00E00BAD"/>
    <w:rsid w:val="00E00C82"/>
    <w:rsid w:val="00E00CB9"/>
    <w:rsid w:val="00E011A1"/>
    <w:rsid w:val="00E0141F"/>
    <w:rsid w:val="00E0146B"/>
    <w:rsid w:val="00E01994"/>
    <w:rsid w:val="00E01E15"/>
    <w:rsid w:val="00E023A1"/>
    <w:rsid w:val="00E023E3"/>
    <w:rsid w:val="00E02CA1"/>
    <w:rsid w:val="00E02F6F"/>
    <w:rsid w:val="00E031E5"/>
    <w:rsid w:val="00E031FD"/>
    <w:rsid w:val="00E03488"/>
    <w:rsid w:val="00E035BA"/>
    <w:rsid w:val="00E03689"/>
    <w:rsid w:val="00E036B6"/>
    <w:rsid w:val="00E03934"/>
    <w:rsid w:val="00E03A11"/>
    <w:rsid w:val="00E03D4A"/>
    <w:rsid w:val="00E04AF1"/>
    <w:rsid w:val="00E05639"/>
    <w:rsid w:val="00E0567D"/>
    <w:rsid w:val="00E057D4"/>
    <w:rsid w:val="00E05857"/>
    <w:rsid w:val="00E058AD"/>
    <w:rsid w:val="00E05B26"/>
    <w:rsid w:val="00E05BB8"/>
    <w:rsid w:val="00E05C49"/>
    <w:rsid w:val="00E05C56"/>
    <w:rsid w:val="00E05C73"/>
    <w:rsid w:val="00E05E24"/>
    <w:rsid w:val="00E06197"/>
    <w:rsid w:val="00E061C5"/>
    <w:rsid w:val="00E063CB"/>
    <w:rsid w:val="00E06429"/>
    <w:rsid w:val="00E064FC"/>
    <w:rsid w:val="00E06540"/>
    <w:rsid w:val="00E065EE"/>
    <w:rsid w:val="00E066B3"/>
    <w:rsid w:val="00E06A11"/>
    <w:rsid w:val="00E06D76"/>
    <w:rsid w:val="00E06FF7"/>
    <w:rsid w:val="00E07555"/>
    <w:rsid w:val="00E079DE"/>
    <w:rsid w:val="00E07CC8"/>
    <w:rsid w:val="00E10480"/>
    <w:rsid w:val="00E106B9"/>
    <w:rsid w:val="00E10C77"/>
    <w:rsid w:val="00E10CB0"/>
    <w:rsid w:val="00E10D6F"/>
    <w:rsid w:val="00E10E33"/>
    <w:rsid w:val="00E10FBE"/>
    <w:rsid w:val="00E11460"/>
    <w:rsid w:val="00E114EC"/>
    <w:rsid w:val="00E118CF"/>
    <w:rsid w:val="00E118EA"/>
    <w:rsid w:val="00E119C4"/>
    <w:rsid w:val="00E11ADF"/>
    <w:rsid w:val="00E11BA9"/>
    <w:rsid w:val="00E1244D"/>
    <w:rsid w:val="00E124B2"/>
    <w:rsid w:val="00E12614"/>
    <w:rsid w:val="00E12B59"/>
    <w:rsid w:val="00E12C27"/>
    <w:rsid w:val="00E12FB8"/>
    <w:rsid w:val="00E137CE"/>
    <w:rsid w:val="00E1388C"/>
    <w:rsid w:val="00E1393D"/>
    <w:rsid w:val="00E13CD4"/>
    <w:rsid w:val="00E13F9A"/>
    <w:rsid w:val="00E13FF8"/>
    <w:rsid w:val="00E1402C"/>
    <w:rsid w:val="00E14032"/>
    <w:rsid w:val="00E14439"/>
    <w:rsid w:val="00E1458D"/>
    <w:rsid w:val="00E1490E"/>
    <w:rsid w:val="00E14C0F"/>
    <w:rsid w:val="00E14DF4"/>
    <w:rsid w:val="00E15167"/>
    <w:rsid w:val="00E1517C"/>
    <w:rsid w:val="00E1534C"/>
    <w:rsid w:val="00E1572C"/>
    <w:rsid w:val="00E1575F"/>
    <w:rsid w:val="00E158E5"/>
    <w:rsid w:val="00E15A4E"/>
    <w:rsid w:val="00E15B56"/>
    <w:rsid w:val="00E15CB3"/>
    <w:rsid w:val="00E160F5"/>
    <w:rsid w:val="00E16921"/>
    <w:rsid w:val="00E16D87"/>
    <w:rsid w:val="00E16E96"/>
    <w:rsid w:val="00E16EA5"/>
    <w:rsid w:val="00E171FE"/>
    <w:rsid w:val="00E172FC"/>
    <w:rsid w:val="00E17B9C"/>
    <w:rsid w:val="00E17F44"/>
    <w:rsid w:val="00E20228"/>
    <w:rsid w:val="00E20575"/>
    <w:rsid w:val="00E205BC"/>
    <w:rsid w:val="00E20AD0"/>
    <w:rsid w:val="00E20D7B"/>
    <w:rsid w:val="00E20FCB"/>
    <w:rsid w:val="00E210A3"/>
    <w:rsid w:val="00E21127"/>
    <w:rsid w:val="00E211E0"/>
    <w:rsid w:val="00E21615"/>
    <w:rsid w:val="00E21845"/>
    <w:rsid w:val="00E21943"/>
    <w:rsid w:val="00E219E6"/>
    <w:rsid w:val="00E21A30"/>
    <w:rsid w:val="00E2202D"/>
    <w:rsid w:val="00E224E9"/>
    <w:rsid w:val="00E22641"/>
    <w:rsid w:val="00E2283B"/>
    <w:rsid w:val="00E22EFF"/>
    <w:rsid w:val="00E230F0"/>
    <w:rsid w:val="00E232C8"/>
    <w:rsid w:val="00E23419"/>
    <w:rsid w:val="00E235C6"/>
    <w:rsid w:val="00E239B1"/>
    <w:rsid w:val="00E23A44"/>
    <w:rsid w:val="00E23A47"/>
    <w:rsid w:val="00E23D46"/>
    <w:rsid w:val="00E24024"/>
    <w:rsid w:val="00E2411A"/>
    <w:rsid w:val="00E2432D"/>
    <w:rsid w:val="00E243D5"/>
    <w:rsid w:val="00E244F8"/>
    <w:rsid w:val="00E24694"/>
    <w:rsid w:val="00E24875"/>
    <w:rsid w:val="00E249BB"/>
    <w:rsid w:val="00E24E78"/>
    <w:rsid w:val="00E24F60"/>
    <w:rsid w:val="00E25100"/>
    <w:rsid w:val="00E251D9"/>
    <w:rsid w:val="00E25E38"/>
    <w:rsid w:val="00E25ECB"/>
    <w:rsid w:val="00E26207"/>
    <w:rsid w:val="00E26A2E"/>
    <w:rsid w:val="00E26B6E"/>
    <w:rsid w:val="00E26F77"/>
    <w:rsid w:val="00E27152"/>
    <w:rsid w:val="00E272AE"/>
    <w:rsid w:val="00E274E0"/>
    <w:rsid w:val="00E27744"/>
    <w:rsid w:val="00E27A01"/>
    <w:rsid w:val="00E27AA1"/>
    <w:rsid w:val="00E27ADA"/>
    <w:rsid w:val="00E27C11"/>
    <w:rsid w:val="00E27CD7"/>
    <w:rsid w:val="00E27E27"/>
    <w:rsid w:val="00E29E56"/>
    <w:rsid w:val="00E30399"/>
    <w:rsid w:val="00E30458"/>
    <w:rsid w:val="00E30C70"/>
    <w:rsid w:val="00E30EF6"/>
    <w:rsid w:val="00E31033"/>
    <w:rsid w:val="00E310A4"/>
    <w:rsid w:val="00E3149F"/>
    <w:rsid w:val="00E31534"/>
    <w:rsid w:val="00E31BB5"/>
    <w:rsid w:val="00E31BB8"/>
    <w:rsid w:val="00E31DF1"/>
    <w:rsid w:val="00E31E10"/>
    <w:rsid w:val="00E31E74"/>
    <w:rsid w:val="00E31FCC"/>
    <w:rsid w:val="00E3204A"/>
    <w:rsid w:val="00E321C2"/>
    <w:rsid w:val="00E32201"/>
    <w:rsid w:val="00E323B7"/>
    <w:rsid w:val="00E324FB"/>
    <w:rsid w:val="00E32643"/>
    <w:rsid w:val="00E32822"/>
    <w:rsid w:val="00E3309D"/>
    <w:rsid w:val="00E335EB"/>
    <w:rsid w:val="00E33702"/>
    <w:rsid w:val="00E33ABD"/>
    <w:rsid w:val="00E33C5D"/>
    <w:rsid w:val="00E33D8D"/>
    <w:rsid w:val="00E33E98"/>
    <w:rsid w:val="00E33EA5"/>
    <w:rsid w:val="00E33F87"/>
    <w:rsid w:val="00E34120"/>
    <w:rsid w:val="00E34121"/>
    <w:rsid w:val="00E34231"/>
    <w:rsid w:val="00E3427D"/>
    <w:rsid w:val="00E3438A"/>
    <w:rsid w:val="00E3478D"/>
    <w:rsid w:val="00E349F0"/>
    <w:rsid w:val="00E34A81"/>
    <w:rsid w:val="00E34A96"/>
    <w:rsid w:val="00E34C14"/>
    <w:rsid w:val="00E34DCC"/>
    <w:rsid w:val="00E35133"/>
    <w:rsid w:val="00E35289"/>
    <w:rsid w:val="00E353BA"/>
    <w:rsid w:val="00E359EA"/>
    <w:rsid w:val="00E35B50"/>
    <w:rsid w:val="00E35E6C"/>
    <w:rsid w:val="00E35FA4"/>
    <w:rsid w:val="00E36082"/>
    <w:rsid w:val="00E3623D"/>
    <w:rsid w:val="00E36789"/>
    <w:rsid w:val="00E36915"/>
    <w:rsid w:val="00E36A59"/>
    <w:rsid w:val="00E36C5A"/>
    <w:rsid w:val="00E37041"/>
    <w:rsid w:val="00E37382"/>
    <w:rsid w:val="00E374D4"/>
    <w:rsid w:val="00E37B83"/>
    <w:rsid w:val="00E37B96"/>
    <w:rsid w:val="00E37F5D"/>
    <w:rsid w:val="00E40420"/>
    <w:rsid w:val="00E40D1E"/>
    <w:rsid w:val="00E40D8C"/>
    <w:rsid w:val="00E40F04"/>
    <w:rsid w:val="00E40F05"/>
    <w:rsid w:val="00E41062"/>
    <w:rsid w:val="00E4129D"/>
    <w:rsid w:val="00E41432"/>
    <w:rsid w:val="00E41626"/>
    <w:rsid w:val="00E41C82"/>
    <w:rsid w:val="00E42000"/>
    <w:rsid w:val="00E4213D"/>
    <w:rsid w:val="00E421EC"/>
    <w:rsid w:val="00E422B6"/>
    <w:rsid w:val="00E424DF"/>
    <w:rsid w:val="00E42A9B"/>
    <w:rsid w:val="00E42C16"/>
    <w:rsid w:val="00E42C8F"/>
    <w:rsid w:val="00E43172"/>
    <w:rsid w:val="00E4323F"/>
    <w:rsid w:val="00E43292"/>
    <w:rsid w:val="00E43342"/>
    <w:rsid w:val="00E43742"/>
    <w:rsid w:val="00E437BB"/>
    <w:rsid w:val="00E44007"/>
    <w:rsid w:val="00E441F5"/>
    <w:rsid w:val="00E443D6"/>
    <w:rsid w:val="00E444CB"/>
    <w:rsid w:val="00E447E6"/>
    <w:rsid w:val="00E448E8"/>
    <w:rsid w:val="00E44A7D"/>
    <w:rsid w:val="00E44BEC"/>
    <w:rsid w:val="00E44E4D"/>
    <w:rsid w:val="00E452B5"/>
    <w:rsid w:val="00E45822"/>
    <w:rsid w:val="00E459A1"/>
    <w:rsid w:val="00E45C40"/>
    <w:rsid w:val="00E460C4"/>
    <w:rsid w:val="00E462C6"/>
    <w:rsid w:val="00E4677F"/>
    <w:rsid w:val="00E46919"/>
    <w:rsid w:val="00E46A31"/>
    <w:rsid w:val="00E4719B"/>
    <w:rsid w:val="00E47290"/>
    <w:rsid w:val="00E47439"/>
    <w:rsid w:val="00E47514"/>
    <w:rsid w:val="00E476C1"/>
    <w:rsid w:val="00E47749"/>
    <w:rsid w:val="00E47776"/>
    <w:rsid w:val="00E501FE"/>
    <w:rsid w:val="00E505E0"/>
    <w:rsid w:val="00E505FB"/>
    <w:rsid w:val="00E5066A"/>
    <w:rsid w:val="00E50949"/>
    <w:rsid w:val="00E50CA4"/>
    <w:rsid w:val="00E50D84"/>
    <w:rsid w:val="00E51164"/>
    <w:rsid w:val="00E51342"/>
    <w:rsid w:val="00E513EE"/>
    <w:rsid w:val="00E51654"/>
    <w:rsid w:val="00E51D8F"/>
    <w:rsid w:val="00E51DF3"/>
    <w:rsid w:val="00E521B5"/>
    <w:rsid w:val="00E52297"/>
    <w:rsid w:val="00E52322"/>
    <w:rsid w:val="00E52603"/>
    <w:rsid w:val="00E52DA9"/>
    <w:rsid w:val="00E52FF1"/>
    <w:rsid w:val="00E53146"/>
    <w:rsid w:val="00E531CA"/>
    <w:rsid w:val="00E5347F"/>
    <w:rsid w:val="00E53545"/>
    <w:rsid w:val="00E536F9"/>
    <w:rsid w:val="00E5372A"/>
    <w:rsid w:val="00E53936"/>
    <w:rsid w:val="00E53BBE"/>
    <w:rsid w:val="00E540AC"/>
    <w:rsid w:val="00E540DE"/>
    <w:rsid w:val="00E54264"/>
    <w:rsid w:val="00E54296"/>
    <w:rsid w:val="00E5472B"/>
    <w:rsid w:val="00E54789"/>
    <w:rsid w:val="00E54997"/>
    <w:rsid w:val="00E54FEF"/>
    <w:rsid w:val="00E55689"/>
    <w:rsid w:val="00E559AE"/>
    <w:rsid w:val="00E55AA6"/>
    <w:rsid w:val="00E55C8D"/>
    <w:rsid w:val="00E563D4"/>
    <w:rsid w:val="00E567B2"/>
    <w:rsid w:val="00E56ADE"/>
    <w:rsid w:val="00E56B00"/>
    <w:rsid w:val="00E56D64"/>
    <w:rsid w:val="00E57B0B"/>
    <w:rsid w:val="00E6012A"/>
    <w:rsid w:val="00E60155"/>
    <w:rsid w:val="00E60472"/>
    <w:rsid w:val="00E6085F"/>
    <w:rsid w:val="00E608E2"/>
    <w:rsid w:val="00E60ED5"/>
    <w:rsid w:val="00E60F48"/>
    <w:rsid w:val="00E61112"/>
    <w:rsid w:val="00E611B3"/>
    <w:rsid w:val="00E61563"/>
    <w:rsid w:val="00E615EE"/>
    <w:rsid w:val="00E61900"/>
    <w:rsid w:val="00E61A42"/>
    <w:rsid w:val="00E61B9C"/>
    <w:rsid w:val="00E62021"/>
    <w:rsid w:val="00E623FE"/>
    <w:rsid w:val="00E6241E"/>
    <w:rsid w:val="00E625CA"/>
    <w:rsid w:val="00E627CF"/>
    <w:rsid w:val="00E62CE6"/>
    <w:rsid w:val="00E62DAF"/>
    <w:rsid w:val="00E62E6A"/>
    <w:rsid w:val="00E62F4E"/>
    <w:rsid w:val="00E63371"/>
    <w:rsid w:val="00E638E5"/>
    <w:rsid w:val="00E63AA1"/>
    <w:rsid w:val="00E63C16"/>
    <w:rsid w:val="00E63EFA"/>
    <w:rsid w:val="00E64116"/>
    <w:rsid w:val="00E6447F"/>
    <w:rsid w:val="00E64570"/>
    <w:rsid w:val="00E646F3"/>
    <w:rsid w:val="00E64A42"/>
    <w:rsid w:val="00E65316"/>
    <w:rsid w:val="00E6550B"/>
    <w:rsid w:val="00E65547"/>
    <w:rsid w:val="00E656D5"/>
    <w:rsid w:val="00E658D5"/>
    <w:rsid w:val="00E65BCB"/>
    <w:rsid w:val="00E65C1D"/>
    <w:rsid w:val="00E65C36"/>
    <w:rsid w:val="00E66316"/>
    <w:rsid w:val="00E66440"/>
    <w:rsid w:val="00E664AD"/>
    <w:rsid w:val="00E666EB"/>
    <w:rsid w:val="00E6680B"/>
    <w:rsid w:val="00E66B02"/>
    <w:rsid w:val="00E66F25"/>
    <w:rsid w:val="00E67207"/>
    <w:rsid w:val="00E6733A"/>
    <w:rsid w:val="00E673FD"/>
    <w:rsid w:val="00E6754E"/>
    <w:rsid w:val="00E67599"/>
    <w:rsid w:val="00E67936"/>
    <w:rsid w:val="00E67D6E"/>
    <w:rsid w:val="00E67E5C"/>
    <w:rsid w:val="00E67FB3"/>
    <w:rsid w:val="00E701A9"/>
    <w:rsid w:val="00E7028A"/>
    <w:rsid w:val="00E702F7"/>
    <w:rsid w:val="00E70348"/>
    <w:rsid w:val="00E70422"/>
    <w:rsid w:val="00E70657"/>
    <w:rsid w:val="00E70A79"/>
    <w:rsid w:val="00E70E3C"/>
    <w:rsid w:val="00E7139B"/>
    <w:rsid w:val="00E7143B"/>
    <w:rsid w:val="00E715F6"/>
    <w:rsid w:val="00E71A48"/>
    <w:rsid w:val="00E71B6D"/>
    <w:rsid w:val="00E71BB9"/>
    <w:rsid w:val="00E71DDC"/>
    <w:rsid w:val="00E71EC7"/>
    <w:rsid w:val="00E72068"/>
    <w:rsid w:val="00E72374"/>
    <w:rsid w:val="00E72381"/>
    <w:rsid w:val="00E7263D"/>
    <w:rsid w:val="00E72644"/>
    <w:rsid w:val="00E727AD"/>
    <w:rsid w:val="00E72887"/>
    <w:rsid w:val="00E72983"/>
    <w:rsid w:val="00E72C98"/>
    <w:rsid w:val="00E72E7B"/>
    <w:rsid w:val="00E72E7D"/>
    <w:rsid w:val="00E73195"/>
    <w:rsid w:val="00E735A7"/>
    <w:rsid w:val="00E73891"/>
    <w:rsid w:val="00E74023"/>
    <w:rsid w:val="00E74260"/>
    <w:rsid w:val="00E743E5"/>
    <w:rsid w:val="00E7463D"/>
    <w:rsid w:val="00E74C6F"/>
    <w:rsid w:val="00E74ECA"/>
    <w:rsid w:val="00E753D8"/>
    <w:rsid w:val="00E75A43"/>
    <w:rsid w:val="00E75BD7"/>
    <w:rsid w:val="00E75C81"/>
    <w:rsid w:val="00E75E10"/>
    <w:rsid w:val="00E76264"/>
    <w:rsid w:val="00E764E8"/>
    <w:rsid w:val="00E765B5"/>
    <w:rsid w:val="00E76BFA"/>
    <w:rsid w:val="00E76FC4"/>
    <w:rsid w:val="00E772AB"/>
    <w:rsid w:val="00E772FF"/>
    <w:rsid w:val="00E773EE"/>
    <w:rsid w:val="00E776C6"/>
    <w:rsid w:val="00E77B31"/>
    <w:rsid w:val="00E77DD3"/>
    <w:rsid w:val="00E80266"/>
    <w:rsid w:val="00E80566"/>
    <w:rsid w:val="00E805D9"/>
    <w:rsid w:val="00E8062C"/>
    <w:rsid w:val="00E807C0"/>
    <w:rsid w:val="00E80BB7"/>
    <w:rsid w:val="00E80ED7"/>
    <w:rsid w:val="00E8123D"/>
    <w:rsid w:val="00E81395"/>
    <w:rsid w:val="00E82336"/>
    <w:rsid w:val="00E823A1"/>
    <w:rsid w:val="00E825DE"/>
    <w:rsid w:val="00E825ED"/>
    <w:rsid w:val="00E82763"/>
    <w:rsid w:val="00E827B5"/>
    <w:rsid w:val="00E82887"/>
    <w:rsid w:val="00E828B5"/>
    <w:rsid w:val="00E82E94"/>
    <w:rsid w:val="00E83049"/>
    <w:rsid w:val="00E8319E"/>
    <w:rsid w:val="00E8324C"/>
    <w:rsid w:val="00E8344C"/>
    <w:rsid w:val="00E834CA"/>
    <w:rsid w:val="00E83561"/>
    <w:rsid w:val="00E83582"/>
    <w:rsid w:val="00E8377B"/>
    <w:rsid w:val="00E83A18"/>
    <w:rsid w:val="00E83A86"/>
    <w:rsid w:val="00E83CA2"/>
    <w:rsid w:val="00E84010"/>
    <w:rsid w:val="00E84606"/>
    <w:rsid w:val="00E84615"/>
    <w:rsid w:val="00E8465F"/>
    <w:rsid w:val="00E8478B"/>
    <w:rsid w:val="00E84AF1"/>
    <w:rsid w:val="00E8500F"/>
    <w:rsid w:val="00E854E4"/>
    <w:rsid w:val="00E85B49"/>
    <w:rsid w:val="00E85CE6"/>
    <w:rsid w:val="00E85E8B"/>
    <w:rsid w:val="00E85EF4"/>
    <w:rsid w:val="00E86233"/>
    <w:rsid w:val="00E863BF"/>
    <w:rsid w:val="00E867AF"/>
    <w:rsid w:val="00E86C14"/>
    <w:rsid w:val="00E86C8C"/>
    <w:rsid w:val="00E876A7"/>
    <w:rsid w:val="00E8799B"/>
    <w:rsid w:val="00E87A50"/>
    <w:rsid w:val="00E87C7F"/>
    <w:rsid w:val="00E87C95"/>
    <w:rsid w:val="00E87D2D"/>
    <w:rsid w:val="00E87E71"/>
    <w:rsid w:val="00E8B557"/>
    <w:rsid w:val="00E900B3"/>
    <w:rsid w:val="00E90290"/>
    <w:rsid w:val="00E90315"/>
    <w:rsid w:val="00E908A8"/>
    <w:rsid w:val="00E9092F"/>
    <w:rsid w:val="00E90A2E"/>
    <w:rsid w:val="00E90A33"/>
    <w:rsid w:val="00E90CDF"/>
    <w:rsid w:val="00E91504"/>
    <w:rsid w:val="00E9182A"/>
    <w:rsid w:val="00E91867"/>
    <w:rsid w:val="00E91875"/>
    <w:rsid w:val="00E91AC3"/>
    <w:rsid w:val="00E91CC1"/>
    <w:rsid w:val="00E91D5B"/>
    <w:rsid w:val="00E924AA"/>
    <w:rsid w:val="00E9260B"/>
    <w:rsid w:val="00E92A50"/>
    <w:rsid w:val="00E92BB2"/>
    <w:rsid w:val="00E92BF3"/>
    <w:rsid w:val="00E92E08"/>
    <w:rsid w:val="00E92FC3"/>
    <w:rsid w:val="00E932C4"/>
    <w:rsid w:val="00E93712"/>
    <w:rsid w:val="00E93BD4"/>
    <w:rsid w:val="00E93D08"/>
    <w:rsid w:val="00E9433E"/>
    <w:rsid w:val="00E94742"/>
    <w:rsid w:val="00E94783"/>
    <w:rsid w:val="00E94790"/>
    <w:rsid w:val="00E9484B"/>
    <w:rsid w:val="00E949EE"/>
    <w:rsid w:val="00E94D64"/>
    <w:rsid w:val="00E94DB6"/>
    <w:rsid w:val="00E956DE"/>
    <w:rsid w:val="00E95F0A"/>
    <w:rsid w:val="00E96337"/>
    <w:rsid w:val="00E964F1"/>
    <w:rsid w:val="00E9663D"/>
    <w:rsid w:val="00E9663F"/>
    <w:rsid w:val="00E96694"/>
    <w:rsid w:val="00E9672F"/>
    <w:rsid w:val="00E968BC"/>
    <w:rsid w:val="00E969EA"/>
    <w:rsid w:val="00E96B95"/>
    <w:rsid w:val="00E96CC8"/>
    <w:rsid w:val="00E96D46"/>
    <w:rsid w:val="00E96E0C"/>
    <w:rsid w:val="00E96EC7"/>
    <w:rsid w:val="00E97130"/>
    <w:rsid w:val="00E971D3"/>
    <w:rsid w:val="00E973FA"/>
    <w:rsid w:val="00E9740A"/>
    <w:rsid w:val="00E9745F"/>
    <w:rsid w:val="00E9752F"/>
    <w:rsid w:val="00E979F1"/>
    <w:rsid w:val="00E97B3B"/>
    <w:rsid w:val="00E97E85"/>
    <w:rsid w:val="00EA05CF"/>
    <w:rsid w:val="00EA0B13"/>
    <w:rsid w:val="00EA0FAE"/>
    <w:rsid w:val="00EA141A"/>
    <w:rsid w:val="00EA20ED"/>
    <w:rsid w:val="00EA24C3"/>
    <w:rsid w:val="00EA24E8"/>
    <w:rsid w:val="00EA277A"/>
    <w:rsid w:val="00EA2925"/>
    <w:rsid w:val="00EA2A19"/>
    <w:rsid w:val="00EA2A3E"/>
    <w:rsid w:val="00EA2BE2"/>
    <w:rsid w:val="00EA2BE6"/>
    <w:rsid w:val="00EA3038"/>
    <w:rsid w:val="00EA3404"/>
    <w:rsid w:val="00EA350B"/>
    <w:rsid w:val="00EA389A"/>
    <w:rsid w:val="00EA39F3"/>
    <w:rsid w:val="00EA3B65"/>
    <w:rsid w:val="00EA3DC4"/>
    <w:rsid w:val="00EA3FA1"/>
    <w:rsid w:val="00EA4050"/>
    <w:rsid w:val="00EA43F7"/>
    <w:rsid w:val="00EA49D7"/>
    <w:rsid w:val="00EA4B59"/>
    <w:rsid w:val="00EA4B73"/>
    <w:rsid w:val="00EA512F"/>
    <w:rsid w:val="00EA541A"/>
    <w:rsid w:val="00EA5694"/>
    <w:rsid w:val="00EA5789"/>
    <w:rsid w:val="00EA5879"/>
    <w:rsid w:val="00EA61BC"/>
    <w:rsid w:val="00EA62F2"/>
    <w:rsid w:val="00EA64F4"/>
    <w:rsid w:val="00EA6698"/>
    <w:rsid w:val="00EA6B63"/>
    <w:rsid w:val="00EA6BFE"/>
    <w:rsid w:val="00EA6FF3"/>
    <w:rsid w:val="00EA7063"/>
    <w:rsid w:val="00EA72B7"/>
    <w:rsid w:val="00EA7808"/>
    <w:rsid w:val="00EA7816"/>
    <w:rsid w:val="00EA7AF2"/>
    <w:rsid w:val="00EA7B40"/>
    <w:rsid w:val="00EB010F"/>
    <w:rsid w:val="00EB06C0"/>
    <w:rsid w:val="00EB083D"/>
    <w:rsid w:val="00EB0C6A"/>
    <w:rsid w:val="00EB0CA1"/>
    <w:rsid w:val="00EB0F1C"/>
    <w:rsid w:val="00EB1422"/>
    <w:rsid w:val="00EB14CC"/>
    <w:rsid w:val="00EB1552"/>
    <w:rsid w:val="00EB1F6B"/>
    <w:rsid w:val="00EB2905"/>
    <w:rsid w:val="00EB29E5"/>
    <w:rsid w:val="00EB2DD4"/>
    <w:rsid w:val="00EB2EBD"/>
    <w:rsid w:val="00EB307C"/>
    <w:rsid w:val="00EB3403"/>
    <w:rsid w:val="00EB3488"/>
    <w:rsid w:val="00EB3679"/>
    <w:rsid w:val="00EB390B"/>
    <w:rsid w:val="00EB39B8"/>
    <w:rsid w:val="00EB3A08"/>
    <w:rsid w:val="00EB3B2A"/>
    <w:rsid w:val="00EB4076"/>
    <w:rsid w:val="00EB4569"/>
    <w:rsid w:val="00EB459C"/>
    <w:rsid w:val="00EB4612"/>
    <w:rsid w:val="00EB4973"/>
    <w:rsid w:val="00EB49B9"/>
    <w:rsid w:val="00EB4F13"/>
    <w:rsid w:val="00EB4FB2"/>
    <w:rsid w:val="00EB5282"/>
    <w:rsid w:val="00EB563D"/>
    <w:rsid w:val="00EB5729"/>
    <w:rsid w:val="00EB5AAF"/>
    <w:rsid w:val="00EB5AF3"/>
    <w:rsid w:val="00EB62E0"/>
    <w:rsid w:val="00EB64EC"/>
    <w:rsid w:val="00EB6619"/>
    <w:rsid w:val="00EB6C1F"/>
    <w:rsid w:val="00EB6E08"/>
    <w:rsid w:val="00EB6EB8"/>
    <w:rsid w:val="00EB6FED"/>
    <w:rsid w:val="00EB741F"/>
    <w:rsid w:val="00EB78D8"/>
    <w:rsid w:val="00EB7FE3"/>
    <w:rsid w:val="00EBF5D1"/>
    <w:rsid w:val="00EC023A"/>
    <w:rsid w:val="00EC063C"/>
    <w:rsid w:val="00EC0705"/>
    <w:rsid w:val="00EC0803"/>
    <w:rsid w:val="00EC08C8"/>
    <w:rsid w:val="00EC0E6C"/>
    <w:rsid w:val="00EC0F57"/>
    <w:rsid w:val="00EC10A0"/>
    <w:rsid w:val="00EC14EC"/>
    <w:rsid w:val="00EC14F6"/>
    <w:rsid w:val="00EC15CD"/>
    <w:rsid w:val="00EC1E2B"/>
    <w:rsid w:val="00EC1E9A"/>
    <w:rsid w:val="00EC1F83"/>
    <w:rsid w:val="00EC20B1"/>
    <w:rsid w:val="00EC2241"/>
    <w:rsid w:val="00EC25BD"/>
    <w:rsid w:val="00EC2740"/>
    <w:rsid w:val="00EC2866"/>
    <w:rsid w:val="00EC2ADA"/>
    <w:rsid w:val="00EC2D44"/>
    <w:rsid w:val="00EC2E4A"/>
    <w:rsid w:val="00EC2F9E"/>
    <w:rsid w:val="00EC3088"/>
    <w:rsid w:val="00EC315A"/>
    <w:rsid w:val="00EC31E8"/>
    <w:rsid w:val="00EC32CF"/>
    <w:rsid w:val="00EC3393"/>
    <w:rsid w:val="00EC33DA"/>
    <w:rsid w:val="00EC349B"/>
    <w:rsid w:val="00EC3519"/>
    <w:rsid w:val="00EC36C5"/>
    <w:rsid w:val="00EC3EA0"/>
    <w:rsid w:val="00EC41FA"/>
    <w:rsid w:val="00EC47CF"/>
    <w:rsid w:val="00EC4C75"/>
    <w:rsid w:val="00EC4F11"/>
    <w:rsid w:val="00EC4FAD"/>
    <w:rsid w:val="00EC51C4"/>
    <w:rsid w:val="00EC52C4"/>
    <w:rsid w:val="00EC535C"/>
    <w:rsid w:val="00EC544D"/>
    <w:rsid w:val="00EC55FA"/>
    <w:rsid w:val="00EC5658"/>
    <w:rsid w:val="00EC59CC"/>
    <w:rsid w:val="00EC5DDE"/>
    <w:rsid w:val="00EC5EDE"/>
    <w:rsid w:val="00EC602B"/>
    <w:rsid w:val="00EC62AE"/>
    <w:rsid w:val="00EC6593"/>
    <w:rsid w:val="00EC67F6"/>
    <w:rsid w:val="00EC6DCE"/>
    <w:rsid w:val="00EC6FF5"/>
    <w:rsid w:val="00EC7326"/>
    <w:rsid w:val="00EC793F"/>
    <w:rsid w:val="00EC7A9D"/>
    <w:rsid w:val="00EC7EC6"/>
    <w:rsid w:val="00ED0483"/>
    <w:rsid w:val="00ED048F"/>
    <w:rsid w:val="00ED072D"/>
    <w:rsid w:val="00ED076A"/>
    <w:rsid w:val="00ED0837"/>
    <w:rsid w:val="00ED092C"/>
    <w:rsid w:val="00ED0AE1"/>
    <w:rsid w:val="00ED0EB9"/>
    <w:rsid w:val="00ED0F94"/>
    <w:rsid w:val="00ED1080"/>
    <w:rsid w:val="00ED1399"/>
    <w:rsid w:val="00ED1412"/>
    <w:rsid w:val="00ED15AC"/>
    <w:rsid w:val="00ED15EB"/>
    <w:rsid w:val="00ED168F"/>
    <w:rsid w:val="00ED18CE"/>
    <w:rsid w:val="00ED19D3"/>
    <w:rsid w:val="00ED1CE4"/>
    <w:rsid w:val="00ED1E9A"/>
    <w:rsid w:val="00ED1EBF"/>
    <w:rsid w:val="00ED24DD"/>
    <w:rsid w:val="00ED28AE"/>
    <w:rsid w:val="00ED2949"/>
    <w:rsid w:val="00ED296F"/>
    <w:rsid w:val="00ED2EE8"/>
    <w:rsid w:val="00ED308E"/>
    <w:rsid w:val="00ED355A"/>
    <w:rsid w:val="00ED3B3F"/>
    <w:rsid w:val="00ED3B6F"/>
    <w:rsid w:val="00ED3CBB"/>
    <w:rsid w:val="00ED3F69"/>
    <w:rsid w:val="00ED3FB4"/>
    <w:rsid w:val="00ED4011"/>
    <w:rsid w:val="00ED4125"/>
    <w:rsid w:val="00ED4382"/>
    <w:rsid w:val="00ED43CA"/>
    <w:rsid w:val="00ED442C"/>
    <w:rsid w:val="00ED447F"/>
    <w:rsid w:val="00ED4716"/>
    <w:rsid w:val="00ED481B"/>
    <w:rsid w:val="00ED490D"/>
    <w:rsid w:val="00ED49FA"/>
    <w:rsid w:val="00ED4DEC"/>
    <w:rsid w:val="00ED5522"/>
    <w:rsid w:val="00ED5B32"/>
    <w:rsid w:val="00ED5C6C"/>
    <w:rsid w:val="00ED5F9D"/>
    <w:rsid w:val="00ED6016"/>
    <w:rsid w:val="00ED61F3"/>
    <w:rsid w:val="00ED654E"/>
    <w:rsid w:val="00ED67FB"/>
    <w:rsid w:val="00ED7062"/>
    <w:rsid w:val="00ED70B8"/>
    <w:rsid w:val="00ED7656"/>
    <w:rsid w:val="00EE02DC"/>
    <w:rsid w:val="00EE0682"/>
    <w:rsid w:val="00EE0D58"/>
    <w:rsid w:val="00EE0D9B"/>
    <w:rsid w:val="00EE11B1"/>
    <w:rsid w:val="00EE14AD"/>
    <w:rsid w:val="00EE1950"/>
    <w:rsid w:val="00EE1D43"/>
    <w:rsid w:val="00EE1E70"/>
    <w:rsid w:val="00EE24D5"/>
    <w:rsid w:val="00EE2577"/>
    <w:rsid w:val="00EE2BFC"/>
    <w:rsid w:val="00EE2E4B"/>
    <w:rsid w:val="00EE30F3"/>
    <w:rsid w:val="00EE3179"/>
    <w:rsid w:val="00EE33A0"/>
    <w:rsid w:val="00EE33AF"/>
    <w:rsid w:val="00EE345B"/>
    <w:rsid w:val="00EE3B44"/>
    <w:rsid w:val="00EE3BA7"/>
    <w:rsid w:val="00EE3C37"/>
    <w:rsid w:val="00EE3C70"/>
    <w:rsid w:val="00EE3CEE"/>
    <w:rsid w:val="00EE3FE3"/>
    <w:rsid w:val="00EE42C4"/>
    <w:rsid w:val="00EE4805"/>
    <w:rsid w:val="00EE4AA1"/>
    <w:rsid w:val="00EE4C75"/>
    <w:rsid w:val="00EE4D77"/>
    <w:rsid w:val="00EE5190"/>
    <w:rsid w:val="00EE5B60"/>
    <w:rsid w:val="00EE5C45"/>
    <w:rsid w:val="00EE5CC4"/>
    <w:rsid w:val="00EE5E57"/>
    <w:rsid w:val="00EE673A"/>
    <w:rsid w:val="00EE6A11"/>
    <w:rsid w:val="00EE6D4D"/>
    <w:rsid w:val="00EE6F30"/>
    <w:rsid w:val="00EE6F71"/>
    <w:rsid w:val="00EE7088"/>
    <w:rsid w:val="00EE7111"/>
    <w:rsid w:val="00EE7283"/>
    <w:rsid w:val="00EE72DC"/>
    <w:rsid w:val="00EE750B"/>
    <w:rsid w:val="00EE7690"/>
    <w:rsid w:val="00EE79A6"/>
    <w:rsid w:val="00EE7AA8"/>
    <w:rsid w:val="00EF0183"/>
    <w:rsid w:val="00EF024E"/>
    <w:rsid w:val="00EF02A6"/>
    <w:rsid w:val="00EF0347"/>
    <w:rsid w:val="00EF0935"/>
    <w:rsid w:val="00EF0AA4"/>
    <w:rsid w:val="00EF0BFD"/>
    <w:rsid w:val="00EF1096"/>
    <w:rsid w:val="00EF1116"/>
    <w:rsid w:val="00EF158C"/>
    <w:rsid w:val="00EF1739"/>
    <w:rsid w:val="00EF1750"/>
    <w:rsid w:val="00EF1D9C"/>
    <w:rsid w:val="00EF1DD8"/>
    <w:rsid w:val="00EF25D6"/>
    <w:rsid w:val="00EF2915"/>
    <w:rsid w:val="00EF2B27"/>
    <w:rsid w:val="00EF2D4E"/>
    <w:rsid w:val="00EF2D57"/>
    <w:rsid w:val="00EF2F14"/>
    <w:rsid w:val="00EF32E4"/>
    <w:rsid w:val="00EF331D"/>
    <w:rsid w:val="00EF342A"/>
    <w:rsid w:val="00EF348B"/>
    <w:rsid w:val="00EF3545"/>
    <w:rsid w:val="00EF3A9C"/>
    <w:rsid w:val="00EF3CF1"/>
    <w:rsid w:val="00EF42F8"/>
    <w:rsid w:val="00EF4570"/>
    <w:rsid w:val="00EF4830"/>
    <w:rsid w:val="00EF4B4E"/>
    <w:rsid w:val="00EF4DC0"/>
    <w:rsid w:val="00EF4DF2"/>
    <w:rsid w:val="00EF4EF1"/>
    <w:rsid w:val="00EF55AD"/>
    <w:rsid w:val="00EF55CD"/>
    <w:rsid w:val="00EF5835"/>
    <w:rsid w:val="00EF5BDE"/>
    <w:rsid w:val="00EF5D96"/>
    <w:rsid w:val="00EF62E9"/>
    <w:rsid w:val="00EF642E"/>
    <w:rsid w:val="00EF6750"/>
    <w:rsid w:val="00EF67AC"/>
    <w:rsid w:val="00EF6946"/>
    <w:rsid w:val="00EF6AFB"/>
    <w:rsid w:val="00EF6BAD"/>
    <w:rsid w:val="00EF6FE0"/>
    <w:rsid w:val="00EF734E"/>
    <w:rsid w:val="00EF7368"/>
    <w:rsid w:val="00EF782B"/>
    <w:rsid w:val="00EF78B8"/>
    <w:rsid w:val="00EF7951"/>
    <w:rsid w:val="00EF7F29"/>
    <w:rsid w:val="00F0007C"/>
    <w:rsid w:val="00F0038D"/>
    <w:rsid w:val="00F00518"/>
    <w:rsid w:val="00F0068E"/>
    <w:rsid w:val="00F0081C"/>
    <w:rsid w:val="00F00C0D"/>
    <w:rsid w:val="00F00D42"/>
    <w:rsid w:val="00F00E11"/>
    <w:rsid w:val="00F00E62"/>
    <w:rsid w:val="00F00F6C"/>
    <w:rsid w:val="00F0130D"/>
    <w:rsid w:val="00F0141A"/>
    <w:rsid w:val="00F01463"/>
    <w:rsid w:val="00F01A0E"/>
    <w:rsid w:val="00F01B0E"/>
    <w:rsid w:val="00F01D83"/>
    <w:rsid w:val="00F01F39"/>
    <w:rsid w:val="00F020C9"/>
    <w:rsid w:val="00F02152"/>
    <w:rsid w:val="00F02427"/>
    <w:rsid w:val="00F026A1"/>
    <w:rsid w:val="00F026FD"/>
    <w:rsid w:val="00F02903"/>
    <w:rsid w:val="00F02E24"/>
    <w:rsid w:val="00F03153"/>
    <w:rsid w:val="00F032C0"/>
    <w:rsid w:val="00F032CC"/>
    <w:rsid w:val="00F03345"/>
    <w:rsid w:val="00F03643"/>
    <w:rsid w:val="00F03676"/>
    <w:rsid w:val="00F037B6"/>
    <w:rsid w:val="00F039A6"/>
    <w:rsid w:val="00F03F9F"/>
    <w:rsid w:val="00F04290"/>
    <w:rsid w:val="00F045F0"/>
    <w:rsid w:val="00F0472A"/>
    <w:rsid w:val="00F04CAB"/>
    <w:rsid w:val="00F04EB6"/>
    <w:rsid w:val="00F0533E"/>
    <w:rsid w:val="00F055FA"/>
    <w:rsid w:val="00F05693"/>
    <w:rsid w:val="00F05806"/>
    <w:rsid w:val="00F05A6D"/>
    <w:rsid w:val="00F05FF8"/>
    <w:rsid w:val="00F060EF"/>
    <w:rsid w:val="00F061B6"/>
    <w:rsid w:val="00F062F0"/>
    <w:rsid w:val="00F064B6"/>
    <w:rsid w:val="00F06E40"/>
    <w:rsid w:val="00F071DD"/>
    <w:rsid w:val="00F07478"/>
    <w:rsid w:val="00F0786B"/>
    <w:rsid w:val="00F078F1"/>
    <w:rsid w:val="00F07953"/>
    <w:rsid w:val="00F079D7"/>
    <w:rsid w:val="00F07B7B"/>
    <w:rsid w:val="00F07CC2"/>
    <w:rsid w:val="00F101CD"/>
    <w:rsid w:val="00F1023B"/>
    <w:rsid w:val="00F105E0"/>
    <w:rsid w:val="00F108B8"/>
    <w:rsid w:val="00F10BE9"/>
    <w:rsid w:val="00F10D97"/>
    <w:rsid w:val="00F10FE2"/>
    <w:rsid w:val="00F11173"/>
    <w:rsid w:val="00F11203"/>
    <w:rsid w:val="00F1164A"/>
    <w:rsid w:val="00F11846"/>
    <w:rsid w:val="00F11853"/>
    <w:rsid w:val="00F11AA9"/>
    <w:rsid w:val="00F11C3E"/>
    <w:rsid w:val="00F11D90"/>
    <w:rsid w:val="00F11F22"/>
    <w:rsid w:val="00F12086"/>
    <w:rsid w:val="00F1239B"/>
    <w:rsid w:val="00F1253B"/>
    <w:rsid w:val="00F125F7"/>
    <w:rsid w:val="00F129F7"/>
    <w:rsid w:val="00F12A98"/>
    <w:rsid w:val="00F13427"/>
    <w:rsid w:val="00F13B84"/>
    <w:rsid w:val="00F13D83"/>
    <w:rsid w:val="00F13E3C"/>
    <w:rsid w:val="00F14422"/>
    <w:rsid w:val="00F1465F"/>
    <w:rsid w:val="00F147C4"/>
    <w:rsid w:val="00F14ACA"/>
    <w:rsid w:val="00F14DF3"/>
    <w:rsid w:val="00F15291"/>
    <w:rsid w:val="00F15544"/>
    <w:rsid w:val="00F15646"/>
    <w:rsid w:val="00F159B1"/>
    <w:rsid w:val="00F15C75"/>
    <w:rsid w:val="00F16308"/>
    <w:rsid w:val="00F166B3"/>
    <w:rsid w:val="00F1680E"/>
    <w:rsid w:val="00F16ADF"/>
    <w:rsid w:val="00F16B87"/>
    <w:rsid w:val="00F16DC1"/>
    <w:rsid w:val="00F170F8"/>
    <w:rsid w:val="00F1711E"/>
    <w:rsid w:val="00F1724E"/>
    <w:rsid w:val="00F1731B"/>
    <w:rsid w:val="00F17417"/>
    <w:rsid w:val="00F178B7"/>
    <w:rsid w:val="00F178E4"/>
    <w:rsid w:val="00F179DA"/>
    <w:rsid w:val="00F17B99"/>
    <w:rsid w:val="00F17E2C"/>
    <w:rsid w:val="00F17F4E"/>
    <w:rsid w:val="00F17F63"/>
    <w:rsid w:val="00F17FB7"/>
    <w:rsid w:val="00F17FCF"/>
    <w:rsid w:val="00F1B6F2"/>
    <w:rsid w:val="00F2091B"/>
    <w:rsid w:val="00F20AEC"/>
    <w:rsid w:val="00F20F0B"/>
    <w:rsid w:val="00F218CA"/>
    <w:rsid w:val="00F21A44"/>
    <w:rsid w:val="00F21ABE"/>
    <w:rsid w:val="00F21D0C"/>
    <w:rsid w:val="00F21DEA"/>
    <w:rsid w:val="00F220BF"/>
    <w:rsid w:val="00F22180"/>
    <w:rsid w:val="00F22597"/>
    <w:rsid w:val="00F22610"/>
    <w:rsid w:val="00F22A2A"/>
    <w:rsid w:val="00F22BA3"/>
    <w:rsid w:val="00F23284"/>
    <w:rsid w:val="00F2391B"/>
    <w:rsid w:val="00F24045"/>
    <w:rsid w:val="00F242E6"/>
    <w:rsid w:val="00F243DE"/>
    <w:rsid w:val="00F244C9"/>
    <w:rsid w:val="00F2465B"/>
    <w:rsid w:val="00F249FB"/>
    <w:rsid w:val="00F24B61"/>
    <w:rsid w:val="00F250C6"/>
    <w:rsid w:val="00F250E3"/>
    <w:rsid w:val="00F252FC"/>
    <w:rsid w:val="00F25694"/>
    <w:rsid w:val="00F25704"/>
    <w:rsid w:val="00F2573B"/>
    <w:rsid w:val="00F2579D"/>
    <w:rsid w:val="00F25827"/>
    <w:rsid w:val="00F258E1"/>
    <w:rsid w:val="00F25A8A"/>
    <w:rsid w:val="00F25B1A"/>
    <w:rsid w:val="00F25E08"/>
    <w:rsid w:val="00F25E71"/>
    <w:rsid w:val="00F2639B"/>
    <w:rsid w:val="00F26930"/>
    <w:rsid w:val="00F26FC8"/>
    <w:rsid w:val="00F27C58"/>
    <w:rsid w:val="00F27C76"/>
    <w:rsid w:val="00F27EF6"/>
    <w:rsid w:val="00F286EF"/>
    <w:rsid w:val="00F303D1"/>
    <w:rsid w:val="00F3083A"/>
    <w:rsid w:val="00F3094E"/>
    <w:rsid w:val="00F30980"/>
    <w:rsid w:val="00F30F9A"/>
    <w:rsid w:val="00F30FBB"/>
    <w:rsid w:val="00F31202"/>
    <w:rsid w:val="00F312B3"/>
    <w:rsid w:val="00F3157C"/>
    <w:rsid w:val="00F315A6"/>
    <w:rsid w:val="00F316B3"/>
    <w:rsid w:val="00F31828"/>
    <w:rsid w:val="00F318E1"/>
    <w:rsid w:val="00F318E7"/>
    <w:rsid w:val="00F31934"/>
    <w:rsid w:val="00F31E7E"/>
    <w:rsid w:val="00F324DA"/>
    <w:rsid w:val="00F3261F"/>
    <w:rsid w:val="00F32844"/>
    <w:rsid w:val="00F32C2A"/>
    <w:rsid w:val="00F32D3C"/>
    <w:rsid w:val="00F32F83"/>
    <w:rsid w:val="00F32FEC"/>
    <w:rsid w:val="00F33364"/>
    <w:rsid w:val="00F33463"/>
    <w:rsid w:val="00F33503"/>
    <w:rsid w:val="00F3370C"/>
    <w:rsid w:val="00F33AB8"/>
    <w:rsid w:val="00F34117"/>
    <w:rsid w:val="00F34831"/>
    <w:rsid w:val="00F34838"/>
    <w:rsid w:val="00F34E91"/>
    <w:rsid w:val="00F353C1"/>
    <w:rsid w:val="00F35775"/>
    <w:rsid w:val="00F35BCF"/>
    <w:rsid w:val="00F35BDA"/>
    <w:rsid w:val="00F35E06"/>
    <w:rsid w:val="00F35E49"/>
    <w:rsid w:val="00F36190"/>
    <w:rsid w:val="00F361D9"/>
    <w:rsid w:val="00F36355"/>
    <w:rsid w:val="00F36709"/>
    <w:rsid w:val="00F368CA"/>
    <w:rsid w:val="00F3739A"/>
    <w:rsid w:val="00F374D6"/>
    <w:rsid w:val="00F379AB"/>
    <w:rsid w:val="00F379C6"/>
    <w:rsid w:val="00F37BAC"/>
    <w:rsid w:val="00F37E36"/>
    <w:rsid w:val="00F37ED6"/>
    <w:rsid w:val="00F37F3C"/>
    <w:rsid w:val="00F4000A"/>
    <w:rsid w:val="00F4019C"/>
    <w:rsid w:val="00F40226"/>
    <w:rsid w:val="00F4024A"/>
    <w:rsid w:val="00F4026C"/>
    <w:rsid w:val="00F40E98"/>
    <w:rsid w:val="00F4100E"/>
    <w:rsid w:val="00F41655"/>
    <w:rsid w:val="00F41795"/>
    <w:rsid w:val="00F41C0E"/>
    <w:rsid w:val="00F41E8A"/>
    <w:rsid w:val="00F42271"/>
    <w:rsid w:val="00F4240F"/>
    <w:rsid w:val="00F425BC"/>
    <w:rsid w:val="00F42722"/>
    <w:rsid w:val="00F42CA5"/>
    <w:rsid w:val="00F42F44"/>
    <w:rsid w:val="00F43160"/>
    <w:rsid w:val="00F4326B"/>
    <w:rsid w:val="00F432AF"/>
    <w:rsid w:val="00F432CC"/>
    <w:rsid w:val="00F43402"/>
    <w:rsid w:val="00F43841"/>
    <w:rsid w:val="00F4387B"/>
    <w:rsid w:val="00F43888"/>
    <w:rsid w:val="00F43902"/>
    <w:rsid w:val="00F43B95"/>
    <w:rsid w:val="00F43C28"/>
    <w:rsid w:val="00F43CA9"/>
    <w:rsid w:val="00F43D32"/>
    <w:rsid w:val="00F4413E"/>
    <w:rsid w:val="00F4416D"/>
    <w:rsid w:val="00F44195"/>
    <w:rsid w:val="00F44978"/>
    <w:rsid w:val="00F45017"/>
    <w:rsid w:val="00F450CB"/>
    <w:rsid w:val="00F45AA4"/>
    <w:rsid w:val="00F45BE7"/>
    <w:rsid w:val="00F45D3E"/>
    <w:rsid w:val="00F45EF0"/>
    <w:rsid w:val="00F46285"/>
    <w:rsid w:val="00F466F2"/>
    <w:rsid w:val="00F4687C"/>
    <w:rsid w:val="00F46BF9"/>
    <w:rsid w:val="00F46F61"/>
    <w:rsid w:val="00F471EE"/>
    <w:rsid w:val="00F4755B"/>
    <w:rsid w:val="00F4782D"/>
    <w:rsid w:val="00F47950"/>
    <w:rsid w:val="00F479C4"/>
    <w:rsid w:val="00F47C56"/>
    <w:rsid w:val="00F47D51"/>
    <w:rsid w:val="00F47D58"/>
    <w:rsid w:val="00F47EF3"/>
    <w:rsid w:val="00F47F83"/>
    <w:rsid w:val="00F47F85"/>
    <w:rsid w:val="00F500C8"/>
    <w:rsid w:val="00F50587"/>
    <w:rsid w:val="00F5066B"/>
    <w:rsid w:val="00F50972"/>
    <w:rsid w:val="00F511AB"/>
    <w:rsid w:val="00F5131D"/>
    <w:rsid w:val="00F5143B"/>
    <w:rsid w:val="00F51D58"/>
    <w:rsid w:val="00F51E07"/>
    <w:rsid w:val="00F51F36"/>
    <w:rsid w:val="00F51FD0"/>
    <w:rsid w:val="00F52601"/>
    <w:rsid w:val="00F5260D"/>
    <w:rsid w:val="00F52740"/>
    <w:rsid w:val="00F52B64"/>
    <w:rsid w:val="00F52DE9"/>
    <w:rsid w:val="00F52E33"/>
    <w:rsid w:val="00F53075"/>
    <w:rsid w:val="00F5310A"/>
    <w:rsid w:val="00F5317F"/>
    <w:rsid w:val="00F53804"/>
    <w:rsid w:val="00F53D01"/>
    <w:rsid w:val="00F53D9F"/>
    <w:rsid w:val="00F53EFB"/>
    <w:rsid w:val="00F540E6"/>
    <w:rsid w:val="00F541E6"/>
    <w:rsid w:val="00F5426C"/>
    <w:rsid w:val="00F54318"/>
    <w:rsid w:val="00F54542"/>
    <w:rsid w:val="00F54B08"/>
    <w:rsid w:val="00F54D89"/>
    <w:rsid w:val="00F55215"/>
    <w:rsid w:val="00F55364"/>
    <w:rsid w:val="00F5538F"/>
    <w:rsid w:val="00F55602"/>
    <w:rsid w:val="00F55717"/>
    <w:rsid w:val="00F55759"/>
    <w:rsid w:val="00F55A10"/>
    <w:rsid w:val="00F55A80"/>
    <w:rsid w:val="00F55EC8"/>
    <w:rsid w:val="00F56077"/>
    <w:rsid w:val="00F5623F"/>
    <w:rsid w:val="00F56331"/>
    <w:rsid w:val="00F566B9"/>
    <w:rsid w:val="00F5671F"/>
    <w:rsid w:val="00F56788"/>
    <w:rsid w:val="00F56794"/>
    <w:rsid w:val="00F56802"/>
    <w:rsid w:val="00F56882"/>
    <w:rsid w:val="00F56985"/>
    <w:rsid w:val="00F569FC"/>
    <w:rsid w:val="00F56DF8"/>
    <w:rsid w:val="00F575F2"/>
    <w:rsid w:val="00F577CE"/>
    <w:rsid w:val="00F577D3"/>
    <w:rsid w:val="00F579B8"/>
    <w:rsid w:val="00F579E7"/>
    <w:rsid w:val="00F57A3E"/>
    <w:rsid w:val="00F57E6E"/>
    <w:rsid w:val="00F57E84"/>
    <w:rsid w:val="00F60011"/>
    <w:rsid w:val="00F60032"/>
    <w:rsid w:val="00F600CE"/>
    <w:rsid w:val="00F60572"/>
    <w:rsid w:val="00F60601"/>
    <w:rsid w:val="00F60A39"/>
    <w:rsid w:val="00F60DF2"/>
    <w:rsid w:val="00F60FC1"/>
    <w:rsid w:val="00F611F9"/>
    <w:rsid w:val="00F612EF"/>
    <w:rsid w:val="00F613A6"/>
    <w:rsid w:val="00F61505"/>
    <w:rsid w:val="00F6190A"/>
    <w:rsid w:val="00F61DDB"/>
    <w:rsid w:val="00F61F70"/>
    <w:rsid w:val="00F62312"/>
    <w:rsid w:val="00F62427"/>
    <w:rsid w:val="00F62AAB"/>
    <w:rsid w:val="00F62BD2"/>
    <w:rsid w:val="00F635BD"/>
    <w:rsid w:val="00F635DD"/>
    <w:rsid w:val="00F638C2"/>
    <w:rsid w:val="00F63EC8"/>
    <w:rsid w:val="00F64253"/>
    <w:rsid w:val="00F643A4"/>
    <w:rsid w:val="00F64435"/>
    <w:rsid w:val="00F64439"/>
    <w:rsid w:val="00F6443B"/>
    <w:rsid w:val="00F6468E"/>
    <w:rsid w:val="00F648A3"/>
    <w:rsid w:val="00F648A6"/>
    <w:rsid w:val="00F648E5"/>
    <w:rsid w:val="00F64A2C"/>
    <w:rsid w:val="00F64BBF"/>
    <w:rsid w:val="00F652CA"/>
    <w:rsid w:val="00F656B4"/>
    <w:rsid w:val="00F65746"/>
    <w:rsid w:val="00F65AE0"/>
    <w:rsid w:val="00F65B6A"/>
    <w:rsid w:val="00F65ED9"/>
    <w:rsid w:val="00F66153"/>
    <w:rsid w:val="00F661F2"/>
    <w:rsid w:val="00F66242"/>
    <w:rsid w:val="00F663DF"/>
    <w:rsid w:val="00F666FE"/>
    <w:rsid w:val="00F66B31"/>
    <w:rsid w:val="00F67021"/>
    <w:rsid w:val="00F67282"/>
    <w:rsid w:val="00F67462"/>
    <w:rsid w:val="00F67704"/>
    <w:rsid w:val="00F67A9F"/>
    <w:rsid w:val="00F67FA1"/>
    <w:rsid w:val="00F707ED"/>
    <w:rsid w:val="00F70952"/>
    <w:rsid w:val="00F709A7"/>
    <w:rsid w:val="00F70E1D"/>
    <w:rsid w:val="00F7123C"/>
    <w:rsid w:val="00F7170F"/>
    <w:rsid w:val="00F71859"/>
    <w:rsid w:val="00F71B14"/>
    <w:rsid w:val="00F71F5A"/>
    <w:rsid w:val="00F7207C"/>
    <w:rsid w:val="00F720F6"/>
    <w:rsid w:val="00F7217C"/>
    <w:rsid w:val="00F72189"/>
    <w:rsid w:val="00F72496"/>
    <w:rsid w:val="00F72508"/>
    <w:rsid w:val="00F72517"/>
    <w:rsid w:val="00F727EB"/>
    <w:rsid w:val="00F72BCB"/>
    <w:rsid w:val="00F73011"/>
    <w:rsid w:val="00F7302A"/>
    <w:rsid w:val="00F73454"/>
    <w:rsid w:val="00F73F5E"/>
    <w:rsid w:val="00F74262"/>
    <w:rsid w:val="00F745F9"/>
    <w:rsid w:val="00F7462D"/>
    <w:rsid w:val="00F7463C"/>
    <w:rsid w:val="00F7475F"/>
    <w:rsid w:val="00F7483A"/>
    <w:rsid w:val="00F74A63"/>
    <w:rsid w:val="00F74B58"/>
    <w:rsid w:val="00F74D9A"/>
    <w:rsid w:val="00F7516B"/>
    <w:rsid w:val="00F75C66"/>
    <w:rsid w:val="00F75FD1"/>
    <w:rsid w:val="00F76404"/>
    <w:rsid w:val="00F767D1"/>
    <w:rsid w:val="00F76DDC"/>
    <w:rsid w:val="00F77349"/>
    <w:rsid w:val="00F7757D"/>
    <w:rsid w:val="00F775A4"/>
    <w:rsid w:val="00F776F4"/>
    <w:rsid w:val="00F7789C"/>
    <w:rsid w:val="00F77A23"/>
    <w:rsid w:val="00F77AB6"/>
    <w:rsid w:val="00F77AC1"/>
    <w:rsid w:val="00F8000E"/>
    <w:rsid w:val="00F80024"/>
    <w:rsid w:val="00F80162"/>
    <w:rsid w:val="00F804BF"/>
    <w:rsid w:val="00F804CF"/>
    <w:rsid w:val="00F806A3"/>
    <w:rsid w:val="00F80ADD"/>
    <w:rsid w:val="00F80B6A"/>
    <w:rsid w:val="00F80C96"/>
    <w:rsid w:val="00F80DFB"/>
    <w:rsid w:val="00F80EC0"/>
    <w:rsid w:val="00F8146A"/>
    <w:rsid w:val="00F81654"/>
    <w:rsid w:val="00F81895"/>
    <w:rsid w:val="00F81AAA"/>
    <w:rsid w:val="00F81D9B"/>
    <w:rsid w:val="00F81E3D"/>
    <w:rsid w:val="00F821B2"/>
    <w:rsid w:val="00F828A0"/>
    <w:rsid w:val="00F82CF6"/>
    <w:rsid w:val="00F82DFC"/>
    <w:rsid w:val="00F82F61"/>
    <w:rsid w:val="00F83010"/>
    <w:rsid w:val="00F83481"/>
    <w:rsid w:val="00F8353A"/>
    <w:rsid w:val="00F83573"/>
    <w:rsid w:val="00F838D2"/>
    <w:rsid w:val="00F8394A"/>
    <w:rsid w:val="00F83B76"/>
    <w:rsid w:val="00F83CF4"/>
    <w:rsid w:val="00F83D10"/>
    <w:rsid w:val="00F83FB6"/>
    <w:rsid w:val="00F8425D"/>
    <w:rsid w:val="00F84275"/>
    <w:rsid w:val="00F84AAC"/>
    <w:rsid w:val="00F84E41"/>
    <w:rsid w:val="00F84F9F"/>
    <w:rsid w:val="00F84FC0"/>
    <w:rsid w:val="00F8587E"/>
    <w:rsid w:val="00F85B16"/>
    <w:rsid w:val="00F85D0B"/>
    <w:rsid w:val="00F85D66"/>
    <w:rsid w:val="00F8613E"/>
    <w:rsid w:val="00F86C07"/>
    <w:rsid w:val="00F86C98"/>
    <w:rsid w:val="00F86F83"/>
    <w:rsid w:val="00F86FBF"/>
    <w:rsid w:val="00F87240"/>
    <w:rsid w:val="00F87821"/>
    <w:rsid w:val="00F87BAB"/>
    <w:rsid w:val="00F87BBB"/>
    <w:rsid w:val="00F87D72"/>
    <w:rsid w:val="00F87EB9"/>
    <w:rsid w:val="00F87EFC"/>
    <w:rsid w:val="00F87EFF"/>
    <w:rsid w:val="00F87F12"/>
    <w:rsid w:val="00F87F2F"/>
    <w:rsid w:val="00F900C9"/>
    <w:rsid w:val="00F907B1"/>
    <w:rsid w:val="00F90BC7"/>
    <w:rsid w:val="00F90CFF"/>
    <w:rsid w:val="00F90DF7"/>
    <w:rsid w:val="00F9100D"/>
    <w:rsid w:val="00F91211"/>
    <w:rsid w:val="00F9153C"/>
    <w:rsid w:val="00F916AE"/>
    <w:rsid w:val="00F919AE"/>
    <w:rsid w:val="00F9229D"/>
    <w:rsid w:val="00F9243E"/>
    <w:rsid w:val="00F924B3"/>
    <w:rsid w:val="00F926DE"/>
    <w:rsid w:val="00F9298F"/>
    <w:rsid w:val="00F92992"/>
    <w:rsid w:val="00F929A2"/>
    <w:rsid w:val="00F92DF5"/>
    <w:rsid w:val="00F92F2D"/>
    <w:rsid w:val="00F93016"/>
    <w:rsid w:val="00F932BE"/>
    <w:rsid w:val="00F9351F"/>
    <w:rsid w:val="00F9432D"/>
    <w:rsid w:val="00F9448C"/>
    <w:rsid w:val="00F9462E"/>
    <w:rsid w:val="00F9474C"/>
    <w:rsid w:val="00F94DA9"/>
    <w:rsid w:val="00F94FE9"/>
    <w:rsid w:val="00F94FEC"/>
    <w:rsid w:val="00F9508C"/>
    <w:rsid w:val="00F955D5"/>
    <w:rsid w:val="00F9582F"/>
    <w:rsid w:val="00F95B69"/>
    <w:rsid w:val="00F95E29"/>
    <w:rsid w:val="00F96063"/>
    <w:rsid w:val="00F960B4"/>
    <w:rsid w:val="00F961F9"/>
    <w:rsid w:val="00F962BD"/>
    <w:rsid w:val="00F9630C"/>
    <w:rsid w:val="00F9690A"/>
    <w:rsid w:val="00F96A51"/>
    <w:rsid w:val="00F96E98"/>
    <w:rsid w:val="00F97053"/>
    <w:rsid w:val="00F97378"/>
    <w:rsid w:val="00F97D5C"/>
    <w:rsid w:val="00F97F5C"/>
    <w:rsid w:val="00FA073D"/>
    <w:rsid w:val="00FA08EF"/>
    <w:rsid w:val="00FA0C2A"/>
    <w:rsid w:val="00FA0FF7"/>
    <w:rsid w:val="00FA1252"/>
    <w:rsid w:val="00FA1285"/>
    <w:rsid w:val="00FA12E2"/>
    <w:rsid w:val="00FA15D2"/>
    <w:rsid w:val="00FA195F"/>
    <w:rsid w:val="00FA19B4"/>
    <w:rsid w:val="00FA1A56"/>
    <w:rsid w:val="00FA1E47"/>
    <w:rsid w:val="00FA22C5"/>
    <w:rsid w:val="00FA2514"/>
    <w:rsid w:val="00FA28E9"/>
    <w:rsid w:val="00FA296D"/>
    <w:rsid w:val="00FA297E"/>
    <w:rsid w:val="00FA2A03"/>
    <w:rsid w:val="00FA2A97"/>
    <w:rsid w:val="00FA2B39"/>
    <w:rsid w:val="00FA2B5C"/>
    <w:rsid w:val="00FA2D6B"/>
    <w:rsid w:val="00FA2EDA"/>
    <w:rsid w:val="00FA2F62"/>
    <w:rsid w:val="00FA31F7"/>
    <w:rsid w:val="00FA3537"/>
    <w:rsid w:val="00FA3870"/>
    <w:rsid w:val="00FA3924"/>
    <w:rsid w:val="00FA3A4A"/>
    <w:rsid w:val="00FA3DB1"/>
    <w:rsid w:val="00FA443A"/>
    <w:rsid w:val="00FA478F"/>
    <w:rsid w:val="00FA4A34"/>
    <w:rsid w:val="00FA4ABF"/>
    <w:rsid w:val="00FA4CBA"/>
    <w:rsid w:val="00FA536B"/>
    <w:rsid w:val="00FA5656"/>
    <w:rsid w:val="00FA6228"/>
    <w:rsid w:val="00FA650C"/>
    <w:rsid w:val="00FA6A6A"/>
    <w:rsid w:val="00FA764B"/>
    <w:rsid w:val="00FA76CD"/>
    <w:rsid w:val="00FA773F"/>
    <w:rsid w:val="00FA7815"/>
    <w:rsid w:val="00FA782C"/>
    <w:rsid w:val="00FA7A20"/>
    <w:rsid w:val="00FA7A62"/>
    <w:rsid w:val="00FB01CC"/>
    <w:rsid w:val="00FB0811"/>
    <w:rsid w:val="00FB0C85"/>
    <w:rsid w:val="00FB0F29"/>
    <w:rsid w:val="00FB1064"/>
    <w:rsid w:val="00FB14B2"/>
    <w:rsid w:val="00FB1608"/>
    <w:rsid w:val="00FB1855"/>
    <w:rsid w:val="00FB1BF5"/>
    <w:rsid w:val="00FB1C2B"/>
    <w:rsid w:val="00FB2047"/>
    <w:rsid w:val="00FB2102"/>
    <w:rsid w:val="00FB2474"/>
    <w:rsid w:val="00FB2AEA"/>
    <w:rsid w:val="00FB2D0A"/>
    <w:rsid w:val="00FB2D33"/>
    <w:rsid w:val="00FB2DC0"/>
    <w:rsid w:val="00FB34DE"/>
    <w:rsid w:val="00FB369A"/>
    <w:rsid w:val="00FB37A9"/>
    <w:rsid w:val="00FB388D"/>
    <w:rsid w:val="00FB38C5"/>
    <w:rsid w:val="00FB3902"/>
    <w:rsid w:val="00FB3CF7"/>
    <w:rsid w:val="00FB3EF4"/>
    <w:rsid w:val="00FB40D5"/>
    <w:rsid w:val="00FB438A"/>
    <w:rsid w:val="00FB45C0"/>
    <w:rsid w:val="00FB4A07"/>
    <w:rsid w:val="00FB4CDE"/>
    <w:rsid w:val="00FB4D41"/>
    <w:rsid w:val="00FB5108"/>
    <w:rsid w:val="00FB511F"/>
    <w:rsid w:val="00FB5335"/>
    <w:rsid w:val="00FB5509"/>
    <w:rsid w:val="00FB57CF"/>
    <w:rsid w:val="00FB5833"/>
    <w:rsid w:val="00FB59B7"/>
    <w:rsid w:val="00FB5D9B"/>
    <w:rsid w:val="00FB5FEC"/>
    <w:rsid w:val="00FB6211"/>
    <w:rsid w:val="00FB6590"/>
    <w:rsid w:val="00FB664F"/>
    <w:rsid w:val="00FB669E"/>
    <w:rsid w:val="00FB6981"/>
    <w:rsid w:val="00FB69A1"/>
    <w:rsid w:val="00FB6A61"/>
    <w:rsid w:val="00FB6E35"/>
    <w:rsid w:val="00FB72AE"/>
    <w:rsid w:val="00FB7760"/>
    <w:rsid w:val="00FB7B89"/>
    <w:rsid w:val="00FB7CFE"/>
    <w:rsid w:val="00FC04F2"/>
    <w:rsid w:val="00FC06AE"/>
    <w:rsid w:val="00FC09BC"/>
    <w:rsid w:val="00FC11D6"/>
    <w:rsid w:val="00FC125F"/>
    <w:rsid w:val="00FC12DF"/>
    <w:rsid w:val="00FC22C5"/>
    <w:rsid w:val="00FC252A"/>
    <w:rsid w:val="00FC280E"/>
    <w:rsid w:val="00FC29DF"/>
    <w:rsid w:val="00FC2DCE"/>
    <w:rsid w:val="00FC2DD7"/>
    <w:rsid w:val="00FC2E8E"/>
    <w:rsid w:val="00FC322E"/>
    <w:rsid w:val="00FC3333"/>
    <w:rsid w:val="00FC3775"/>
    <w:rsid w:val="00FC3D1A"/>
    <w:rsid w:val="00FC3DD8"/>
    <w:rsid w:val="00FC4239"/>
    <w:rsid w:val="00FC4385"/>
    <w:rsid w:val="00FC4426"/>
    <w:rsid w:val="00FC4672"/>
    <w:rsid w:val="00FC4872"/>
    <w:rsid w:val="00FC4999"/>
    <w:rsid w:val="00FC49F1"/>
    <w:rsid w:val="00FC4A57"/>
    <w:rsid w:val="00FC4F04"/>
    <w:rsid w:val="00FC506E"/>
    <w:rsid w:val="00FC528B"/>
    <w:rsid w:val="00FC52F8"/>
    <w:rsid w:val="00FC53AF"/>
    <w:rsid w:val="00FC55CD"/>
    <w:rsid w:val="00FC5A05"/>
    <w:rsid w:val="00FC5A8E"/>
    <w:rsid w:val="00FC5A90"/>
    <w:rsid w:val="00FC5B03"/>
    <w:rsid w:val="00FC5BF5"/>
    <w:rsid w:val="00FC5E08"/>
    <w:rsid w:val="00FC5EC1"/>
    <w:rsid w:val="00FC6152"/>
    <w:rsid w:val="00FC61DB"/>
    <w:rsid w:val="00FC6462"/>
    <w:rsid w:val="00FC704E"/>
    <w:rsid w:val="00FC708B"/>
    <w:rsid w:val="00FC7556"/>
    <w:rsid w:val="00FC75A5"/>
    <w:rsid w:val="00FC7703"/>
    <w:rsid w:val="00FC7857"/>
    <w:rsid w:val="00FC793B"/>
    <w:rsid w:val="00FC79DB"/>
    <w:rsid w:val="00FC7A2C"/>
    <w:rsid w:val="00FC7A5F"/>
    <w:rsid w:val="00FC7AA8"/>
    <w:rsid w:val="00FC7B9F"/>
    <w:rsid w:val="00FC7E03"/>
    <w:rsid w:val="00FC7EBA"/>
    <w:rsid w:val="00FC7EED"/>
    <w:rsid w:val="00FD0421"/>
    <w:rsid w:val="00FD04FE"/>
    <w:rsid w:val="00FD066B"/>
    <w:rsid w:val="00FD079D"/>
    <w:rsid w:val="00FD0D9A"/>
    <w:rsid w:val="00FD0FC5"/>
    <w:rsid w:val="00FD1B6A"/>
    <w:rsid w:val="00FD1D69"/>
    <w:rsid w:val="00FD1E41"/>
    <w:rsid w:val="00FD1EA4"/>
    <w:rsid w:val="00FD1EC2"/>
    <w:rsid w:val="00FD218A"/>
    <w:rsid w:val="00FD260F"/>
    <w:rsid w:val="00FD287D"/>
    <w:rsid w:val="00FD28C3"/>
    <w:rsid w:val="00FD2A5A"/>
    <w:rsid w:val="00FD2D1C"/>
    <w:rsid w:val="00FD2D4C"/>
    <w:rsid w:val="00FD2F4C"/>
    <w:rsid w:val="00FD2F9B"/>
    <w:rsid w:val="00FD3064"/>
    <w:rsid w:val="00FD32B3"/>
    <w:rsid w:val="00FD3554"/>
    <w:rsid w:val="00FD38A6"/>
    <w:rsid w:val="00FD38B1"/>
    <w:rsid w:val="00FD467B"/>
    <w:rsid w:val="00FD4AAB"/>
    <w:rsid w:val="00FD4ACA"/>
    <w:rsid w:val="00FD4D32"/>
    <w:rsid w:val="00FD503F"/>
    <w:rsid w:val="00FD5204"/>
    <w:rsid w:val="00FD580A"/>
    <w:rsid w:val="00FD5858"/>
    <w:rsid w:val="00FD5AE4"/>
    <w:rsid w:val="00FD5B0A"/>
    <w:rsid w:val="00FD5C7F"/>
    <w:rsid w:val="00FD6025"/>
    <w:rsid w:val="00FD6629"/>
    <w:rsid w:val="00FD69A5"/>
    <w:rsid w:val="00FD69C4"/>
    <w:rsid w:val="00FD6C3F"/>
    <w:rsid w:val="00FD6E24"/>
    <w:rsid w:val="00FD6FAC"/>
    <w:rsid w:val="00FD6FD3"/>
    <w:rsid w:val="00FD731C"/>
    <w:rsid w:val="00FD7347"/>
    <w:rsid w:val="00FD7992"/>
    <w:rsid w:val="00FD79BE"/>
    <w:rsid w:val="00FD7AE1"/>
    <w:rsid w:val="00FD7F49"/>
    <w:rsid w:val="00FE0057"/>
    <w:rsid w:val="00FE0095"/>
    <w:rsid w:val="00FE036E"/>
    <w:rsid w:val="00FE0444"/>
    <w:rsid w:val="00FE0952"/>
    <w:rsid w:val="00FE09B2"/>
    <w:rsid w:val="00FE0BF8"/>
    <w:rsid w:val="00FE0C38"/>
    <w:rsid w:val="00FE0FF7"/>
    <w:rsid w:val="00FE1144"/>
    <w:rsid w:val="00FE126C"/>
    <w:rsid w:val="00FE1340"/>
    <w:rsid w:val="00FE14F8"/>
    <w:rsid w:val="00FE178F"/>
    <w:rsid w:val="00FE17F5"/>
    <w:rsid w:val="00FE1821"/>
    <w:rsid w:val="00FE1A13"/>
    <w:rsid w:val="00FE1A1B"/>
    <w:rsid w:val="00FE1AF5"/>
    <w:rsid w:val="00FE1D83"/>
    <w:rsid w:val="00FE1DCA"/>
    <w:rsid w:val="00FE1FFA"/>
    <w:rsid w:val="00FE225F"/>
    <w:rsid w:val="00FE29EC"/>
    <w:rsid w:val="00FE2B1D"/>
    <w:rsid w:val="00FE2C5D"/>
    <w:rsid w:val="00FE2DEB"/>
    <w:rsid w:val="00FE2E5C"/>
    <w:rsid w:val="00FE2F48"/>
    <w:rsid w:val="00FE2F90"/>
    <w:rsid w:val="00FE3111"/>
    <w:rsid w:val="00FE354A"/>
    <w:rsid w:val="00FE3830"/>
    <w:rsid w:val="00FE3926"/>
    <w:rsid w:val="00FE3BD8"/>
    <w:rsid w:val="00FE412A"/>
    <w:rsid w:val="00FE4517"/>
    <w:rsid w:val="00FE47EE"/>
    <w:rsid w:val="00FE486D"/>
    <w:rsid w:val="00FE48A5"/>
    <w:rsid w:val="00FE48FE"/>
    <w:rsid w:val="00FE5389"/>
    <w:rsid w:val="00FE5C02"/>
    <w:rsid w:val="00FE5D4E"/>
    <w:rsid w:val="00FE60C5"/>
    <w:rsid w:val="00FE619E"/>
    <w:rsid w:val="00FE61D2"/>
    <w:rsid w:val="00FE635D"/>
    <w:rsid w:val="00FE650D"/>
    <w:rsid w:val="00FE6515"/>
    <w:rsid w:val="00FE6607"/>
    <w:rsid w:val="00FE6C19"/>
    <w:rsid w:val="00FE758B"/>
    <w:rsid w:val="00FE76F0"/>
    <w:rsid w:val="00FE77EF"/>
    <w:rsid w:val="00FE7AB0"/>
    <w:rsid w:val="00FE7AEF"/>
    <w:rsid w:val="00FE7F2A"/>
    <w:rsid w:val="00FF00E1"/>
    <w:rsid w:val="00FF030D"/>
    <w:rsid w:val="00FF0A8D"/>
    <w:rsid w:val="00FF0CA3"/>
    <w:rsid w:val="00FF0D1E"/>
    <w:rsid w:val="00FF0EEB"/>
    <w:rsid w:val="00FF0F30"/>
    <w:rsid w:val="00FF1087"/>
    <w:rsid w:val="00FF1781"/>
    <w:rsid w:val="00FF1822"/>
    <w:rsid w:val="00FF197A"/>
    <w:rsid w:val="00FF1C0B"/>
    <w:rsid w:val="00FF1E8E"/>
    <w:rsid w:val="00FF1FB6"/>
    <w:rsid w:val="00FF23C7"/>
    <w:rsid w:val="00FF279B"/>
    <w:rsid w:val="00FF2921"/>
    <w:rsid w:val="00FF2950"/>
    <w:rsid w:val="00FF29FE"/>
    <w:rsid w:val="00FF2E38"/>
    <w:rsid w:val="00FF2EF9"/>
    <w:rsid w:val="00FF3135"/>
    <w:rsid w:val="00FF3401"/>
    <w:rsid w:val="00FF3410"/>
    <w:rsid w:val="00FF3F15"/>
    <w:rsid w:val="00FF40FD"/>
    <w:rsid w:val="00FF448F"/>
    <w:rsid w:val="00FF4763"/>
    <w:rsid w:val="00FF4892"/>
    <w:rsid w:val="00FF4A8A"/>
    <w:rsid w:val="00FF4EA6"/>
    <w:rsid w:val="00FF5130"/>
    <w:rsid w:val="00FF516D"/>
    <w:rsid w:val="00FF52A5"/>
    <w:rsid w:val="00FF52E9"/>
    <w:rsid w:val="00FF5347"/>
    <w:rsid w:val="00FF547D"/>
    <w:rsid w:val="00FF5550"/>
    <w:rsid w:val="00FF56E9"/>
    <w:rsid w:val="00FF5744"/>
    <w:rsid w:val="00FF59FB"/>
    <w:rsid w:val="00FF5AD2"/>
    <w:rsid w:val="00FF5AD4"/>
    <w:rsid w:val="00FF5B6F"/>
    <w:rsid w:val="00FF5C5C"/>
    <w:rsid w:val="00FF6066"/>
    <w:rsid w:val="00FF6301"/>
    <w:rsid w:val="00FF6742"/>
    <w:rsid w:val="00FF6889"/>
    <w:rsid w:val="00FF69B7"/>
    <w:rsid w:val="00FF6A10"/>
    <w:rsid w:val="00FF6B03"/>
    <w:rsid w:val="00FF6DBF"/>
    <w:rsid w:val="00FF6F08"/>
    <w:rsid w:val="00FF7845"/>
    <w:rsid w:val="00FF7AC6"/>
    <w:rsid w:val="00FF7AE7"/>
    <w:rsid w:val="00FF7C68"/>
    <w:rsid w:val="00FF7D3F"/>
    <w:rsid w:val="00FFA4F7"/>
    <w:rsid w:val="01029B45"/>
    <w:rsid w:val="0104B64F"/>
    <w:rsid w:val="01092DAF"/>
    <w:rsid w:val="0113325F"/>
    <w:rsid w:val="011375C1"/>
    <w:rsid w:val="0118CBA9"/>
    <w:rsid w:val="011A508D"/>
    <w:rsid w:val="011C1BB9"/>
    <w:rsid w:val="011C78C7"/>
    <w:rsid w:val="011DA7B7"/>
    <w:rsid w:val="011F1870"/>
    <w:rsid w:val="011F69A3"/>
    <w:rsid w:val="01218A01"/>
    <w:rsid w:val="01230B21"/>
    <w:rsid w:val="0124C012"/>
    <w:rsid w:val="0126BDDE"/>
    <w:rsid w:val="01288D03"/>
    <w:rsid w:val="012BE48F"/>
    <w:rsid w:val="012DDA0C"/>
    <w:rsid w:val="012E8982"/>
    <w:rsid w:val="012EA118"/>
    <w:rsid w:val="01302C58"/>
    <w:rsid w:val="01326037"/>
    <w:rsid w:val="0132685C"/>
    <w:rsid w:val="01352124"/>
    <w:rsid w:val="013AC2F5"/>
    <w:rsid w:val="013B4337"/>
    <w:rsid w:val="013BD23B"/>
    <w:rsid w:val="0144812C"/>
    <w:rsid w:val="01568313"/>
    <w:rsid w:val="0160990E"/>
    <w:rsid w:val="0160FDC2"/>
    <w:rsid w:val="0161A939"/>
    <w:rsid w:val="0167737A"/>
    <w:rsid w:val="0170CBAC"/>
    <w:rsid w:val="01761B82"/>
    <w:rsid w:val="01835389"/>
    <w:rsid w:val="0184A95E"/>
    <w:rsid w:val="0184E630"/>
    <w:rsid w:val="018A9895"/>
    <w:rsid w:val="018CADB2"/>
    <w:rsid w:val="0190021E"/>
    <w:rsid w:val="0193FBE8"/>
    <w:rsid w:val="019709E1"/>
    <w:rsid w:val="0199A7D5"/>
    <w:rsid w:val="0199BEEB"/>
    <w:rsid w:val="019A795C"/>
    <w:rsid w:val="019DF33A"/>
    <w:rsid w:val="01A2F945"/>
    <w:rsid w:val="01A3541B"/>
    <w:rsid w:val="01A49790"/>
    <w:rsid w:val="01A8F48D"/>
    <w:rsid w:val="01AD07A4"/>
    <w:rsid w:val="01AD42A0"/>
    <w:rsid w:val="01ADF26F"/>
    <w:rsid w:val="01B161E0"/>
    <w:rsid w:val="01B42718"/>
    <w:rsid w:val="01B46054"/>
    <w:rsid w:val="01B4BD25"/>
    <w:rsid w:val="01BA5816"/>
    <w:rsid w:val="01C9CC5E"/>
    <w:rsid w:val="01D1C899"/>
    <w:rsid w:val="01D6A278"/>
    <w:rsid w:val="01DA4E7B"/>
    <w:rsid w:val="01DC5CC4"/>
    <w:rsid w:val="01DC5F62"/>
    <w:rsid w:val="01E1C951"/>
    <w:rsid w:val="01E35EEF"/>
    <w:rsid w:val="01E8697A"/>
    <w:rsid w:val="01EBE5F8"/>
    <w:rsid w:val="01F07F65"/>
    <w:rsid w:val="01F1E9D1"/>
    <w:rsid w:val="01F86562"/>
    <w:rsid w:val="01FCBCEF"/>
    <w:rsid w:val="01FCE7AF"/>
    <w:rsid w:val="01FF4983"/>
    <w:rsid w:val="01FF6775"/>
    <w:rsid w:val="0201BFA1"/>
    <w:rsid w:val="0201C182"/>
    <w:rsid w:val="02027200"/>
    <w:rsid w:val="02075CF5"/>
    <w:rsid w:val="020AE16A"/>
    <w:rsid w:val="020CAC94"/>
    <w:rsid w:val="020FD26A"/>
    <w:rsid w:val="0210A7DE"/>
    <w:rsid w:val="0213269F"/>
    <w:rsid w:val="021663E4"/>
    <w:rsid w:val="0218155A"/>
    <w:rsid w:val="021A78EE"/>
    <w:rsid w:val="021A82AF"/>
    <w:rsid w:val="021AE7FE"/>
    <w:rsid w:val="021E70BA"/>
    <w:rsid w:val="021FB672"/>
    <w:rsid w:val="021FE2FA"/>
    <w:rsid w:val="02226852"/>
    <w:rsid w:val="022913EE"/>
    <w:rsid w:val="022C7E5D"/>
    <w:rsid w:val="02350F63"/>
    <w:rsid w:val="0238AE57"/>
    <w:rsid w:val="02394C9A"/>
    <w:rsid w:val="023AC574"/>
    <w:rsid w:val="02414BF2"/>
    <w:rsid w:val="02483AA9"/>
    <w:rsid w:val="024D06D7"/>
    <w:rsid w:val="02509854"/>
    <w:rsid w:val="0253089E"/>
    <w:rsid w:val="0253269E"/>
    <w:rsid w:val="02538792"/>
    <w:rsid w:val="02561415"/>
    <w:rsid w:val="02566F26"/>
    <w:rsid w:val="025A5422"/>
    <w:rsid w:val="025D9018"/>
    <w:rsid w:val="025D9F48"/>
    <w:rsid w:val="02619C36"/>
    <w:rsid w:val="0262AEE7"/>
    <w:rsid w:val="026366B5"/>
    <w:rsid w:val="0268110A"/>
    <w:rsid w:val="026E46D6"/>
    <w:rsid w:val="0271CD52"/>
    <w:rsid w:val="02749DFA"/>
    <w:rsid w:val="02754114"/>
    <w:rsid w:val="02755256"/>
    <w:rsid w:val="027A265A"/>
    <w:rsid w:val="027E4809"/>
    <w:rsid w:val="027E7049"/>
    <w:rsid w:val="028785CB"/>
    <w:rsid w:val="0287B539"/>
    <w:rsid w:val="0287F3FC"/>
    <w:rsid w:val="02895E19"/>
    <w:rsid w:val="028B43AF"/>
    <w:rsid w:val="029125F8"/>
    <w:rsid w:val="02953A6D"/>
    <w:rsid w:val="029F0A34"/>
    <w:rsid w:val="02A09F94"/>
    <w:rsid w:val="02A1E53D"/>
    <w:rsid w:val="02A41FDB"/>
    <w:rsid w:val="02A4FE10"/>
    <w:rsid w:val="02A7475A"/>
    <w:rsid w:val="02A7A602"/>
    <w:rsid w:val="02ABB291"/>
    <w:rsid w:val="02ACEB96"/>
    <w:rsid w:val="02AD5479"/>
    <w:rsid w:val="02AEE80A"/>
    <w:rsid w:val="02AFABD4"/>
    <w:rsid w:val="02B96B09"/>
    <w:rsid w:val="02C0856B"/>
    <w:rsid w:val="02C1998E"/>
    <w:rsid w:val="02C54ADE"/>
    <w:rsid w:val="02C80C85"/>
    <w:rsid w:val="02CB25D7"/>
    <w:rsid w:val="02CF052A"/>
    <w:rsid w:val="02CFA28B"/>
    <w:rsid w:val="02D780DD"/>
    <w:rsid w:val="02D9EF2E"/>
    <w:rsid w:val="02DC15E0"/>
    <w:rsid w:val="02DE0DB7"/>
    <w:rsid w:val="02DE159B"/>
    <w:rsid w:val="02DE9C7B"/>
    <w:rsid w:val="02E18B61"/>
    <w:rsid w:val="02E8CEFE"/>
    <w:rsid w:val="02EEC93F"/>
    <w:rsid w:val="02EF1BFD"/>
    <w:rsid w:val="02F13876"/>
    <w:rsid w:val="02F5E032"/>
    <w:rsid w:val="02FCA92E"/>
    <w:rsid w:val="0305DF7C"/>
    <w:rsid w:val="03075162"/>
    <w:rsid w:val="0309FB54"/>
    <w:rsid w:val="031730E5"/>
    <w:rsid w:val="03180202"/>
    <w:rsid w:val="03198F86"/>
    <w:rsid w:val="031A482D"/>
    <w:rsid w:val="031B465A"/>
    <w:rsid w:val="031FF8D6"/>
    <w:rsid w:val="032182EF"/>
    <w:rsid w:val="032353A5"/>
    <w:rsid w:val="03249838"/>
    <w:rsid w:val="0327AB68"/>
    <w:rsid w:val="0327DBDB"/>
    <w:rsid w:val="0328DC9C"/>
    <w:rsid w:val="0328FAAC"/>
    <w:rsid w:val="032DDC39"/>
    <w:rsid w:val="032F9EFD"/>
    <w:rsid w:val="0336735C"/>
    <w:rsid w:val="03377D86"/>
    <w:rsid w:val="033B66A7"/>
    <w:rsid w:val="033DE8B3"/>
    <w:rsid w:val="033E7600"/>
    <w:rsid w:val="03400A81"/>
    <w:rsid w:val="0341666E"/>
    <w:rsid w:val="0343E123"/>
    <w:rsid w:val="0350CA78"/>
    <w:rsid w:val="03533092"/>
    <w:rsid w:val="035438B2"/>
    <w:rsid w:val="0358720D"/>
    <w:rsid w:val="035F656B"/>
    <w:rsid w:val="0361CA69"/>
    <w:rsid w:val="0364A380"/>
    <w:rsid w:val="03672E22"/>
    <w:rsid w:val="036BF9F8"/>
    <w:rsid w:val="036D8818"/>
    <w:rsid w:val="03727B4F"/>
    <w:rsid w:val="03744B6B"/>
    <w:rsid w:val="03785003"/>
    <w:rsid w:val="037947D8"/>
    <w:rsid w:val="037AABF2"/>
    <w:rsid w:val="037BC450"/>
    <w:rsid w:val="037D20F4"/>
    <w:rsid w:val="037FE5D8"/>
    <w:rsid w:val="03840A5B"/>
    <w:rsid w:val="0388B10E"/>
    <w:rsid w:val="0388F54D"/>
    <w:rsid w:val="038D05DF"/>
    <w:rsid w:val="038D2A3E"/>
    <w:rsid w:val="038D9B48"/>
    <w:rsid w:val="0393895D"/>
    <w:rsid w:val="0396057F"/>
    <w:rsid w:val="03963DBD"/>
    <w:rsid w:val="03966C98"/>
    <w:rsid w:val="0399947C"/>
    <w:rsid w:val="0399E025"/>
    <w:rsid w:val="039E5B36"/>
    <w:rsid w:val="03A426AC"/>
    <w:rsid w:val="03A5791D"/>
    <w:rsid w:val="03A8FFA3"/>
    <w:rsid w:val="03ACDA52"/>
    <w:rsid w:val="03ACFAF2"/>
    <w:rsid w:val="03ADA0D2"/>
    <w:rsid w:val="03AEAE84"/>
    <w:rsid w:val="03AFFCAE"/>
    <w:rsid w:val="03B1CC8F"/>
    <w:rsid w:val="03B27979"/>
    <w:rsid w:val="03B3560E"/>
    <w:rsid w:val="03B4218E"/>
    <w:rsid w:val="03B71C53"/>
    <w:rsid w:val="03BDB98A"/>
    <w:rsid w:val="03C22AA8"/>
    <w:rsid w:val="03C4D4A8"/>
    <w:rsid w:val="03C547D0"/>
    <w:rsid w:val="03C63BDA"/>
    <w:rsid w:val="03C86F28"/>
    <w:rsid w:val="03C88542"/>
    <w:rsid w:val="03CB327F"/>
    <w:rsid w:val="03CCA8D2"/>
    <w:rsid w:val="03CD14C7"/>
    <w:rsid w:val="03CDC85C"/>
    <w:rsid w:val="03CF7B17"/>
    <w:rsid w:val="03CF9848"/>
    <w:rsid w:val="03D3CDB1"/>
    <w:rsid w:val="03D6EEC4"/>
    <w:rsid w:val="03DBC411"/>
    <w:rsid w:val="03DEAF12"/>
    <w:rsid w:val="03DF39ED"/>
    <w:rsid w:val="03E03AB2"/>
    <w:rsid w:val="03E58F31"/>
    <w:rsid w:val="03E94CB2"/>
    <w:rsid w:val="03EA9707"/>
    <w:rsid w:val="03EBDAF5"/>
    <w:rsid w:val="03F17D90"/>
    <w:rsid w:val="03F4A888"/>
    <w:rsid w:val="03F7A248"/>
    <w:rsid w:val="03F93DB7"/>
    <w:rsid w:val="03FBF0B1"/>
    <w:rsid w:val="03FE9DFA"/>
    <w:rsid w:val="03FF6760"/>
    <w:rsid w:val="03FFEDD9"/>
    <w:rsid w:val="0400BC59"/>
    <w:rsid w:val="0400E931"/>
    <w:rsid w:val="0401184D"/>
    <w:rsid w:val="04035521"/>
    <w:rsid w:val="040904F4"/>
    <w:rsid w:val="04091246"/>
    <w:rsid w:val="040F196A"/>
    <w:rsid w:val="04114F11"/>
    <w:rsid w:val="0412E13B"/>
    <w:rsid w:val="0414EA58"/>
    <w:rsid w:val="04169FB8"/>
    <w:rsid w:val="041CD6AC"/>
    <w:rsid w:val="042395F0"/>
    <w:rsid w:val="0423C2F9"/>
    <w:rsid w:val="04279E79"/>
    <w:rsid w:val="0428D7BB"/>
    <w:rsid w:val="0428FA42"/>
    <w:rsid w:val="04296643"/>
    <w:rsid w:val="042DFBE6"/>
    <w:rsid w:val="04341D0C"/>
    <w:rsid w:val="0434F8C2"/>
    <w:rsid w:val="043C8D8D"/>
    <w:rsid w:val="044007E5"/>
    <w:rsid w:val="044177EF"/>
    <w:rsid w:val="04419A34"/>
    <w:rsid w:val="044B4F31"/>
    <w:rsid w:val="044C476C"/>
    <w:rsid w:val="044C798B"/>
    <w:rsid w:val="0450D226"/>
    <w:rsid w:val="0453DAA4"/>
    <w:rsid w:val="04544C11"/>
    <w:rsid w:val="0457F0E2"/>
    <w:rsid w:val="04589240"/>
    <w:rsid w:val="0459A138"/>
    <w:rsid w:val="045AC00B"/>
    <w:rsid w:val="045C657B"/>
    <w:rsid w:val="045CA311"/>
    <w:rsid w:val="045D394C"/>
    <w:rsid w:val="046551EC"/>
    <w:rsid w:val="04668FD2"/>
    <w:rsid w:val="04672E60"/>
    <w:rsid w:val="046AAA7F"/>
    <w:rsid w:val="046B8D49"/>
    <w:rsid w:val="046E079C"/>
    <w:rsid w:val="0472C47D"/>
    <w:rsid w:val="0477B4C4"/>
    <w:rsid w:val="047F5720"/>
    <w:rsid w:val="0481F456"/>
    <w:rsid w:val="04828766"/>
    <w:rsid w:val="0483A072"/>
    <w:rsid w:val="0483A510"/>
    <w:rsid w:val="0483AAC2"/>
    <w:rsid w:val="0486AFF9"/>
    <w:rsid w:val="0487A809"/>
    <w:rsid w:val="048B29BB"/>
    <w:rsid w:val="048C29A9"/>
    <w:rsid w:val="0492CA64"/>
    <w:rsid w:val="04934E29"/>
    <w:rsid w:val="0493BEB4"/>
    <w:rsid w:val="04976DA0"/>
    <w:rsid w:val="049B5898"/>
    <w:rsid w:val="049EBF59"/>
    <w:rsid w:val="04A75249"/>
    <w:rsid w:val="04A7804A"/>
    <w:rsid w:val="04A8A3FE"/>
    <w:rsid w:val="04A96A9D"/>
    <w:rsid w:val="04AAC47F"/>
    <w:rsid w:val="04AD6A43"/>
    <w:rsid w:val="04B07D61"/>
    <w:rsid w:val="04B33612"/>
    <w:rsid w:val="04B4DBA6"/>
    <w:rsid w:val="04B921F7"/>
    <w:rsid w:val="04BBAF7B"/>
    <w:rsid w:val="04BCD1D3"/>
    <w:rsid w:val="04BD3773"/>
    <w:rsid w:val="04BEED5E"/>
    <w:rsid w:val="04C118C6"/>
    <w:rsid w:val="04C2EF7C"/>
    <w:rsid w:val="04C3609F"/>
    <w:rsid w:val="04C48918"/>
    <w:rsid w:val="04C56AF8"/>
    <w:rsid w:val="04C6E73B"/>
    <w:rsid w:val="04C7E4D8"/>
    <w:rsid w:val="04C87E92"/>
    <w:rsid w:val="04CB685D"/>
    <w:rsid w:val="04CCA74D"/>
    <w:rsid w:val="04D0CB9D"/>
    <w:rsid w:val="04D7FCBF"/>
    <w:rsid w:val="04D8D4FA"/>
    <w:rsid w:val="04D97053"/>
    <w:rsid w:val="04DE2DF2"/>
    <w:rsid w:val="04E04058"/>
    <w:rsid w:val="04E06A65"/>
    <w:rsid w:val="04E298F8"/>
    <w:rsid w:val="04E39535"/>
    <w:rsid w:val="04EA675C"/>
    <w:rsid w:val="04F27BA4"/>
    <w:rsid w:val="04F64297"/>
    <w:rsid w:val="04F9E73C"/>
    <w:rsid w:val="04FC4216"/>
    <w:rsid w:val="04FD021B"/>
    <w:rsid w:val="04FFB6DD"/>
    <w:rsid w:val="0502A412"/>
    <w:rsid w:val="0505C213"/>
    <w:rsid w:val="0506D691"/>
    <w:rsid w:val="0509695B"/>
    <w:rsid w:val="050A6025"/>
    <w:rsid w:val="050C4E4B"/>
    <w:rsid w:val="050C80DF"/>
    <w:rsid w:val="050F31D8"/>
    <w:rsid w:val="050F4D85"/>
    <w:rsid w:val="05118541"/>
    <w:rsid w:val="05151839"/>
    <w:rsid w:val="0516BAA3"/>
    <w:rsid w:val="051720DA"/>
    <w:rsid w:val="05176A9C"/>
    <w:rsid w:val="0518FED7"/>
    <w:rsid w:val="051937C8"/>
    <w:rsid w:val="051C4EBD"/>
    <w:rsid w:val="052111EA"/>
    <w:rsid w:val="05261B21"/>
    <w:rsid w:val="0527DA04"/>
    <w:rsid w:val="052B2F1E"/>
    <w:rsid w:val="052D4485"/>
    <w:rsid w:val="052DC631"/>
    <w:rsid w:val="05308433"/>
    <w:rsid w:val="0534D62A"/>
    <w:rsid w:val="0535C5CE"/>
    <w:rsid w:val="0535C5E4"/>
    <w:rsid w:val="05370837"/>
    <w:rsid w:val="0538B051"/>
    <w:rsid w:val="053A12C2"/>
    <w:rsid w:val="053BADDF"/>
    <w:rsid w:val="0542278B"/>
    <w:rsid w:val="0543EDEA"/>
    <w:rsid w:val="05481881"/>
    <w:rsid w:val="0548FE5D"/>
    <w:rsid w:val="054C0448"/>
    <w:rsid w:val="0554A070"/>
    <w:rsid w:val="05588F69"/>
    <w:rsid w:val="055893A3"/>
    <w:rsid w:val="055F220E"/>
    <w:rsid w:val="056318AE"/>
    <w:rsid w:val="056AE621"/>
    <w:rsid w:val="056C4633"/>
    <w:rsid w:val="056CBEC9"/>
    <w:rsid w:val="057468E7"/>
    <w:rsid w:val="0577F4E6"/>
    <w:rsid w:val="057A9CE5"/>
    <w:rsid w:val="057DD555"/>
    <w:rsid w:val="0580AF4B"/>
    <w:rsid w:val="0583441F"/>
    <w:rsid w:val="0584297E"/>
    <w:rsid w:val="05872818"/>
    <w:rsid w:val="058750A5"/>
    <w:rsid w:val="05886CD8"/>
    <w:rsid w:val="05897049"/>
    <w:rsid w:val="058A682A"/>
    <w:rsid w:val="058C3C36"/>
    <w:rsid w:val="0592A1AA"/>
    <w:rsid w:val="0592A2F8"/>
    <w:rsid w:val="059641AB"/>
    <w:rsid w:val="059AAE9B"/>
    <w:rsid w:val="059E72E9"/>
    <w:rsid w:val="05A19C16"/>
    <w:rsid w:val="05A2A08D"/>
    <w:rsid w:val="05A84B9D"/>
    <w:rsid w:val="05AB1FE0"/>
    <w:rsid w:val="05AF634F"/>
    <w:rsid w:val="05AF7E81"/>
    <w:rsid w:val="05B081EE"/>
    <w:rsid w:val="05B2D5ED"/>
    <w:rsid w:val="05B3A251"/>
    <w:rsid w:val="05B7EA45"/>
    <w:rsid w:val="05B90B33"/>
    <w:rsid w:val="05BD8476"/>
    <w:rsid w:val="05BDB10F"/>
    <w:rsid w:val="05BE56DD"/>
    <w:rsid w:val="05BE9D83"/>
    <w:rsid w:val="05C13107"/>
    <w:rsid w:val="05C423C1"/>
    <w:rsid w:val="05CBFF25"/>
    <w:rsid w:val="05CDCFCA"/>
    <w:rsid w:val="05CF131C"/>
    <w:rsid w:val="05D0D3B9"/>
    <w:rsid w:val="05D10F63"/>
    <w:rsid w:val="05D311E1"/>
    <w:rsid w:val="05D82930"/>
    <w:rsid w:val="05D82F12"/>
    <w:rsid w:val="05D95F34"/>
    <w:rsid w:val="05DA4E34"/>
    <w:rsid w:val="05DD194B"/>
    <w:rsid w:val="05E0F0B2"/>
    <w:rsid w:val="05E30CD1"/>
    <w:rsid w:val="05E361E1"/>
    <w:rsid w:val="05EAEE3B"/>
    <w:rsid w:val="05ECA0C9"/>
    <w:rsid w:val="05F07952"/>
    <w:rsid w:val="05F59FAF"/>
    <w:rsid w:val="05F7B195"/>
    <w:rsid w:val="05FB3C4A"/>
    <w:rsid w:val="05FE1AC0"/>
    <w:rsid w:val="0600F279"/>
    <w:rsid w:val="060BAEFD"/>
    <w:rsid w:val="060BEEB0"/>
    <w:rsid w:val="060E94DE"/>
    <w:rsid w:val="061068C2"/>
    <w:rsid w:val="06115E73"/>
    <w:rsid w:val="06123D01"/>
    <w:rsid w:val="0617B274"/>
    <w:rsid w:val="0618A4B0"/>
    <w:rsid w:val="061ACBF5"/>
    <w:rsid w:val="061AF08F"/>
    <w:rsid w:val="061DA2A6"/>
    <w:rsid w:val="061EE32A"/>
    <w:rsid w:val="061F70D3"/>
    <w:rsid w:val="06247340"/>
    <w:rsid w:val="06276F9C"/>
    <w:rsid w:val="062DFA17"/>
    <w:rsid w:val="063109A2"/>
    <w:rsid w:val="0632C3BB"/>
    <w:rsid w:val="06351417"/>
    <w:rsid w:val="06384F91"/>
    <w:rsid w:val="06393D7C"/>
    <w:rsid w:val="063C5E92"/>
    <w:rsid w:val="063C8DEE"/>
    <w:rsid w:val="063D6D45"/>
    <w:rsid w:val="063E4D96"/>
    <w:rsid w:val="063F87CC"/>
    <w:rsid w:val="06402BD9"/>
    <w:rsid w:val="0640DCF0"/>
    <w:rsid w:val="06461065"/>
    <w:rsid w:val="064BDC83"/>
    <w:rsid w:val="064BED1F"/>
    <w:rsid w:val="064C6954"/>
    <w:rsid w:val="064D11A1"/>
    <w:rsid w:val="064E21A3"/>
    <w:rsid w:val="0654BD78"/>
    <w:rsid w:val="06550ADF"/>
    <w:rsid w:val="065ABDBF"/>
    <w:rsid w:val="065C5707"/>
    <w:rsid w:val="065D4134"/>
    <w:rsid w:val="065D9F42"/>
    <w:rsid w:val="065E2DD9"/>
    <w:rsid w:val="066385D8"/>
    <w:rsid w:val="06650317"/>
    <w:rsid w:val="066871F4"/>
    <w:rsid w:val="066B0DCB"/>
    <w:rsid w:val="066F402D"/>
    <w:rsid w:val="066F873B"/>
    <w:rsid w:val="0670F254"/>
    <w:rsid w:val="06719D28"/>
    <w:rsid w:val="067620B7"/>
    <w:rsid w:val="06768A2B"/>
    <w:rsid w:val="06788F6C"/>
    <w:rsid w:val="06789C8B"/>
    <w:rsid w:val="067F3282"/>
    <w:rsid w:val="068312D9"/>
    <w:rsid w:val="0689D62D"/>
    <w:rsid w:val="068AB481"/>
    <w:rsid w:val="068AD979"/>
    <w:rsid w:val="068B5A67"/>
    <w:rsid w:val="068CB32C"/>
    <w:rsid w:val="068CC750"/>
    <w:rsid w:val="0696E867"/>
    <w:rsid w:val="069E296A"/>
    <w:rsid w:val="069F16CD"/>
    <w:rsid w:val="069F6C8D"/>
    <w:rsid w:val="06A25A55"/>
    <w:rsid w:val="06A4CE46"/>
    <w:rsid w:val="06A8FA40"/>
    <w:rsid w:val="06ACFC39"/>
    <w:rsid w:val="06ACFEAD"/>
    <w:rsid w:val="06AFDD6D"/>
    <w:rsid w:val="06B3C50A"/>
    <w:rsid w:val="06B4E0FC"/>
    <w:rsid w:val="06B9686A"/>
    <w:rsid w:val="06BA596B"/>
    <w:rsid w:val="06BD09B7"/>
    <w:rsid w:val="06C7BAC3"/>
    <w:rsid w:val="06C88ED1"/>
    <w:rsid w:val="06CC1CA6"/>
    <w:rsid w:val="06CFE43E"/>
    <w:rsid w:val="06CFE5E4"/>
    <w:rsid w:val="06D2E440"/>
    <w:rsid w:val="06D2E8F1"/>
    <w:rsid w:val="06D49CE9"/>
    <w:rsid w:val="06D50207"/>
    <w:rsid w:val="06D80896"/>
    <w:rsid w:val="06D867F5"/>
    <w:rsid w:val="06D89CB8"/>
    <w:rsid w:val="06DA5ED4"/>
    <w:rsid w:val="06DB4E30"/>
    <w:rsid w:val="06E2CAE4"/>
    <w:rsid w:val="06EBE5F5"/>
    <w:rsid w:val="06EDF3FF"/>
    <w:rsid w:val="06F4D2C4"/>
    <w:rsid w:val="06F64448"/>
    <w:rsid w:val="06F6E8A2"/>
    <w:rsid w:val="06F9A8AB"/>
    <w:rsid w:val="06FC99C3"/>
    <w:rsid w:val="06FF8944"/>
    <w:rsid w:val="0702FFEC"/>
    <w:rsid w:val="07032743"/>
    <w:rsid w:val="07037857"/>
    <w:rsid w:val="07052160"/>
    <w:rsid w:val="07052ADF"/>
    <w:rsid w:val="070A66C7"/>
    <w:rsid w:val="070E8BD6"/>
    <w:rsid w:val="07128177"/>
    <w:rsid w:val="07136E79"/>
    <w:rsid w:val="07171FC9"/>
    <w:rsid w:val="071FB54A"/>
    <w:rsid w:val="07231287"/>
    <w:rsid w:val="07237EDA"/>
    <w:rsid w:val="07251A04"/>
    <w:rsid w:val="072617D9"/>
    <w:rsid w:val="07269279"/>
    <w:rsid w:val="07285F73"/>
    <w:rsid w:val="07290A3D"/>
    <w:rsid w:val="072AB2B6"/>
    <w:rsid w:val="07306F3C"/>
    <w:rsid w:val="07335446"/>
    <w:rsid w:val="073405ED"/>
    <w:rsid w:val="0735113D"/>
    <w:rsid w:val="0736F723"/>
    <w:rsid w:val="073824B5"/>
    <w:rsid w:val="0738B90F"/>
    <w:rsid w:val="073C3146"/>
    <w:rsid w:val="073DF9B6"/>
    <w:rsid w:val="073E1563"/>
    <w:rsid w:val="073E924B"/>
    <w:rsid w:val="07417CD8"/>
    <w:rsid w:val="07417FA6"/>
    <w:rsid w:val="074387DB"/>
    <w:rsid w:val="0743977C"/>
    <w:rsid w:val="074726BB"/>
    <w:rsid w:val="074F51D3"/>
    <w:rsid w:val="0750465E"/>
    <w:rsid w:val="07511DBA"/>
    <w:rsid w:val="075B1D38"/>
    <w:rsid w:val="075B2824"/>
    <w:rsid w:val="075FCA1C"/>
    <w:rsid w:val="07607E7C"/>
    <w:rsid w:val="07652A30"/>
    <w:rsid w:val="076584BB"/>
    <w:rsid w:val="0765BB26"/>
    <w:rsid w:val="07671B4E"/>
    <w:rsid w:val="0768F7C8"/>
    <w:rsid w:val="076AB7DE"/>
    <w:rsid w:val="076D0FC0"/>
    <w:rsid w:val="076E2B79"/>
    <w:rsid w:val="0774FABD"/>
    <w:rsid w:val="0775230C"/>
    <w:rsid w:val="077928F6"/>
    <w:rsid w:val="0779F1D8"/>
    <w:rsid w:val="077A2A2D"/>
    <w:rsid w:val="077B91FE"/>
    <w:rsid w:val="077ECADC"/>
    <w:rsid w:val="07832CD5"/>
    <w:rsid w:val="078833F8"/>
    <w:rsid w:val="07894858"/>
    <w:rsid w:val="078D29A7"/>
    <w:rsid w:val="078F049A"/>
    <w:rsid w:val="0794B7CF"/>
    <w:rsid w:val="0796DD41"/>
    <w:rsid w:val="07970CC0"/>
    <w:rsid w:val="0799E23E"/>
    <w:rsid w:val="079CB4F3"/>
    <w:rsid w:val="07A1DE3C"/>
    <w:rsid w:val="07A353DE"/>
    <w:rsid w:val="07A45BC9"/>
    <w:rsid w:val="07AB5B9B"/>
    <w:rsid w:val="07ABCCF9"/>
    <w:rsid w:val="07AC7232"/>
    <w:rsid w:val="07AE6BDA"/>
    <w:rsid w:val="07B1E057"/>
    <w:rsid w:val="07B382D5"/>
    <w:rsid w:val="07B43DB4"/>
    <w:rsid w:val="07BA4B64"/>
    <w:rsid w:val="07BC314E"/>
    <w:rsid w:val="07BE05D3"/>
    <w:rsid w:val="07C1A7FB"/>
    <w:rsid w:val="07C86601"/>
    <w:rsid w:val="07CAF40C"/>
    <w:rsid w:val="07CBA92F"/>
    <w:rsid w:val="07CEA78D"/>
    <w:rsid w:val="07CFAFFF"/>
    <w:rsid w:val="07D05F01"/>
    <w:rsid w:val="07D1D18D"/>
    <w:rsid w:val="07D2F163"/>
    <w:rsid w:val="07D33859"/>
    <w:rsid w:val="07D7A635"/>
    <w:rsid w:val="07D81BC4"/>
    <w:rsid w:val="07DA9D79"/>
    <w:rsid w:val="07DB6349"/>
    <w:rsid w:val="07DD3E93"/>
    <w:rsid w:val="07DF1B8B"/>
    <w:rsid w:val="07DF7B32"/>
    <w:rsid w:val="07DFDB37"/>
    <w:rsid w:val="07E09923"/>
    <w:rsid w:val="07E25D3E"/>
    <w:rsid w:val="07E3DDDB"/>
    <w:rsid w:val="07E563A6"/>
    <w:rsid w:val="07E69C66"/>
    <w:rsid w:val="07E6A4FE"/>
    <w:rsid w:val="07EB4A77"/>
    <w:rsid w:val="07EB7DFE"/>
    <w:rsid w:val="07EEA590"/>
    <w:rsid w:val="07EF7DA3"/>
    <w:rsid w:val="07F3552C"/>
    <w:rsid w:val="07F489F8"/>
    <w:rsid w:val="07F56A67"/>
    <w:rsid w:val="07F72375"/>
    <w:rsid w:val="07F7CCC2"/>
    <w:rsid w:val="07F95A4F"/>
    <w:rsid w:val="07F9CACD"/>
    <w:rsid w:val="07FB2FBD"/>
    <w:rsid w:val="07FB3238"/>
    <w:rsid w:val="08003638"/>
    <w:rsid w:val="0800550C"/>
    <w:rsid w:val="0803CC91"/>
    <w:rsid w:val="08075D7C"/>
    <w:rsid w:val="080772C4"/>
    <w:rsid w:val="08087DAD"/>
    <w:rsid w:val="080BC83F"/>
    <w:rsid w:val="080E56D9"/>
    <w:rsid w:val="080FD440"/>
    <w:rsid w:val="080FD871"/>
    <w:rsid w:val="0813F872"/>
    <w:rsid w:val="0817F27F"/>
    <w:rsid w:val="08183F00"/>
    <w:rsid w:val="081B1E50"/>
    <w:rsid w:val="081DF5DA"/>
    <w:rsid w:val="081EC50C"/>
    <w:rsid w:val="0825E6E1"/>
    <w:rsid w:val="08264E74"/>
    <w:rsid w:val="0828A487"/>
    <w:rsid w:val="08290721"/>
    <w:rsid w:val="0829221C"/>
    <w:rsid w:val="082A8BC1"/>
    <w:rsid w:val="082E04F5"/>
    <w:rsid w:val="083609BD"/>
    <w:rsid w:val="083882B6"/>
    <w:rsid w:val="08390DE2"/>
    <w:rsid w:val="083DC5ED"/>
    <w:rsid w:val="083E13E4"/>
    <w:rsid w:val="0843A7D3"/>
    <w:rsid w:val="084C80D3"/>
    <w:rsid w:val="084DB302"/>
    <w:rsid w:val="084DB858"/>
    <w:rsid w:val="084E92D4"/>
    <w:rsid w:val="08522A15"/>
    <w:rsid w:val="08533166"/>
    <w:rsid w:val="085A22F1"/>
    <w:rsid w:val="08609BCE"/>
    <w:rsid w:val="0860C1BA"/>
    <w:rsid w:val="086B8562"/>
    <w:rsid w:val="087476A5"/>
    <w:rsid w:val="08759C04"/>
    <w:rsid w:val="08772C7A"/>
    <w:rsid w:val="087A22EE"/>
    <w:rsid w:val="087B2073"/>
    <w:rsid w:val="087B82C4"/>
    <w:rsid w:val="0881B7FD"/>
    <w:rsid w:val="088760A9"/>
    <w:rsid w:val="088F535C"/>
    <w:rsid w:val="088F9E4D"/>
    <w:rsid w:val="0891CF3D"/>
    <w:rsid w:val="08996EE9"/>
    <w:rsid w:val="089BA9F7"/>
    <w:rsid w:val="089C5759"/>
    <w:rsid w:val="089FBAA4"/>
    <w:rsid w:val="08A3556E"/>
    <w:rsid w:val="08A5FF82"/>
    <w:rsid w:val="08A77675"/>
    <w:rsid w:val="08A9A4B6"/>
    <w:rsid w:val="08AADC21"/>
    <w:rsid w:val="08AFDAA0"/>
    <w:rsid w:val="08B1B4AB"/>
    <w:rsid w:val="08B4B4EA"/>
    <w:rsid w:val="08B4EB88"/>
    <w:rsid w:val="08B6EBB6"/>
    <w:rsid w:val="08BADAF6"/>
    <w:rsid w:val="08BC2083"/>
    <w:rsid w:val="08BFC429"/>
    <w:rsid w:val="08C170BC"/>
    <w:rsid w:val="08C55D30"/>
    <w:rsid w:val="08C7A2F9"/>
    <w:rsid w:val="08C89F37"/>
    <w:rsid w:val="08C8FF9B"/>
    <w:rsid w:val="08CCE741"/>
    <w:rsid w:val="08CF08F7"/>
    <w:rsid w:val="08D1452F"/>
    <w:rsid w:val="08D38E7E"/>
    <w:rsid w:val="08DB617B"/>
    <w:rsid w:val="08DE4682"/>
    <w:rsid w:val="08DF268B"/>
    <w:rsid w:val="08E00C29"/>
    <w:rsid w:val="08E07D8D"/>
    <w:rsid w:val="08E221C2"/>
    <w:rsid w:val="08E46E12"/>
    <w:rsid w:val="08E56637"/>
    <w:rsid w:val="08EC7237"/>
    <w:rsid w:val="08F0FD8B"/>
    <w:rsid w:val="08F1C094"/>
    <w:rsid w:val="08F91B62"/>
    <w:rsid w:val="08FA8533"/>
    <w:rsid w:val="08FB0C88"/>
    <w:rsid w:val="08FD85A7"/>
    <w:rsid w:val="08FFBD95"/>
    <w:rsid w:val="0900322C"/>
    <w:rsid w:val="09004BB3"/>
    <w:rsid w:val="090416B6"/>
    <w:rsid w:val="09062F5C"/>
    <w:rsid w:val="09063E60"/>
    <w:rsid w:val="090ACE24"/>
    <w:rsid w:val="090C6164"/>
    <w:rsid w:val="091028B7"/>
    <w:rsid w:val="0912B39D"/>
    <w:rsid w:val="09144936"/>
    <w:rsid w:val="09171C4A"/>
    <w:rsid w:val="0918E0DA"/>
    <w:rsid w:val="09228565"/>
    <w:rsid w:val="0922BAE5"/>
    <w:rsid w:val="09249BD1"/>
    <w:rsid w:val="09273896"/>
    <w:rsid w:val="092795A0"/>
    <w:rsid w:val="093024DB"/>
    <w:rsid w:val="09315041"/>
    <w:rsid w:val="0934964F"/>
    <w:rsid w:val="0934C7CF"/>
    <w:rsid w:val="0934C925"/>
    <w:rsid w:val="0937D656"/>
    <w:rsid w:val="09389452"/>
    <w:rsid w:val="0939FFA7"/>
    <w:rsid w:val="093A753F"/>
    <w:rsid w:val="093C5A59"/>
    <w:rsid w:val="093E4023"/>
    <w:rsid w:val="093EC73B"/>
    <w:rsid w:val="09416AD4"/>
    <w:rsid w:val="0944CCF4"/>
    <w:rsid w:val="09489632"/>
    <w:rsid w:val="09495F13"/>
    <w:rsid w:val="0950422F"/>
    <w:rsid w:val="09515D97"/>
    <w:rsid w:val="0952B06F"/>
    <w:rsid w:val="0956EC14"/>
    <w:rsid w:val="09593C0C"/>
    <w:rsid w:val="095AC3C3"/>
    <w:rsid w:val="095BA2AB"/>
    <w:rsid w:val="095FB189"/>
    <w:rsid w:val="096150FC"/>
    <w:rsid w:val="096333D5"/>
    <w:rsid w:val="096CCE3E"/>
    <w:rsid w:val="096DE86A"/>
    <w:rsid w:val="09708885"/>
    <w:rsid w:val="0970A36B"/>
    <w:rsid w:val="0975133D"/>
    <w:rsid w:val="09752323"/>
    <w:rsid w:val="097811A4"/>
    <w:rsid w:val="097D1614"/>
    <w:rsid w:val="0980A895"/>
    <w:rsid w:val="0982124A"/>
    <w:rsid w:val="09821713"/>
    <w:rsid w:val="09848464"/>
    <w:rsid w:val="09849145"/>
    <w:rsid w:val="098ADE96"/>
    <w:rsid w:val="098BFF7F"/>
    <w:rsid w:val="098CA558"/>
    <w:rsid w:val="0992EFA0"/>
    <w:rsid w:val="09979CE4"/>
    <w:rsid w:val="099E1C41"/>
    <w:rsid w:val="099ED064"/>
    <w:rsid w:val="099FC18C"/>
    <w:rsid w:val="09A0F4C7"/>
    <w:rsid w:val="09A21F6C"/>
    <w:rsid w:val="09A5F409"/>
    <w:rsid w:val="09A7DE04"/>
    <w:rsid w:val="09AC76F7"/>
    <w:rsid w:val="09AFB9CC"/>
    <w:rsid w:val="09B376F8"/>
    <w:rsid w:val="09B37743"/>
    <w:rsid w:val="09B72979"/>
    <w:rsid w:val="09BA0A7E"/>
    <w:rsid w:val="09BAA41F"/>
    <w:rsid w:val="09BCF5D3"/>
    <w:rsid w:val="09BE1773"/>
    <w:rsid w:val="09C07639"/>
    <w:rsid w:val="09C1529B"/>
    <w:rsid w:val="09C6AAF4"/>
    <w:rsid w:val="09C954A3"/>
    <w:rsid w:val="09CA621F"/>
    <w:rsid w:val="09D1745D"/>
    <w:rsid w:val="09DC76E9"/>
    <w:rsid w:val="09E0B8C2"/>
    <w:rsid w:val="09E58EDB"/>
    <w:rsid w:val="09E6EDB8"/>
    <w:rsid w:val="09ED5EF2"/>
    <w:rsid w:val="09F43F0F"/>
    <w:rsid w:val="09F52E09"/>
    <w:rsid w:val="09F6B221"/>
    <w:rsid w:val="09F85100"/>
    <w:rsid w:val="09F8A1C7"/>
    <w:rsid w:val="09FCE3CB"/>
    <w:rsid w:val="09FE2572"/>
    <w:rsid w:val="09FF01A5"/>
    <w:rsid w:val="0A00D983"/>
    <w:rsid w:val="0A013365"/>
    <w:rsid w:val="0A0186D1"/>
    <w:rsid w:val="0A0BD288"/>
    <w:rsid w:val="0A0CB9C6"/>
    <w:rsid w:val="0A0D44EA"/>
    <w:rsid w:val="0A0E41A7"/>
    <w:rsid w:val="0A114F7E"/>
    <w:rsid w:val="0A121906"/>
    <w:rsid w:val="0A140806"/>
    <w:rsid w:val="0A14B7AF"/>
    <w:rsid w:val="0A15414F"/>
    <w:rsid w:val="0A15F34F"/>
    <w:rsid w:val="0A194A38"/>
    <w:rsid w:val="0A19F396"/>
    <w:rsid w:val="0A1B47D4"/>
    <w:rsid w:val="0A1E7051"/>
    <w:rsid w:val="0A1EE808"/>
    <w:rsid w:val="0A1FA490"/>
    <w:rsid w:val="0A24F595"/>
    <w:rsid w:val="0A2583FA"/>
    <w:rsid w:val="0A2DFAC4"/>
    <w:rsid w:val="0A2F14AB"/>
    <w:rsid w:val="0A3065C1"/>
    <w:rsid w:val="0A31A768"/>
    <w:rsid w:val="0A32EC5C"/>
    <w:rsid w:val="0A3A6D6A"/>
    <w:rsid w:val="0A3B8C2E"/>
    <w:rsid w:val="0A3DD527"/>
    <w:rsid w:val="0A3E5CCD"/>
    <w:rsid w:val="0A494513"/>
    <w:rsid w:val="0A4ADAD7"/>
    <w:rsid w:val="0A4FF44E"/>
    <w:rsid w:val="0A50DA18"/>
    <w:rsid w:val="0A513927"/>
    <w:rsid w:val="0A517C39"/>
    <w:rsid w:val="0A5C44E0"/>
    <w:rsid w:val="0A5E0CE0"/>
    <w:rsid w:val="0A5E20B3"/>
    <w:rsid w:val="0A6902B9"/>
    <w:rsid w:val="0A6A6261"/>
    <w:rsid w:val="0A6C3B43"/>
    <w:rsid w:val="0A72BE6F"/>
    <w:rsid w:val="0A751DF2"/>
    <w:rsid w:val="0A769C03"/>
    <w:rsid w:val="0A78F8D4"/>
    <w:rsid w:val="0A7B23C6"/>
    <w:rsid w:val="0A83FD20"/>
    <w:rsid w:val="0A873596"/>
    <w:rsid w:val="0A87AB64"/>
    <w:rsid w:val="0A8B1744"/>
    <w:rsid w:val="0A8EF243"/>
    <w:rsid w:val="0A8FB331"/>
    <w:rsid w:val="0A98BB7E"/>
    <w:rsid w:val="0A99B3DB"/>
    <w:rsid w:val="0A9A6098"/>
    <w:rsid w:val="0A9BD507"/>
    <w:rsid w:val="0A9F3DA7"/>
    <w:rsid w:val="0AA3A608"/>
    <w:rsid w:val="0AA6E080"/>
    <w:rsid w:val="0AA6ED4C"/>
    <w:rsid w:val="0AAA244F"/>
    <w:rsid w:val="0AAB0601"/>
    <w:rsid w:val="0AAB8FBC"/>
    <w:rsid w:val="0AAC366D"/>
    <w:rsid w:val="0AAECDFE"/>
    <w:rsid w:val="0AB00FF5"/>
    <w:rsid w:val="0AB0DECC"/>
    <w:rsid w:val="0AB42DE6"/>
    <w:rsid w:val="0AB4B653"/>
    <w:rsid w:val="0AB7455D"/>
    <w:rsid w:val="0ABAE6B8"/>
    <w:rsid w:val="0ABE99FB"/>
    <w:rsid w:val="0ABFD196"/>
    <w:rsid w:val="0AC71051"/>
    <w:rsid w:val="0AC8EAD4"/>
    <w:rsid w:val="0AD55F0C"/>
    <w:rsid w:val="0AD789E4"/>
    <w:rsid w:val="0ADAD853"/>
    <w:rsid w:val="0ADDC9F3"/>
    <w:rsid w:val="0ADE1DA6"/>
    <w:rsid w:val="0AE062C2"/>
    <w:rsid w:val="0AE240D9"/>
    <w:rsid w:val="0AE2DE7C"/>
    <w:rsid w:val="0AE8F141"/>
    <w:rsid w:val="0AE94046"/>
    <w:rsid w:val="0AEB2397"/>
    <w:rsid w:val="0AEC0213"/>
    <w:rsid w:val="0AEC79DD"/>
    <w:rsid w:val="0AEC7BC7"/>
    <w:rsid w:val="0AED815E"/>
    <w:rsid w:val="0AEE3E6D"/>
    <w:rsid w:val="0AF41294"/>
    <w:rsid w:val="0AF4BA38"/>
    <w:rsid w:val="0AF5A474"/>
    <w:rsid w:val="0AF749F6"/>
    <w:rsid w:val="0AFB3238"/>
    <w:rsid w:val="0AFC2522"/>
    <w:rsid w:val="0AFC98F3"/>
    <w:rsid w:val="0B01CF67"/>
    <w:rsid w:val="0B07697B"/>
    <w:rsid w:val="0B13D75A"/>
    <w:rsid w:val="0B15B3B4"/>
    <w:rsid w:val="0B1693FA"/>
    <w:rsid w:val="0B1BD052"/>
    <w:rsid w:val="0B1DE2AB"/>
    <w:rsid w:val="0B1E45C0"/>
    <w:rsid w:val="0B1FDAFF"/>
    <w:rsid w:val="0B23FF17"/>
    <w:rsid w:val="0B2483F3"/>
    <w:rsid w:val="0B24C706"/>
    <w:rsid w:val="0B2F3651"/>
    <w:rsid w:val="0B30CE5E"/>
    <w:rsid w:val="0B3355CA"/>
    <w:rsid w:val="0B340C51"/>
    <w:rsid w:val="0B36DD9B"/>
    <w:rsid w:val="0B3B97E5"/>
    <w:rsid w:val="0B3BF35C"/>
    <w:rsid w:val="0B4702B2"/>
    <w:rsid w:val="0B4B1111"/>
    <w:rsid w:val="0B4B3D81"/>
    <w:rsid w:val="0B4C8EDD"/>
    <w:rsid w:val="0B4D0417"/>
    <w:rsid w:val="0B4EA147"/>
    <w:rsid w:val="0B4ED095"/>
    <w:rsid w:val="0B4F6A98"/>
    <w:rsid w:val="0B4F9341"/>
    <w:rsid w:val="0B535E10"/>
    <w:rsid w:val="0B558C04"/>
    <w:rsid w:val="0B58A0B6"/>
    <w:rsid w:val="0B59894F"/>
    <w:rsid w:val="0B5DDE03"/>
    <w:rsid w:val="0B5E8205"/>
    <w:rsid w:val="0B5FF055"/>
    <w:rsid w:val="0B60AB64"/>
    <w:rsid w:val="0B62395F"/>
    <w:rsid w:val="0B638894"/>
    <w:rsid w:val="0B6402DB"/>
    <w:rsid w:val="0B64F564"/>
    <w:rsid w:val="0B671CD9"/>
    <w:rsid w:val="0B682929"/>
    <w:rsid w:val="0B6E5365"/>
    <w:rsid w:val="0B6F09F0"/>
    <w:rsid w:val="0B706B9D"/>
    <w:rsid w:val="0B74A7E4"/>
    <w:rsid w:val="0B76B4B0"/>
    <w:rsid w:val="0B78AADF"/>
    <w:rsid w:val="0B7DCC7E"/>
    <w:rsid w:val="0B7F56C8"/>
    <w:rsid w:val="0B825AD5"/>
    <w:rsid w:val="0B82A3A1"/>
    <w:rsid w:val="0B89DF60"/>
    <w:rsid w:val="0B8A69F0"/>
    <w:rsid w:val="0B8BE26A"/>
    <w:rsid w:val="0B8C3130"/>
    <w:rsid w:val="0B8C3A24"/>
    <w:rsid w:val="0B8D215E"/>
    <w:rsid w:val="0B8FAECA"/>
    <w:rsid w:val="0B92B578"/>
    <w:rsid w:val="0B9388DE"/>
    <w:rsid w:val="0B952A68"/>
    <w:rsid w:val="0B952C65"/>
    <w:rsid w:val="0B959547"/>
    <w:rsid w:val="0B959F36"/>
    <w:rsid w:val="0B9BBFDA"/>
    <w:rsid w:val="0B9DE78A"/>
    <w:rsid w:val="0B9E3DF7"/>
    <w:rsid w:val="0BA1D27E"/>
    <w:rsid w:val="0BA2065E"/>
    <w:rsid w:val="0BA24920"/>
    <w:rsid w:val="0BA7DF57"/>
    <w:rsid w:val="0BA85BBE"/>
    <w:rsid w:val="0BAEC4C7"/>
    <w:rsid w:val="0BB17F58"/>
    <w:rsid w:val="0BB6A090"/>
    <w:rsid w:val="0BBB340F"/>
    <w:rsid w:val="0BC2DBC2"/>
    <w:rsid w:val="0BC7A1C0"/>
    <w:rsid w:val="0BC941FE"/>
    <w:rsid w:val="0BC9AFD1"/>
    <w:rsid w:val="0BC9EC12"/>
    <w:rsid w:val="0BCBF4EF"/>
    <w:rsid w:val="0BCD9068"/>
    <w:rsid w:val="0BCF323B"/>
    <w:rsid w:val="0BD1208C"/>
    <w:rsid w:val="0BD1700D"/>
    <w:rsid w:val="0BD4EF9A"/>
    <w:rsid w:val="0BD615B1"/>
    <w:rsid w:val="0BD67C30"/>
    <w:rsid w:val="0BD680A6"/>
    <w:rsid w:val="0BDF1DFB"/>
    <w:rsid w:val="0BDF38E3"/>
    <w:rsid w:val="0BE20A8D"/>
    <w:rsid w:val="0BE3B496"/>
    <w:rsid w:val="0BE59E8C"/>
    <w:rsid w:val="0BE6E091"/>
    <w:rsid w:val="0BE88BE7"/>
    <w:rsid w:val="0BE89D99"/>
    <w:rsid w:val="0BE9D6BA"/>
    <w:rsid w:val="0BED405D"/>
    <w:rsid w:val="0BEDFFDD"/>
    <w:rsid w:val="0BF2B4C3"/>
    <w:rsid w:val="0BF2FE6C"/>
    <w:rsid w:val="0BF3D476"/>
    <w:rsid w:val="0BF6E20B"/>
    <w:rsid w:val="0BFD7234"/>
    <w:rsid w:val="0BFE843B"/>
    <w:rsid w:val="0BFE9705"/>
    <w:rsid w:val="0C08DA0C"/>
    <w:rsid w:val="0C0B87AD"/>
    <w:rsid w:val="0C0BCD72"/>
    <w:rsid w:val="0C0D1B0F"/>
    <w:rsid w:val="0C0D3672"/>
    <w:rsid w:val="0C105A4B"/>
    <w:rsid w:val="0C1711ED"/>
    <w:rsid w:val="0C1C69FA"/>
    <w:rsid w:val="0C1EF230"/>
    <w:rsid w:val="0C20C777"/>
    <w:rsid w:val="0C223152"/>
    <w:rsid w:val="0C247C78"/>
    <w:rsid w:val="0C2AD0CD"/>
    <w:rsid w:val="0C2C26CC"/>
    <w:rsid w:val="0C2CD203"/>
    <w:rsid w:val="0C2EAE7D"/>
    <w:rsid w:val="0C3225FF"/>
    <w:rsid w:val="0C33177C"/>
    <w:rsid w:val="0C33E905"/>
    <w:rsid w:val="0C33F901"/>
    <w:rsid w:val="0C35AD99"/>
    <w:rsid w:val="0C375E57"/>
    <w:rsid w:val="0C3772A7"/>
    <w:rsid w:val="0C38218F"/>
    <w:rsid w:val="0C3ABBEB"/>
    <w:rsid w:val="0C3AEA45"/>
    <w:rsid w:val="0C3C1C34"/>
    <w:rsid w:val="0C3DD827"/>
    <w:rsid w:val="0C3F3000"/>
    <w:rsid w:val="0C3F485C"/>
    <w:rsid w:val="0C450E92"/>
    <w:rsid w:val="0C463458"/>
    <w:rsid w:val="0C47F82D"/>
    <w:rsid w:val="0C480940"/>
    <w:rsid w:val="0C4BE056"/>
    <w:rsid w:val="0C4F9A84"/>
    <w:rsid w:val="0C537D9C"/>
    <w:rsid w:val="0C616598"/>
    <w:rsid w:val="0C619784"/>
    <w:rsid w:val="0C63BC09"/>
    <w:rsid w:val="0C688599"/>
    <w:rsid w:val="0C6B7D3E"/>
    <w:rsid w:val="0C6F3362"/>
    <w:rsid w:val="0C6FC59D"/>
    <w:rsid w:val="0C759B31"/>
    <w:rsid w:val="0C7AD822"/>
    <w:rsid w:val="0C7B3985"/>
    <w:rsid w:val="0C7DD142"/>
    <w:rsid w:val="0C80290A"/>
    <w:rsid w:val="0C80D0E0"/>
    <w:rsid w:val="0C81F7AD"/>
    <w:rsid w:val="0C86B160"/>
    <w:rsid w:val="0C87F700"/>
    <w:rsid w:val="0C87FBAA"/>
    <w:rsid w:val="0C889AD6"/>
    <w:rsid w:val="0C89454B"/>
    <w:rsid w:val="0C8D7BF4"/>
    <w:rsid w:val="0C8E24AE"/>
    <w:rsid w:val="0C8FDE8A"/>
    <w:rsid w:val="0C929B9D"/>
    <w:rsid w:val="0C945805"/>
    <w:rsid w:val="0C95D05C"/>
    <w:rsid w:val="0C965D12"/>
    <w:rsid w:val="0C96C620"/>
    <w:rsid w:val="0C97D221"/>
    <w:rsid w:val="0C989AE9"/>
    <w:rsid w:val="0C99A949"/>
    <w:rsid w:val="0C9A51CC"/>
    <w:rsid w:val="0C9B366F"/>
    <w:rsid w:val="0C9C8CB9"/>
    <w:rsid w:val="0CA3B93A"/>
    <w:rsid w:val="0CA9F679"/>
    <w:rsid w:val="0CAC48C1"/>
    <w:rsid w:val="0CACC3CF"/>
    <w:rsid w:val="0CB622D7"/>
    <w:rsid w:val="0CBD3D38"/>
    <w:rsid w:val="0CBE9E71"/>
    <w:rsid w:val="0CC02943"/>
    <w:rsid w:val="0CC16299"/>
    <w:rsid w:val="0CC4188D"/>
    <w:rsid w:val="0CC80FC7"/>
    <w:rsid w:val="0CC87F79"/>
    <w:rsid w:val="0CC8BD25"/>
    <w:rsid w:val="0CCC3724"/>
    <w:rsid w:val="0CCC55DC"/>
    <w:rsid w:val="0CCF4864"/>
    <w:rsid w:val="0CCF6CC9"/>
    <w:rsid w:val="0CD0E825"/>
    <w:rsid w:val="0CD157DB"/>
    <w:rsid w:val="0CD18D6D"/>
    <w:rsid w:val="0CD2349C"/>
    <w:rsid w:val="0CD5AD82"/>
    <w:rsid w:val="0CD61C20"/>
    <w:rsid w:val="0CD721ED"/>
    <w:rsid w:val="0CD8A95F"/>
    <w:rsid w:val="0CDD2C36"/>
    <w:rsid w:val="0CDE36F7"/>
    <w:rsid w:val="0CE28529"/>
    <w:rsid w:val="0CE4560B"/>
    <w:rsid w:val="0CE773BA"/>
    <w:rsid w:val="0CE86DDA"/>
    <w:rsid w:val="0CEB1267"/>
    <w:rsid w:val="0CEEAB93"/>
    <w:rsid w:val="0CEFEF8D"/>
    <w:rsid w:val="0CF04289"/>
    <w:rsid w:val="0CF7EBE7"/>
    <w:rsid w:val="0CF85BE5"/>
    <w:rsid w:val="0CF87F46"/>
    <w:rsid w:val="0CFB2E86"/>
    <w:rsid w:val="0CFD1C07"/>
    <w:rsid w:val="0D0727E2"/>
    <w:rsid w:val="0D19E58E"/>
    <w:rsid w:val="0D1B4872"/>
    <w:rsid w:val="0D1BCBC4"/>
    <w:rsid w:val="0D1C8E99"/>
    <w:rsid w:val="0D1CB7EF"/>
    <w:rsid w:val="0D1EAAC4"/>
    <w:rsid w:val="0D1FCF46"/>
    <w:rsid w:val="0D21815C"/>
    <w:rsid w:val="0D24D378"/>
    <w:rsid w:val="0D2A51D8"/>
    <w:rsid w:val="0D2B313A"/>
    <w:rsid w:val="0D364748"/>
    <w:rsid w:val="0D38808F"/>
    <w:rsid w:val="0D3C99DA"/>
    <w:rsid w:val="0D3C9F07"/>
    <w:rsid w:val="0D3D415B"/>
    <w:rsid w:val="0D3DA774"/>
    <w:rsid w:val="0D3DF3B4"/>
    <w:rsid w:val="0D41049F"/>
    <w:rsid w:val="0D41E11F"/>
    <w:rsid w:val="0D458EF3"/>
    <w:rsid w:val="0D4A6DF2"/>
    <w:rsid w:val="0D4A9612"/>
    <w:rsid w:val="0D4AB44D"/>
    <w:rsid w:val="0D4BC883"/>
    <w:rsid w:val="0D4C7074"/>
    <w:rsid w:val="0D51BE49"/>
    <w:rsid w:val="0D522EE5"/>
    <w:rsid w:val="0D55FE86"/>
    <w:rsid w:val="0D5637F7"/>
    <w:rsid w:val="0D5741DE"/>
    <w:rsid w:val="0D5A5401"/>
    <w:rsid w:val="0D5CE20A"/>
    <w:rsid w:val="0D5EA1BE"/>
    <w:rsid w:val="0D5F034F"/>
    <w:rsid w:val="0D62652F"/>
    <w:rsid w:val="0D632D7D"/>
    <w:rsid w:val="0D635B44"/>
    <w:rsid w:val="0D686FEA"/>
    <w:rsid w:val="0D6A2175"/>
    <w:rsid w:val="0D6AE352"/>
    <w:rsid w:val="0D6B74D8"/>
    <w:rsid w:val="0D6CD41F"/>
    <w:rsid w:val="0D77BEAF"/>
    <w:rsid w:val="0D78765C"/>
    <w:rsid w:val="0D7A9A02"/>
    <w:rsid w:val="0D7B49E7"/>
    <w:rsid w:val="0D840DEA"/>
    <w:rsid w:val="0D853302"/>
    <w:rsid w:val="0D85CB5F"/>
    <w:rsid w:val="0D880CA7"/>
    <w:rsid w:val="0D8A975F"/>
    <w:rsid w:val="0D8ADE96"/>
    <w:rsid w:val="0D8D9A21"/>
    <w:rsid w:val="0D93BF73"/>
    <w:rsid w:val="0D98F2DB"/>
    <w:rsid w:val="0D9C1294"/>
    <w:rsid w:val="0D9CF2DA"/>
    <w:rsid w:val="0D9EC362"/>
    <w:rsid w:val="0D9F187A"/>
    <w:rsid w:val="0DA27EA3"/>
    <w:rsid w:val="0DAC6E1A"/>
    <w:rsid w:val="0DAF2234"/>
    <w:rsid w:val="0DB32643"/>
    <w:rsid w:val="0DB3EE3A"/>
    <w:rsid w:val="0DC15749"/>
    <w:rsid w:val="0DC56ADA"/>
    <w:rsid w:val="0DC5829D"/>
    <w:rsid w:val="0DC73A8B"/>
    <w:rsid w:val="0DCA3EB1"/>
    <w:rsid w:val="0DCBE116"/>
    <w:rsid w:val="0DCCC872"/>
    <w:rsid w:val="0DD0C375"/>
    <w:rsid w:val="0DD30ABC"/>
    <w:rsid w:val="0DD31654"/>
    <w:rsid w:val="0DD32EB8"/>
    <w:rsid w:val="0DD40D51"/>
    <w:rsid w:val="0DDB2ECD"/>
    <w:rsid w:val="0DDC11F6"/>
    <w:rsid w:val="0DDEB12C"/>
    <w:rsid w:val="0DE117F6"/>
    <w:rsid w:val="0DE20FF6"/>
    <w:rsid w:val="0DE38A1A"/>
    <w:rsid w:val="0DE40457"/>
    <w:rsid w:val="0DE79D36"/>
    <w:rsid w:val="0DE80A3D"/>
    <w:rsid w:val="0DE9F75D"/>
    <w:rsid w:val="0DF18975"/>
    <w:rsid w:val="0DF4C881"/>
    <w:rsid w:val="0DF5ACF3"/>
    <w:rsid w:val="0DF5CA81"/>
    <w:rsid w:val="0DFA1F9E"/>
    <w:rsid w:val="0DFA561E"/>
    <w:rsid w:val="0DFE6EB3"/>
    <w:rsid w:val="0E00027A"/>
    <w:rsid w:val="0E0157D2"/>
    <w:rsid w:val="0E0587D6"/>
    <w:rsid w:val="0E05F327"/>
    <w:rsid w:val="0E076C82"/>
    <w:rsid w:val="0E0BE03E"/>
    <w:rsid w:val="0E0D3A17"/>
    <w:rsid w:val="0E0E03F8"/>
    <w:rsid w:val="0E0E6A08"/>
    <w:rsid w:val="0E1015AD"/>
    <w:rsid w:val="0E1B0466"/>
    <w:rsid w:val="0E1B18C1"/>
    <w:rsid w:val="0E1E33E7"/>
    <w:rsid w:val="0E1F5F1A"/>
    <w:rsid w:val="0E23AAEC"/>
    <w:rsid w:val="0E264F99"/>
    <w:rsid w:val="0E265314"/>
    <w:rsid w:val="0E27EC72"/>
    <w:rsid w:val="0E28BFA7"/>
    <w:rsid w:val="0E28EF21"/>
    <w:rsid w:val="0E2E796D"/>
    <w:rsid w:val="0E2EB462"/>
    <w:rsid w:val="0E3156D7"/>
    <w:rsid w:val="0E31A0F9"/>
    <w:rsid w:val="0E3217AB"/>
    <w:rsid w:val="0E322012"/>
    <w:rsid w:val="0E33C5E4"/>
    <w:rsid w:val="0E36E6F0"/>
    <w:rsid w:val="0E38302D"/>
    <w:rsid w:val="0E3AB48B"/>
    <w:rsid w:val="0E3B32DA"/>
    <w:rsid w:val="0E3C3C6A"/>
    <w:rsid w:val="0E421FCF"/>
    <w:rsid w:val="0E4244CB"/>
    <w:rsid w:val="0E45C797"/>
    <w:rsid w:val="0E460278"/>
    <w:rsid w:val="0E4604CC"/>
    <w:rsid w:val="0E465041"/>
    <w:rsid w:val="0E467FEB"/>
    <w:rsid w:val="0E49FE44"/>
    <w:rsid w:val="0E4E66F1"/>
    <w:rsid w:val="0E508B62"/>
    <w:rsid w:val="0E52CB3A"/>
    <w:rsid w:val="0E566EF9"/>
    <w:rsid w:val="0E5C2A3B"/>
    <w:rsid w:val="0E5CE3AD"/>
    <w:rsid w:val="0E5F3228"/>
    <w:rsid w:val="0E65C1E1"/>
    <w:rsid w:val="0E6A8E4E"/>
    <w:rsid w:val="0E6A9800"/>
    <w:rsid w:val="0E6B061D"/>
    <w:rsid w:val="0E708D04"/>
    <w:rsid w:val="0E74F773"/>
    <w:rsid w:val="0E772131"/>
    <w:rsid w:val="0E775007"/>
    <w:rsid w:val="0E790F20"/>
    <w:rsid w:val="0E791916"/>
    <w:rsid w:val="0E7C399A"/>
    <w:rsid w:val="0E80B876"/>
    <w:rsid w:val="0E80D045"/>
    <w:rsid w:val="0E826204"/>
    <w:rsid w:val="0E827281"/>
    <w:rsid w:val="0E831EB7"/>
    <w:rsid w:val="0E87C029"/>
    <w:rsid w:val="0E882A33"/>
    <w:rsid w:val="0E937599"/>
    <w:rsid w:val="0E96D40C"/>
    <w:rsid w:val="0E96F67B"/>
    <w:rsid w:val="0E97DC19"/>
    <w:rsid w:val="0E9ABF06"/>
    <w:rsid w:val="0E9E92FB"/>
    <w:rsid w:val="0EA485C7"/>
    <w:rsid w:val="0EA7C248"/>
    <w:rsid w:val="0EAA9947"/>
    <w:rsid w:val="0EAC7878"/>
    <w:rsid w:val="0EAD81D0"/>
    <w:rsid w:val="0EB0CE20"/>
    <w:rsid w:val="0EB1B0C9"/>
    <w:rsid w:val="0EB85D68"/>
    <w:rsid w:val="0EB87E47"/>
    <w:rsid w:val="0EBC3ACF"/>
    <w:rsid w:val="0EBDA69C"/>
    <w:rsid w:val="0EBDE409"/>
    <w:rsid w:val="0EBE8572"/>
    <w:rsid w:val="0EBEC41E"/>
    <w:rsid w:val="0EC05F93"/>
    <w:rsid w:val="0EC493E1"/>
    <w:rsid w:val="0ED11799"/>
    <w:rsid w:val="0ED37D89"/>
    <w:rsid w:val="0ED76239"/>
    <w:rsid w:val="0ED9E01C"/>
    <w:rsid w:val="0EDC47CD"/>
    <w:rsid w:val="0EDF586D"/>
    <w:rsid w:val="0EE5A6DB"/>
    <w:rsid w:val="0EE6A151"/>
    <w:rsid w:val="0EE753D9"/>
    <w:rsid w:val="0EEAE174"/>
    <w:rsid w:val="0EED8E10"/>
    <w:rsid w:val="0EEF4726"/>
    <w:rsid w:val="0EEF5DA3"/>
    <w:rsid w:val="0EF7A29C"/>
    <w:rsid w:val="0EF83CD2"/>
    <w:rsid w:val="0F04919D"/>
    <w:rsid w:val="0F0C879C"/>
    <w:rsid w:val="0F0CE807"/>
    <w:rsid w:val="0F1014A7"/>
    <w:rsid w:val="0F1E590B"/>
    <w:rsid w:val="0F234613"/>
    <w:rsid w:val="0F257F51"/>
    <w:rsid w:val="0F25A0F7"/>
    <w:rsid w:val="0F264FCB"/>
    <w:rsid w:val="0F292F45"/>
    <w:rsid w:val="0F2CA2E0"/>
    <w:rsid w:val="0F2D780E"/>
    <w:rsid w:val="0F2EC8A1"/>
    <w:rsid w:val="0F317DB6"/>
    <w:rsid w:val="0F35CBBA"/>
    <w:rsid w:val="0F36CDCE"/>
    <w:rsid w:val="0F3727A0"/>
    <w:rsid w:val="0F39CDC5"/>
    <w:rsid w:val="0F3BD50D"/>
    <w:rsid w:val="0F3DE552"/>
    <w:rsid w:val="0F3E2A9F"/>
    <w:rsid w:val="0F457AF1"/>
    <w:rsid w:val="0F4710A1"/>
    <w:rsid w:val="0F48D15A"/>
    <w:rsid w:val="0F4A0D26"/>
    <w:rsid w:val="0F4A5455"/>
    <w:rsid w:val="0F4B8BFD"/>
    <w:rsid w:val="0F4BCA6F"/>
    <w:rsid w:val="0F4C55C5"/>
    <w:rsid w:val="0F4ED283"/>
    <w:rsid w:val="0F5264A6"/>
    <w:rsid w:val="0F55F667"/>
    <w:rsid w:val="0F5AC0D1"/>
    <w:rsid w:val="0F60B006"/>
    <w:rsid w:val="0F6156EB"/>
    <w:rsid w:val="0F6364B5"/>
    <w:rsid w:val="0F638D48"/>
    <w:rsid w:val="0F651FD9"/>
    <w:rsid w:val="0F69AE58"/>
    <w:rsid w:val="0F6A5A7D"/>
    <w:rsid w:val="0F6C8B65"/>
    <w:rsid w:val="0F715536"/>
    <w:rsid w:val="0F74476E"/>
    <w:rsid w:val="0F78DFF9"/>
    <w:rsid w:val="0F7BC7B1"/>
    <w:rsid w:val="0F7EC188"/>
    <w:rsid w:val="0F82EE4A"/>
    <w:rsid w:val="0F838118"/>
    <w:rsid w:val="0F853E34"/>
    <w:rsid w:val="0F85EEAE"/>
    <w:rsid w:val="0F86415A"/>
    <w:rsid w:val="0F8A426D"/>
    <w:rsid w:val="0F8B1E5E"/>
    <w:rsid w:val="0F961AD9"/>
    <w:rsid w:val="0F9646C6"/>
    <w:rsid w:val="0F989AEB"/>
    <w:rsid w:val="0F9AF335"/>
    <w:rsid w:val="0F9BCA28"/>
    <w:rsid w:val="0F9C2C2F"/>
    <w:rsid w:val="0FA0FED3"/>
    <w:rsid w:val="0FA1BD3A"/>
    <w:rsid w:val="0FA42DE9"/>
    <w:rsid w:val="0FA50BCA"/>
    <w:rsid w:val="0FA64220"/>
    <w:rsid w:val="0FA6739B"/>
    <w:rsid w:val="0FA92CBC"/>
    <w:rsid w:val="0FB226C7"/>
    <w:rsid w:val="0FB40985"/>
    <w:rsid w:val="0FB4FFA5"/>
    <w:rsid w:val="0FB546DB"/>
    <w:rsid w:val="0FB5C5D9"/>
    <w:rsid w:val="0FB61358"/>
    <w:rsid w:val="0FB8EC5E"/>
    <w:rsid w:val="0FB9B94B"/>
    <w:rsid w:val="0FBB50A3"/>
    <w:rsid w:val="0FBBB2BF"/>
    <w:rsid w:val="0FBC8C9C"/>
    <w:rsid w:val="0FC6381B"/>
    <w:rsid w:val="0FC92941"/>
    <w:rsid w:val="0FD3BF73"/>
    <w:rsid w:val="0FD3CE81"/>
    <w:rsid w:val="0FD63508"/>
    <w:rsid w:val="0FE0A651"/>
    <w:rsid w:val="0FE185D9"/>
    <w:rsid w:val="0FE29784"/>
    <w:rsid w:val="0FE6218F"/>
    <w:rsid w:val="0FEAAD9B"/>
    <w:rsid w:val="0FEB9E62"/>
    <w:rsid w:val="0FEE5E3C"/>
    <w:rsid w:val="0FF52FB6"/>
    <w:rsid w:val="0FFC23A2"/>
    <w:rsid w:val="0FFEC950"/>
    <w:rsid w:val="100424E0"/>
    <w:rsid w:val="10089134"/>
    <w:rsid w:val="100B7555"/>
    <w:rsid w:val="100CAFC6"/>
    <w:rsid w:val="100E355C"/>
    <w:rsid w:val="10107BDC"/>
    <w:rsid w:val="1010FAA1"/>
    <w:rsid w:val="101102D8"/>
    <w:rsid w:val="1014631E"/>
    <w:rsid w:val="1017DDD4"/>
    <w:rsid w:val="10247921"/>
    <w:rsid w:val="1027829B"/>
    <w:rsid w:val="102886E3"/>
    <w:rsid w:val="10289FE9"/>
    <w:rsid w:val="10293E11"/>
    <w:rsid w:val="102AF145"/>
    <w:rsid w:val="102E54AA"/>
    <w:rsid w:val="103104C6"/>
    <w:rsid w:val="1032F4F6"/>
    <w:rsid w:val="1033C643"/>
    <w:rsid w:val="1035E1F5"/>
    <w:rsid w:val="1036D7B8"/>
    <w:rsid w:val="103E13D0"/>
    <w:rsid w:val="103EDB1F"/>
    <w:rsid w:val="1041E9C3"/>
    <w:rsid w:val="1042E2BC"/>
    <w:rsid w:val="1048A8B1"/>
    <w:rsid w:val="104A98B4"/>
    <w:rsid w:val="105800CC"/>
    <w:rsid w:val="10591EE2"/>
    <w:rsid w:val="105A6AE0"/>
    <w:rsid w:val="105A6BB4"/>
    <w:rsid w:val="105FEA8D"/>
    <w:rsid w:val="1066417F"/>
    <w:rsid w:val="106B6E5C"/>
    <w:rsid w:val="106C24F7"/>
    <w:rsid w:val="106E8DBA"/>
    <w:rsid w:val="1070F3F0"/>
    <w:rsid w:val="1071F942"/>
    <w:rsid w:val="107329AD"/>
    <w:rsid w:val="10798471"/>
    <w:rsid w:val="107C9F3B"/>
    <w:rsid w:val="107D2610"/>
    <w:rsid w:val="107DB896"/>
    <w:rsid w:val="107F8729"/>
    <w:rsid w:val="1081DE39"/>
    <w:rsid w:val="1084CE85"/>
    <w:rsid w:val="1084EB6C"/>
    <w:rsid w:val="1085415C"/>
    <w:rsid w:val="1085496C"/>
    <w:rsid w:val="10880816"/>
    <w:rsid w:val="1089C8D8"/>
    <w:rsid w:val="108B0536"/>
    <w:rsid w:val="108B7CFA"/>
    <w:rsid w:val="10965A1B"/>
    <w:rsid w:val="10988ED2"/>
    <w:rsid w:val="1099A99F"/>
    <w:rsid w:val="10A25F58"/>
    <w:rsid w:val="10A269A5"/>
    <w:rsid w:val="10A2758C"/>
    <w:rsid w:val="10A41C94"/>
    <w:rsid w:val="10A6E989"/>
    <w:rsid w:val="10AC0CCD"/>
    <w:rsid w:val="10B2EAA9"/>
    <w:rsid w:val="10B978F6"/>
    <w:rsid w:val="10B98863"/>
    <w:rsid w:val="10BBA818"/>
    <w:rsid w:val="10BC547C"/>
    <w:rsid w:val="10BC6615"/>
    <w:rsid w:val="10BE7F99"/>
    <w:rsid w:val="10BEB521"/>
    <w:rsid w:val="10C68F16"/>
    <w:rsid w:val="10CAFA55"/>
    <w:rsid w:val="10CB22EA"/>
    <w:rsid w:val="10CE3F08"/>
    <w:rsid w:val="10D136C1"/>
    <w:rsid w:val="10D1E23A"/>
    <w:rsid w:val="10D259BC"/>
    <w:rsid w:val="10D3CB6A"/>
    <w:rsid w:val="10DAE9AF"/>
    <w:rsid w:val="10DE23ED"/>
    <w:rsid w:val="10E35B12"/>
    <w:rsid w:val="10E4AFB3"/>
    <w:rsid w:val="10E58C13"/>
    <w:rsid w:val="10E81413"/>
    <w:rsid w:val="10EAA2E4"/>
    <w:rsid w:val="10EC8FD1"/>
    <w:rsid w:val="10EDD930"/>
    <w:rsid w:val="10F00382"/>
    <w:rsid w:val="10F031C1"/>
    <w:rsid w:val="10F30E9C"/>
    <w:rsid w:val="10F8C774"/>
    <w:rsid w:val="11029DC0"/>
    <w:rsid w:val="1103DDF6"/>
    <w:rsid w:val="1105ACE7"/>
    <w:rsid w:val="1107BA0F"/>
    <w:rsid w:val="1108E8B1"/>
    <w:rsid w:val="110ED182"/>
    <w:rsid w:val="1111FF67"/>
    <w:rsid w:val="1113E145"/>
    <w:rsid w:val="1116729E"/>
    <w:rsid w:val="11167BBA"/>
    <w:rsid w:val="1117C63E"/>
    <w:rsid w:val="111BD9A4"/>
    <w:rsid w:val="111C2C39"/>
    <w:rsid w:val="111C7AF8"/>
    <w:rsid w:val="111CE4E4"/>
    <w:rsid w:val="111E0B2C"/>
    <w:rsid w:val="1120692F"/>
    <w:rsid w:val="11231194"/>
    <w:rsid w:val="112493D1"/>
    <w:rsid w:val="11268B2B"/>
    <w:rsid w:val="11302710"/>
    <w:rsid w:val="1131AE74"/>
    <w:rsid w:val="1131BDE6"/>
    <w:rsid w:val="11366DC8"/>
    <w:rsid w:val="11384CEE"/>
    <w:rsid w:val="11388F8D"/>
    <w:rsid w:val="11389246"/>
    <w:rsid w:val="1138C843"/>
    <w:rsid w:val="11416A58"/>
    <w:rsid w:val="1147E90D"/>
    <w:rsid w:val="11498B7E"/>
    <w:rsid w:val="114F3AF1"/>
    <w:rsid w:val="1152C7B3"/>
    <w:rsid w:val="11571301"/>
    <w:rsid w:val="1158465D"/>
    <w:rsid w:val="1159E8EB"/>
    <w:rsid w:val="116286BE"/>
    <w:rsid w:val="116498F5"/>
    <w:rsid w:val="11665CE9"/>
    <w:rsid w:val="117005EC"/>
    <w:rsid w:val="11702709"/>
    <w:rsid w:val="11714EB8"/>
    <w:rsid w:val="11719AB7"/>
    <w:rsid w:val="11744D3D"/>
    <w:rsid w:val="1178F7C6"/>
    <w:rsid w:val="117AE272"/>
    <w:rsid w:val="117E23D4"/>
    <w:rsid w:val="117EEA14"/>
    <w:rsid w:val="118316E8"/>
    <w:rsid w:val="1186BDFF"/>
    <w:rsid w:val="118ABE5B"/>
    <w:rsid w:val="118B5818"/>
    <w:rsid w:val="11922023"/>
    <w:rsid w:val="1196F1CB"/>
    <w:rsid w:val="1199EE5D"/>
    <w:rsid w:val="119B618D"/>
    <w:rsid w:val="119E9CB5"/>
    <w:rsid w:val="119F0B9D"/>
    <w:rsid w:val="11A1E1AB"/>
    <w:rsid w:val="11A4BE08"/>
    <w:rsid w:val="11A6A58C"/>
    <w:rsid w:val="11A881A7"/>
    <w:rsid w:val="11AA7319"/>
    <w:rsid w:val="11AA8D28"/>
    <w:rsid w:val="11AE50B1"/>
    <w:rsid w:val="11B213B2"/>
    <w:rsid w:val="11B7DA41"/>
    <w:rsid w:val="11BA2B9D"/>
    <w:rsid w:val="11BED4C5"/>
    <w:rsid w:val="11C0A95A"/>
    <w:rsid w:val="11C1818D"/>
    <w:rsid w:val="11C273AE"/>
    <w:rsid w:val="11C2C698"/>
    <w:rsid w:val="11C3A1C2"/>
    <w:rsid w:val="11C3E0EA"/>
    <w:rsid w:val="11C58D77"/>
    <w:rsid w:val="11C5938F"/>
    <w:rsid w:val="11C6C8ED"/>
    <w:rsid w:val="11CB1E9B"/>
    <w:rsid w:val="11CB9A37"/>
    <w:rsid w:val="11CDDDCF"/>
    <w:rsid w:val="11D2FF08"/>
    <w:rsid w:val="11D371E3"/>
    <w:rsid w:val="11D6708F"/>
    <w:rsid w:val="11D774CC"/>
    <w:rsid w:val="11DA3051"/>
    <w:rsid w:val="11DAC1AF"/>
    <w:rsid w:val="11DB0884"/>
    <w:rsid w:val="11E0C021"/>
    <w:rsid w:val="11E3A6CA"/>
    <w:rsid w:val="11E8A4C8"/>
    <w:rsid w:val="11E93C83"/>
    <w:rsid w:val="11EA8410"/>
    <w:rsid w:val="11EB649C"/>
    <w:rsid w:val="11ED1125"/>
    <w:rsid w:val="11F38D63"/>
    <w:rsid w:val="11F3E542"/>
    <w:rsid w:val="11F7583C"/>
    <w:rsid w:val="11F7A7F9"/>
    <w:rsid w:val="11FF2617"/>
    <w:rsid w:val="12021FBA"/>
    <w:rsid w:val="12035F9A"/>
    <w:rsid w:val="12036889"/>
    <w:rsid w:val="1203F28B"/>
    <w:rsid w:val="120519B6"/>
    <w:rsid w:val="12054F2B"/>
    <w:rsid w:val="1208D4CB"/>
    <w:rsid w:val="120AC2DE"/>
    <w:rsid w:val="120C13A8"/>
    <w:rsid w:val="120DFB03"/>
    <w:rsid w:val="12111B09"/>
    <w:rsid w:val="121543AC"/>
    <w:rsid w:val="1215B50B"/>
    <w:rsid w:val="1216BD83"/>
    <w:rsid w:val="121BFEAB"/>
    <w:rsid w:val="121FA4B6"/>
    <w:rsid w:val="1220197B"/>
    <w:rsid w:val="12213D77"/>
    <w:rsid w:val="1224B68C"/>
    <w:rsid w:val="122852BC"/>
    <w:rsid w:val="12287359"/>
    <w:rsid w:val="12306EAF"/>
    <w:rsid w:val="1239535A"/>
    <w:rsid w:val="123A2021"/>
    <w:rsid w:val="123D5D9F"/>
    <w:rsid w:val="123DBE12"/>
    <w:rsid w:val="12414AAD"/>
    <w:rsid w:val="124170B8"/>
    <w:rsid w:val="124A4B46"/>
    <w:rsid w:val="124ADF4E"/>
    <w:rsid w:val="124BFDDC"/>
    <w:rsid w:val="124C9B78"/>
    <w:rsid w:val="12530BE9"/>
    <w:rsid w:val="125371E2"/>
    <w:rsid w:val="1255004D"/>
    <w:rsid w:val="1255A07C"/>
    <w:rsid w:val="1255F5EE"/>
    <w:rsid w:val="1257A548"/>
    <w:rsid w:val="12580F91"/>
    <w:rsid w:val="125C935E"/>
    <w:rsid w:val="125D3469"/>
    <w:rsid w:val="125EE2FA"/>
    <w:rsid w:val="1260388F"/>
    <w:rsid w:val="126334C9"/>
    <w:rsid w:val="12658AB6"/>
    <w:rsid w:val="126754D4"/>
    <w:rsid w:val="1269AC2B"/>
    <w:rsid w:val="126A3D52"/>
    <w:rsid w:val="12712EEA"/>
    <w:rsid w:val="1271A747"/>
    <w:rsid w:val="1272675C"/>
    <w:rsid w:val="12776905"/>
    <w:rsid w:val="1277F5CC"/>
    <w:rsid w:val="127B704B"/>
    <w:rsid w:val="127C0D0F"/>
    <w:rsid w:val="127FC9BB"/>
    <w:rsid w:val="1280A014"/>
    <w:rsid w:val="128330E6"/>
    <w:rsid w:val="1283D69F"/>
    <w:rsid w:val="128F5BEC"/>
    <w:rsid w:val="12930522"/>
    <w:rsid w:val="12939973"/>
    <w:rsid w:val="1295C4AC"/>
    <w:rsid w:val="12970DBD"/>
    <w:rsid w:val="129738F3"/>
    <w:rsid w:val="1298547B"/>
    <w:rsid w:val="129A7F04"/>
    <w:rsid w:val="129D6B27"/>
    <w:rsid w:val="129DAFD4"/>
    <w:rsid w:val="129F24A9"/>
    <w:rsid w:val="12A27F92"/>
    <w:rsid w:val="12A32E14"/>
    <w:rsid w:val="12A3F7FA"/>
    <w:rsid w:val="12ABB2B2"/>
    <w:rsid w:val="12AC55DE"/>
    <w:rsid w:val="12AE7C06"/>
    <w:rsid w:val="12AE81B6"/>
    <w:rsid w:val="12AEBEBA"/>
    <w:rsid w:val="12AFB5EA"/>
    <w:rsid w:val="12B02D82"/>
    <w:rsid w:val="12B13CEE"/>
    <w:rsid w:val="12B2B61D"/>
    <w:rsid w:val="12B42A07"/>
    <w:rsid w:val="12B6B34C"/>
    <w:rsid w:val="12BD49A7"/>
    <w:rsid w:val="12C082C2"/>
    <w:rsid w:val="12C1E92F"/>
    <w:rsid w:val="12C517E7"/>
    <w:rsid w:val="12C55162"/>
    <w:rsid w:val="12CC111E"/>
    <w:rsid w:val="12CC7FA8"/>
    <w:rsid w:val="12CFA091"/>
    <w:rsid w:val="12D9D3C9"/>
    <w:rsid w:val="12DE7183"/>
    <w:rsid w:val="12DF7BBB"/>
    <w:rsid w:val="12E5EE2F"/>
    <w:rsid w:val="12E7591C"/>
    <w:rsid w:val="12E8D780"/>
    <w:rsid w:val="12ECBA00"/>
    <w:rsid w:val="12F2F44F"/>
    <w:rsid w:val="12F6D859"/>
    <w:rsid w:val="12F6F011"/>
    <w:rsid w:val="12F8A96E"/>
    <w:rsid w:val="13006B07"/>
    <w:rsid w:val="13019722"/>
    <w:rsid w:val="130AA5AC"/>
    <w:rsid w:val="130CE6E3"/>
    <w:rsid w:val="130D1072"/>
    <w:rsid w:val="130F82DB"/>
    <w:rsid w:val="130FBFD9"/>
    <w:rsid w:val="13109EE3"/>
    <w:rsid w:val="13129E74"/>
    <w:rsid w:val="13160964"/>
    <w:rsid w:val="1316AA27"/>
    <w:rsid w:val="1316C44E"/>
    <w:rsid w:val="13186DC1"/>
    <w:rsid w:val="131EAF0E"/>
    <w:rsid w:val="131FCC4B"/>
    <w:rsid w:val="1325F744"/>
    <w:rsid w:val="132D6734"/>
    <w:rsid w:val="13305D1C"/>
    <w:rsid w:val="133276D3"/>
    <w:rsid w:val="133582C4"/>
    <w:rsid w:val="1337B44A"/>
    <w:rsid w:val="133931E8"/>
    <w:rsid w:val="134056CF"/>
    <w:rsid w:val="13422081"/>
    <w:rsid w:val="13428438"/>
    <w:rsid w:val="134683D8"/>
    <w:rsid w:val="1346DDBB"/>
    <w:rsid w:val="134B00A0"/>
    <w:rsid w:val="134C0321"/>
    <w:rsid w:val="134EC64F"/>
    <w:rsid w:val="134EDE03"/>
    <w:rsid w:val="134F56F9"/>
    <w:rsid w:val="1355C69E"/>
    <w:rsid w:val="1357D6FF"/>
    <w:rsid w:val="13603C10"/>
    <w:rsid w:val="1361E06C"/>
    <w:rsid w:val="13647F6A"/>
    <w:rsid w:val="1365EDCB"/>
    <w:rsid w:val="136AC62F"/>
    <w:rsid w:val="136BA310"/>
    <w:rsid w:val="136BCBD4"/>
    <w:rsid w:val="136BFB5D"/>
    <w:rsid w:val="136DA7CE"/>
    <w:rsid w:val="1370F9BB"/>
    <w:rsid w:val="13772F20"/>
    <w:rsid w:val="1377C5DB"/>
    <w:rsid w:val="137B234D"/>
    <w:rsid w:val="137BD22C"/>
    <w:rsid w:val="13801BE0"/>
    <w:rsid w:val="13804D19"/>
    <w:rsid w:val="1380B49B"/>
    <w:rsid w:val="1380E650"/>
    <w:rsid w:val="1381B235"/>
    <w:rsid w:val="13828D34"/>
    <w:rsid w:val="1384443D"/>
    <w:rsid w:val="138995B3"/>
    <w:rsid w:val="138BDDF5"/>
    <w:rsid w:val="13903100"/>
    <w:rsid w:val="1390AE49"/>
    <w:rsid w:val="1394787A"/>
    <w:rsid w:val="1398EF18"/>
    <w:rsid w:val="139AD765"/>
    <w:rsid w:val="139E7D42"/>
    <w:rsid w:val="13A17832"/>
    <w:rsid w:val="13A1CCA6"/>
    <w:rsid w:val="13A29271"/>
    <w:rsid w:val="13A41F4D"/>
    <w:rsid w:val="13A551CE"/>
    <w:rsid w:val="13A6F2D0"/>
    <w:rsid w:val="13A894B2"/>
    <w:rsid w:val="13A8EBAD"/>
    <w:rsid w:val="13AC8599"/>
    <w:rsid w:val="13AFB846"/>
    <w:rsid w:val="13B16936"/>
    <w:rsid w:val="13B45063"/>
    <w:rsid w:val="13B501E9"/>
    <w:rsid w:val="13B66A8E"/>
    <w:rsid w:val="13B6FC03"/>
    <w:rsid w:val="13BBA152"/>
    <w:rsid w:val="13BD0DD8"/>
    <w:rsid w:val="13C2F55C"/>
    <w:rsid w:val="13C6ADC7"/>
    <w:rsid w:val="13CBF619"/>
    <w:rsid w:val="13CFA013"/>
    <w:rsid w:val="13D23BCC"/>
    <w:rsid w:val="13D39358"/>
    <w:rsid w:val="13D4996D"/>
    <w:rsid w:val="13D535B8"/>
    <w:rsid w:val="13D63F6E"/>
    <w:rsid w:val="13D76751"/>
    <w:rsid w:val="13DA372A"/>
    <w:rsid w:val="13DE2211"/>
    <w:rsid w:val="13E3FFF7"/>
    <w:rsid w:val="13E7BF88"/>
    <w:rsid w:val="13EA8A9C"/>
    <w:rsid w:val="13EE0DBB"/>
    <w:rsid w:val="13F04E44"/>
    <w:rsid w:val="13F597C5"/>
    <w:rsid w:val="13F630B9"/>
    <w:rsid w:val="13F82897"/>
    <w:rsid w:val="13FB185F"/>
    <w:rsid w:val="14015A86"/>
    <w:rsid w:val="1404FAB6"/>
    <w:rsid w:val="1404FEE0"/>
    <w:rsid w:val="14057C8C"/>
    <w:rsid w:val="1405B46D"/>
    <w:rsid w:val="1409A4F3"/>
    <w:rsid w:val="141435F3"/>
    <w:rsid w:val="1416F1D1"/>
    <w:rsid w:val="1418D2D8"/>
    <w:rsid w:val="141F49DD"/>
    <w:rsid w:val="1425E430"/>
    <w:rsid w:val="142621E2"/>
    <w:rsid w:val="1426D966"/>
    <w:rsid w:val="14287D85"/>
    <w:rsid w:val="142ED583"/>
    <w:rsid w:val="142FC340"/>
    <w:rsid w:val="142FF1BC"/>
    <w:rsid w:val="1430376E"/>
    <w:rsid w:val="1431AD29"/>
    <w:rsid w:val="1432AD30"/>
    <w:rsid w:val="1439C497"/>
    <w:rsid w:val="143ACD8F"/>
    <w:rsid w:val="143CBAEF"/>
    <w:rsid w:val="1442B75D"/>
    <w:rsid w:val="1447A603"/>
    <w:rsid w:val="1447F7E5"/>
    <w:rsid w:val="1448071E"/>
    <w:rsid w:val="144CF290"/>
    <w:rsid w:val="144D8B7F"/>
    <w:rsid w:val="14517205"/>
    <w:rsid w:val="145849BB"/>
    <w:rsid w:val="145900ED"/>
    <w:rsid w:val="145CE98E"/>
    <w:rsid w:val="145D239A"/>
    <w:rsid w:val="145F5387"/>
    <w:rsid w:val="146229F7"/>
    <w:rsid w:val="146343B1"/>
    <w:rsid w:val="1463BE4B"/>
    <w:rsid w:val="14661212"/>
    <w:rsid w:val="146819E4"/>
    <w:rsid w:val="1469627F"/>
    <w:rsid w:val="146D73A8"/>
    <w:rsid w:val="146F9B90"/>
    <w:rsid w:val="146FCFF3"/>
    <w:rsid w:val="1475805C"/>
    <w:rsid w:val="1478E2F2"/>
    <w:rsid w:val="147A96C2"/>
    <w:rsid w:val="147E1707"/>
    <w:rsid w:val="14817105"/>
    <w:rsid w:val="1483439F"/>
    <w:rsid w:val="14848D85"/>
    <w:rsid w:val="1484D7FE"/>
    <w:rsid w:val="14876B2F"/>
    <w:rsid w:val="148A13A6"/>
    <w:rsid w:val="148A6636"/>
    <w:rsid w:val="14906B02"/>
    <w:rsid w:val="14916CBB"/>
    <w:rsid w:val="14988F0A"/>
    <w:rsid w:val="149E9169"/>
    <w:rsid w:val="149F8DEA"/>
    <w:rsid w:val="14A2C4CD"/>
    <w:rsid w:val="14A998AF"/>
    <w:rsid w:val="14AA8970"/>
    <w:rsid w:val="14ABC7B4"/>
    <w:rsid w:val="14ABE8CB"/>
    <w:rsid w:val="14ABF4FA"/>
    <w:rsid w:val="14AE79EC"/>
    <w:rsid w:val="14B154B8"/>
    <w:rsid w:val="14B32966"/>
    <w:rsid w:val="14B6577F"/>
    <w:rsid w:val="14B69BF2"/>
    <w:rsid w:val="14B7A3EC"/>
    <w:rsid w:val="14BF3AFE"/>
    <w:rsid w:val="14C02DD3"/>
    <w:rsid w:val="14C0EB3A"/>
    <w:rsid w:val="14C1C725"/>
    <w:rsid w:val="14CA901F"/>
    <w:rsid w:val="14CF0D5A"/>
    <w:rsid w:val="14D345B2"/>
    <w:rsid w:val="14D4EA45"/>
    <w:rsid w:val="14D58209"/>
    <w:rsid w:val="14D5ED41"/>
    <w:rsid w:val="14D6433F"/>
    <w:rsid w:val="14D64AB8"/>
    <w:rsid w:val="14D75C7F"/>
    <w:rsid w:val="14DB3965"/>
    <w:rsid w:val="14DD6802"/>
    <w:rsid w:val="14DF97DC"/>
    <w:rsid w:val="14DFD2B0"/>
    <w:rsid w:val="14E01F68"/>
    <w:rsid w:val="14E1C845"/>
    <w:rsid w:val="14E46F1F"/>
    <w:rsid w:val="14E57344"/>
    <w:rsid w:val="14E59C3F"/>
    <w:rsid w:val="14E6ED33"/>
    <w:rsid w:val="14E8A8A6"/>
    <w:rsid w:val="14E9BBCD"/>
    <w:rsid w:val="14E9D456"/>
    <w:rsid w:val="14F39D01"/>
    <w:rsid w:val="14F3BAD5"/>
    <w:rsid w:val="14F445CB"/>
    <w:rsid w:val="14F6D78F"/>
    <w:rsid w:val="14F98192"/>
    <w:rsid w:val="15010C69"/>
    <w:rsid w:val="15023A10"/>
    <w:rsid w:val="15033858"/>
    <w:rsid w:val="1506996E"/>
    <w:rsid w:val="150AB9D5"/>
    <w:rsid w:val="150C202F"/>
    <w:rsid w:val="150CD1E5"/>
    <w:rsid w:val="150FBA6C"/>
    <w:rsid w:val="1511934D"/>
    <w:rsid w:val="151303C7"/>
    <w:rsid w:val="151AA72F"/>
    <w:rsid w:val="151B7897"/>
    <w:rsid w:val="15206789"/>
    <w:rsid w:val="15244BFF"/>
    <w:rsid w:val="1525E0B5"/>
    <w:rsid w:val="1528DE23"/>
    <w:rsid w:val="152D9E57"/>
    <w:rsid w:val="152E9D99"/>
    <w:rsid w:val="153135F7"/>
    <w:rsid w:val="15324328"/>
    <w:rsid w:val="1536D6A7"/>
    <w:rsid w:val="15389D9E"/>
    <w:rsid w:val="153CE0A0"/>
    <w:rsid w:val="153EFEBF"/>
    <w:rsid w:val="153F8E2F"/>
    <w:rsid w:val="15403758"/>
    <w:rsid w:val="1541D372"/>
    <w:rsid w:val="15420F26"/>
    <w:rsid w:val="15435CDA"/>
    <w:rsid w:val="15446513"/>
    <w:rsid w:val="15451CA8"/>
    <w:rsid w:val="15459B0A"/>
    <w:rsid w:val="15485A4B"/>
    <w:rsid w:val="15492B66"/>
    <w:rsid w:val="154A525B"/>
    <w:rsid w:val="154B1E0B"/>
    <w:rsid w:val="155076D0"/>
    <w:rsid w:val="155358AB"/>
    <w:rsid w:val="15541C96"/>
    <w:rsid w:val="15573795"/>
    <w:rsid w:val="1558108D"/>
    <w:rsid w:val="155819D1"/>
    <w:rsid w:val="155C44D2"/>
    <w:rsid w:val="155C7462"/>
    <w:rsid w:val="155ECD8C"/>
    <w:rsid w:val="155EEDB5"/>
    <w:rsid w:val="15610DBD"/>
    <w:rsid w:val="15628FB6"/>
    <w:rsid w:val="156484C1"/>
    <w:rsid w:val="156B13DD"/>
    <w:rsid w:val="156BD305"/>
    <w:rsid w:val="156C76ED"/>
    <w:rsid w:val="1571EA00"/>
    <w:rsid w:val="1572D75B"/>
    <w:rsid w:val="1575448D"/>
    <w:rsid w:val="1576861E"/>
    <w:rsid w:val="157CAB3A"/>
    <w:rsid w:val="157D73B0"/>
    <w:rsid w:val="157E197C"/>
    <w:rsid w:val="157F0BCC"/>
    <w:rsid w:val="157F6556"/>
    <w:rsid w:val="1582D50C"/>
    <w:rsid w:val="15837C25"/>
    <w:rsid w:val="1584CAE2"/>
    <w:rsid w:val="15860671"/>
    <w:rsid w:val="15861220"/>
    <w:rsid w:val="158DFA8A"/>
    <w:rsid w:val="1590A550"/>
    <w:rsid w:val="15913C87"/>
    <w:rsid w:val="15966313"/>
    <w:rsid w:val="159774CB"/>
    <w:rsid w:val="159A62C2"/>
    <w:rsid w:val="159B535D"/>
    <w:rsid w:val="159C472D"/>
    <w:rsid w:val="159D313D"/>
    <w:rsid w:val="159D43E5"/>
    <w:rsid w:val="15A0239D"/>
    <w:rsid w:val="15A0C17B"/>
    <w:rsid w:val="15AB585F"/>
    <w:rsid w:val="15B93259"/>
    <w:rsid w:val="15B982A7"/>
    <w:rsid w:val="15BE2C72"/>
    <w:rsid w:val="15BF3F52"/>
    <w:rsid w:val="15C147A8"/>
    <w:rsid w:val="15C39D4B"/>
    <w:rsid w:val="15C55A92"/>
    <w:rsid w:val="15C72E81"/>
    <w:rsid w:val="15CB1DCC"/>
    <w:rsid w:val="15D1C80F"/>
    <w:rsid w:val="15D2286A"/>
    <w:rsid w:val="15D2826C"/>
    <w:rsid w:val="15D32BD8"/>
    <w:rsid w:val="15D545F1"/>
    <w:rsid w:val="15D694A5"/>
    <w:rsid w:val="15D7288D"/>
    <w:rsid w:val="15D7396A"/>
    <w:rsid w:val="15DADC8A"/>
    <w:rsid w:val="15DBAC6E"/>
    <w:rsid w:val="15DC7D77"/>
    <w:rsid w:val="15DDD154"/>
    <w:rsid w:val="15EB344A"/>
    <w:rsid w:val="15EBC4F8"/>
    <w:rsid w:val="15EF379B"/>
    <w:rsid w:val="15EF4DE8"/>
    <w:rsid w:val="15EF6785"/>
    <w:rsid w:val="15F0FDB2"/>
    <w:rsid w:val="15F1BA24"/>
    <w:rsid w:val="15F2B0B7"/>
    <w:rsid w:val="15F2CA83"/>
    <w:rsid w:val="15F45553"/>
    <w:rsid w:val="15F9CB26"/>
    <w:rsid w:val="15FDC7F8"/>
    <w:rsid w:val="1607BD96"/>
    <w:rsid w:val="1608CF4C"/>
    <w:rsid w:val="160C1DA5"/>
    <w:rsid w:val="160D7A23"/>
    <w:rsid w:val="1611FE4E"/>
    <w:rsid w:val="1615F775"/>
    <w:rsid w:val="161B2E35"/>
    <w:rsid w:val="161CFCA1"/>
    <w:rsid w:val="161D5AED"/>
    <w:rsid w:val="161DF66C"/>
    <w:rsid w:val="162253DD"/>
    <w:rsid w:val="16271409"/>
    <w:rsid w:val="1628E663"/>
    <w:rsid w:val="162AA75A"/>
    <w:rsid w:val="162B6919"/>
    <w:rsid w:val="16360CB7"/>
    <w:rsid w:val="163656C0"/>
    <w:rsid w:val="163DFE8E"/>
    <w:rsid w:val="163F3056"/>
    <w:rsid w:val="163F4B9A"/>
    <w:rsid w:val="16402960"/>
    <w:rsid w:val="1640858D"/>
    <w:rsid w:val="16408BF6"/>
    <w:rsid w:val="16411741"/>
    <w:rsid w:val="164300F7"/>
    <w:rsid w:val="16431005"/>
    <w:rsid w:val="16435786"/>
    <w:rsid w:val="16491AD1"/>
    <w:rsid w:val="164F3D68"/>
    <w:rsid w:val="164FB89B"/>
    <w:rsid w:val="1652A9D8"/>
    <w:rsid w:val="1652E51A"/>
    <w:rsid w:val="1655D7D3"/>
    <w:rsid w:val="165616B6"/>
    <w:rsid w:val="16670F48"/>
    <w:rsid w:val="1667BCEC"/>
    <w:rsid w:val="166A481F"/>
    <w:rsid w:val="166B9603"/>
    <w:rsid w:val="166BBA69"/>
    <w:rsid w:val="166C2D1A"/>
    <w:rsid w:val="166E20F0"/>
    <w:rsid w:val="166E6766"/>
    <w:rsid w:val="168443E7"/>
    <w:rsid w:val="168CCD1D"/>
    <w:rsid w:val="16909356"/>
    <w:rsid w:val="1692FEDE"/>
    <w:rsid w:val="16947604"/>
    <w:rsid w:val="1694C399"/>
    <w:rsid w:val="169816FA"/>
    <w:rsid w:val="169A148D"/>
    <w:rsid w:val="169D40D5"/>
    <w:rsid w:val="169E1126"/>
    <w:rsid w:val="169F491F"/>
    <w:rsid w:val="16A103D3"/>
    <w:rsid w:val="16AA96C2"/>
    <w:rsid w:val="16B0720D"/>
    <w:rsid w:val="16B078DB"/>
    <w:rsid w:val="16B0C918"/>
    <w:rsid w:val="16B22D9A"/>
    <w:rsid w:val="16B3AAE6"/>
    <w:rsid w:val="16B86BE7"/>
    <w:rsid w:val="16C3AE5F"/>
    <w:rsid w:val="16C4E046"/>
    <w:rsid w:val="16C844FE"/>
    <w:rsid w:val="16C96EB8"/>
    <w:rsid w:val="16CCFB02"/>
    <w:rsid w:val="16CF76CF"/>
    <w:rsid w:val="16D03446"/>
    <w:rsid w:val="16D241F4"/>
    <w:rsid w:val="16D2D477"/>
    <w:rsid w:val="16D41447"/>
    <w:rsid w:val="16D88AD9"/>
    <w:rsid w:val="16DAFD17"/>
    <w:rsid w:val="16DB6BB9"/>
    <w:rsid w:val="16DD4851"/>
    <w:rsid w:val="16E6A585"/>
    <w:rsid w:val="16E6DF15"/>
    <w:rsid w:val="16E77778"/>
    <w:rsid w:val="16E995AD"/>
    <w:rsid w:val="16EE1F5D"/>
    <w:rsid w:val="16EEAAF8"/>
    <w:rsid w:val="16F03C51"/>
    <w:rsid w:val="16F19502"/>
    <w:rsid w:val="16F429A6"/>
    <w:rsid w:val="16F744B2"/>
    <w:rsid w:val="1700F46A"/>
    <w:rsid w:val="1703D17C"/>
    <w:rsid w:val="170574AD"/>
    <w:rsid w:val="17067F72"/>
    <w:rsid w:val="1709E439"/>
    <w:rsid w:val="170B5D7A"/>
    <w:rsid w:val="170BAD97"/>
    <w:rsid w:val="170DF5FB"/>
    <w:rsid w:val="1710EA67"/>
    <w:rsid w:val="1719BA8E"/>
    <w:rsid w:val="171A4AFD"/>
    <w:rsid w:val="171ADB21"/>
    <w:rsid w:val="171CFED3"/>
    <w:rsid w:val="17228E6C"/>
    <w:rsid w:val="1725A0A1"/>
    <w:rsid w:val="1725FDF3"/>
    <w:rsid w:val="172851B9"/>
    <w:rsid w:val="172B3CDE"/>
    <w:rsid w:val="172D19F3"/>
    <w:rsid w:val="17338C8B"/>
    <w:rsid w:val="1739D8E0"/>
    <w:rsid w:val="1739E794"/>
    <w:rsid w:val="174548ED"/>
    <w:rsid w:val="1749EBE3"/>
    <w:rsid w:val="174B386A"/>
    <w:rsid w:val="174D156A"/>
    <w:rsid w:val="174EB4E8"/>
    <w:rsid w:val="174FDD33"/>
    <w:rsid w:val="1751E687"/>
    <w:rsid w:val="17527298"/>
    <w:rsid w:val="175419CD"/>
    <w:rsid w:val="1755F2C7"/>
    <w:rsid w:val="175943AA"/>
    <w:rsid w:val="175A895D"/>
    <w:rsid w:val="175B2C0E"/>
    <w:rsid w:val="1760CF68"/>
    <w:rsid w:val="17617C85"/>
    <w:rsid w:val="17672957"/>
    <w:rsid w:val="1767B170"/>
    <w:rsid w:val="176FB3C3"/>
    <w:rsid w:val="1775FBF9"/>
    <w:rsid w:val="1776F106"/>
    <w:rsid w:val="17798385"/>
    <w:rsid w:val="177DF2AC"/>
    <w:rsid w:val="177EB3ED"/>
    <w:rsid w:val="1782818D"/>
    <w:rsid w:val="17832291"/>
    <w:rsid w:val="17844993"/>
    <w:rsid w:val="17852C41"/>
    <w:rsid w:val="17859B6C"/>
    <w:rsid w:val="178671DD"/>
    <w:rsid w:val="1787738E"/>
    <w:rsid w:val="1789654E"/>
    <w:rsid w:val="1789FD41"/>
    <w:rsid w:val="178F2EEE"/>
    <w:rsid w:val="1791963F"/>
    <w:rsid w:val="17954D60"/>
    <w:rsid w:val="1795CDF7"/>
    <w:rsid w:val="1795EDE7"/>
    <w:rsid w:val="1797670E"/>
    <w:rsid w:val="179ADD1C"/>
    <w:rsid w:val="179AEDA9"/>
    <w:rsid w:val="179C397B"/>
    <w:rsid w:val="17A8A6A3"/>
    <w:rsid w:val="17AA6CEF"/>
    <w:rsid w:val="17AA8D9F"/>
    <w:rsid w:val="17AC1A94"/>
    <w:rsid w:val="17AC421C"/>
    <w:rsid w:val="17B6E9B4"/>
    <w:rsid w:val="17BEDC32"/>
    <w:rsid w:val="17BF6CF4"/>
    <w:rsid w:val="17C1DAE3"/>
    <w:rsid w:val="17C2683F"/>
    <w:rsid w:val="17C452CD"/>
    <w:rsid w:val="17C68BCF"/>
    <w:rsid w:val="17C69576"/>
    <w:rsid w:val="17CC2ADB"/>
    <w:rsid w:val="17CFA6C5"/>
    <w:rsid w:val="17D0708C"/>
    <w:rsid w:val="17D0BF7D"/>
    <w:rsid w:val="17D336DD"/>
    <w:rsid w:val="17D40795"/>
    <w:rsid w:val="17D44A37"/>
    <w:rsid w:val="17D4FC2D"/>
    <w:rsid w:val="17D57487"/>
    <w:rsid w:val="17D58213"/>
    <w:rsid w:val="17DA4142"/>
    <w:rsid w:val="17DB1BFB"/>
    <w:rsid w:val="17DB6600"/>
    <w:rsid w:val="17DD3852"/>
    <w:rsid w:val="17DF055D"/>
    <w:rsid w:val="17E255C0"/>
    <w:rsid w:val="17E49E01"/>
    <w:rsid w:val="17E530ED"/>
    <w:rsid w:val="17E67E35"/>
    <w:rsid w:val="17E91DBB"/>
    <w:rsid w:val="17EB40AE"/>
    <w:rsid w:val="17F8E549"/>
    <w:rsid w:val="17FB6629"/>
    <w:rsid w:val="17FD3419"/>
    <w:rsid w:val="1800B67F"/>
    <w:rsid w:val="1800CD67"/>
    <w:rsid w:val="1801154C"/>
    <w:rsid w:val="180348E3"/>
    <w:rsid w:val="1804CAF4"/>
    <w:rsid w:val="1804ED3C"/>
    <w:rsid w:val="18050F07"/>
    <w:rsid w:val="18052C5A"/>
    <w:rsid w:val="1809FA06"/>
    <w:rsid w:val="180A1D4C"/>
    <w:rsid w:val="180C55A2"/>
    <w:rsid w:val="180C5D5D"/>
    <w:rsid w:val="180D3EAC"/>
    <w:rsid w:val="180D8592"/>
    <w:rsid w:val="180E39E1"/>
    <w:rsid w:val="1810F624"/>
    <w:rsid w:val="18113CF4"/>
    <w:rsid w:val="18116CC8"/>
    <w:rsid w:val="181278F9"/>
    <w:rsid w:val="18127974"/>
    <w:rsid w:val="1815DF50"/>
    <w:rsid w:val="18167E9D"/>
    <w:rsid w:val="1819FB76"/>
    <w:rsid w:val="181A1C21"/>
    <w:rsid w:val="181CD977"/>
    <w:rsid w:val="181D2626"/>
    <w:rsid w:val="181E3BB2"/>
    <w:rsid w:val="181F183F"/>
    <w:rsid w:val="1825BAAB"/>
    <w:rsid w:val="18273B26"/>
    <w:rsid w:val="182B07A3"/>
    <w:rsid w:val="182B8FEC"/>
    <w:rsid w:val="182CE90E"/>
    <w:rsid w:val="182F2F4E"/>
    <w:rsid w:val="18344DBC"/>
    <w:rsid w:val="1838DEC8"/>
    <w:rsid w:val="183CCA99"/>
    <w:rsid w:val="183D45C0"/>
    <w:rsid w:val="183FA33A"/>
    <w:rsid w:val="1841263A"/>
    <w:rsid w:val="1841C4E6"/>
    <w:rsid w:val="18427FEB"/>
    <w:rsid w:val="18477E48"/>
    <w:rsid w:val="184B151D"/>
    <w:rsid w:val="184CA889"/>
    <w:rsid w:val="18501192"/>
    <w:rsid w:val="18512A70"/>
    <w:rsid w:val="1852E9A5"/>
    <w:rsid w:val="1853675B"/>
    <w:rsid w:val="18575634"/>
    <w:rsid w:val="1857EDA2"/>
    <w:rsid w:val="185A6DD2"/>
    <w:rsid w:val="185A905F"/>
    <w:rsid w:val="185AB7A3"/>
    <w:rsid w:val="186028DA"/>
    <w:rsid w:val="1860E564"/>
    <w:rsid w:val="18645DA6"/>
    <w:rsid w:val="186B885F"/>
    <w:rsid w:val="18731A4F"/>
    <w:rsid w:val="18744DC1"/>
    <w:rsid w:val="187A91F5"/>
    <w:rsid w:val="187CAA61"/>
    <w:rsid w:val="187F93EC"/>
    <w:rsid w:val="1888B980"/>
    <w:rsid w:val="1889ED04"/>
    <w:rsid w:val="188A1B44"/>
    <w:rsid w:val="188A7E3B"/>
    <w:rsid w:val="188D488C"/>
    <w:rsid w:val="189029E4"/>
    <w:rsid w:val="1891BDDA"/>
    <w:rsid w:val="189459FE"/>
    <w:rsid w:val="18997D01"/>
    <w:rsid w:val="189A21E2"/>
    <w:rsid w:val="18A1F478"/>
    <w:rsid w:val="18A3AC07"/>
    <w:rsid w:val="18AA285C"/>
    <w:rsid w:val="18AA788D"/>
    <w:rsid w:val="18AB8F7B"/>
    <w:rsid w:val="18ABAD40"/>
    <w:rsid w:val="18B0FFFC"/>
    <w:rsid w:val="18B18467"/>
    <w:rsid w:val="18B42456"/>
    <w:rsid w:val="18B65149"/>
    <w:rsid w:val="18B6804E"/>
    <w:rsid w:val="18B7DB8D"/>
    <w:rsid w:val="18BA14B2"/>
    <w:rsid w:val="18BA277D"/>
    <w:rsid w:val="18C0A116"/>
    <w:rsid w:val="18C15780"/>
    <w:rsid w:val="18C3F363"/>
    <w:rsid w:val="18C4B17F"/>
    <w:rsid w:val="18C553D3"/>
    <w:rsid w:val="18C6F7F0"/>
    <w:rsid w:val="18C7CAF4"/>
    <w:rsid w:val="18C973AD"/>
    <w:rsid w:val="18C9B8D6"/>
    <w:rsid w:val="18CA8BE9"/>
    <w:rsid w:val="18CB69A3"/>
    <w:rsid w:val="18CD05E1"/>
    <w:rsid w:val="18CD695D"/>
    <w:rsid w:val="18CE0EF3"/>
    <w:rsid w:val="18CF1133"/>
    <w:rsid w:val="18D05956"/>
    <w:rsid w:val="18D27F91"/>
    <w:rsid w:val="18D36E66"/>
    <w:rsid w:val="18D80901"/>
    <w:rsid w:val="18DB0C4E"/>
    <w:rsid w:val="18DB5C44"/>
    <w:rsid w:val="18DDEEB3"/>
    <w:rsid w:val="18E35D96"/>
    <w:rsid w:val="18E5CB61"/>
    <w:rsid w:val="18E64B09"/>
    <w:rsid w:val="18E69AAD"/>
    <w:rsid w:val="18E765B5"/>
    <w:rsid w:val="18E97BC3"/>
    <w:rsid w:val="18EA8549"/>
    <w:rsid w:val="18EF1C3B"/>
    <w:rsid w:val="18F05205"/>
    <w:rsid w:val="18F2D609"/>
    <w:rsid w:val="18F35150"/>
    <w:rsid w:val="18F6B4DB"/>
    <w:rsid w:val="18F80692"/>
    <w:rsid w:val="18FBAE32"/>
    <w:rsid w:val="19006ECF"/>
    <w:rsid w:val="19015001"/>
    <w:rsid w:val="1902FE71"/>
    <w:rsid w:val="19076034"/>
    <w:rsid w:val="1908797E"/>
    <w:rsid w:val="190949D2"/>
    <w:rsid w:val="190C1872"/>
    <w:rsid w:val="190C4451"/>
    <w:rsid w:val="190E6074"/>
    <w:rsid w:val="190FD8A7"/>
    <w:rsid w:val="19126658"/>
    <w:rsid w:val="1915FF9F"/>
    <w:rsid w:val="1918AA28"/>
    <w:rsid w:val="191E0845"/>
    <w:rsid w:val="1928F301"/>
    <w:rsid w:val="192958D8"/>
    <w:rsid w:val="192A39E7"/>
    <w:rsid w:val="192A54C8"/>
    <w:rsid w:val="192B30B5"/>
    <w:rsid w:val="192BE5F3"/>
    <w:rsid w:val="1932D121"/>
    <w:rsid w:val="1933B5A5"/>
    <w:rsid w:val="1934A9D5"/>
    <w:rsid w:val="193694DB"/>
    <w:rsid w:val="193B8B07"/>
    <w:rsid w:val="193D9F3B"/>
    <w:rsid w:val="1945C446"/>
    <w:rsid w:val="194AEB74"/>
    <w:rsid w:val="194B3D92"/>
    <w:rsid w:val="194CF8D1"/>
    <w:rsid w:val="194D0CAD"/>
    <w:rsid w:val="194D3C67"/>
    <w:rsid w:val="194D4AFD"/>
    <w:rsid w:val="19537E3C"/>
    <w:rsid w:val="195DD759"/>
    <w:rsid w:val="195ED5B6"/>
    <w:rsid w:val="1966F7F5"/>
    <w:rsid w:val="196738DF"/>
    <w:rsid w:val="19695FB3"/>
    <w:rsid w:val="196B46C9"/>
    <w:rsid w:val="197113A0"/>
    <w:rsid w:val="197869C2"/>
    <w:rsid w:val="197CC6EF"/>
    <w:rsid w:val="19811539"/>
    <w:rsid w:val="19831B60"/>
    <w:rsid w:val="1985E397"/>
    <w:rsid w:val="19865625"/>
    <w:rsid w:val="198B89BD"/>
    <w:rsid w:val="198BD4B2"/>
    <w:rsid w:val="199014B9"/>
    <w:rsid w:val="1994EAA1"/>
    <w:rsid w:val="1996485C"/>
    <w:rsid w:val="199811BD"/>
    <w:rsid w:val="19A00036"/>
    <w:rsid w:val="19A4F676"/>
    <w:rsid w:val="19A7F3C2"/>
    <w:rsid w:val="19ADC885"/>
    <w:rsid w:val="19AEAE68"/>
    <w:rsid w:val="19B442AE"/>
    <w:rsid w:val="19B5AC01"/>
    <w:rsid w:val="19B6B9DA"/>
    <w:rsid w:val="19BD45A3"/>
    <w:rsid w:val="19BE13A6"/>
    <w:rsid w:val="19BEB430"/>
    <w:rsid w:val="19C3372F"/>
    <w:rsid w:val="19C4C4BA"/>
    <w:rsid w:val="19C9F0FF"/>
    <w:rsid w:val="19CB7315"/>
    <w:rsid w:val="19CDD500"/>
    <w:rsid w:val="19CE54F3"/>
    <w:rsid w:val="19CF63D4"/>
    <w:rsid w:val="19D0FB5C"/>
    <w:rsid w:val="19D348ED"/>
    <w:rsid w:val="19D8C409"/>
    <w:rsid w:val="19DAE099"/>
    <w:rsid w:val="19DF2EFA"/>
    <w:rsid w:val="19E046D4"/>
    <w:rsid w:val="19E0B852"/>
    <w:rsid w:val="19E172CF"/>
    <w:rsid w:val="19E213AC"/>
    <w:rsid w:val="19E93F23"/>
    <w:rsid w:val="19E9846F"/>
    <w:rsid w:val="19EE3D99"/>
    <w:rsid w:val="19F2E634"/>
    <w:rsid w:val="19F3AD8E"/>
    <w:rsid w:val="19F7E05A"/>
    <w:rsid w:val="19FFB27F"/>
    <w:rsid w:val="1A00A343"/>
    <w:rsid w:val="1A020E75"/>
    <w:rsid w:val="1A0352CF"/>
    <w:rsid w:val="1A0657DA"/>
    <w:rsid w:val="1A08949E"/>
    <w:rsid w:val="1A090AC8"/>
    <w:rsid w:val="1A09B148"/>
    <w:rsid w:val="1A0A9BDD"/>
    <w:rsid w:val="1A0BA5EA"/>
    <w:rsid w:val="1A0CEB7A"/>
    <w:rsid w:val="1A121C31"/>
    <w:rsid w:val="1A1CEE8D"/>
    <w:rsid w:val="1A1F7B55"/>
    <w:rsid w:val="1A21C1CB"/>
    <w:rsid w:val="1A21D276"/>
    <w:rsid w:val="1A26E750"/>
    <w:rsid w:val="1A285FFD"/>
    <w:rsid w:val="1A2D06FD"/>
    <w:rsid w:val="1A31BD54"/>
    <w:rsid w:val="1A321D94"/>
    <w:rsid w:val="1A34DF20"/>
    <w:rsid w:val="1A3623B3"/>
    <w:rsid w:val="1A382111"/>
    <w:rsid w:val="1A3A30A6"/>
    <w:rsid w:val="1A3E56A8"/>
    <w:rsid w:val="1A407340"/>
    <w:rsid w:val="1A4C6E5A"/>
    <w:rsid w:val="1A508C2D"/>
    <w:rsid w:val="1A533FE0"/>
    <w:rsid w:val="1A57C6CE"/>
    <w:rsid w:val="1A5AD7B2"/>
    <w:rsid w:val="1A5BE8F0"/>
    <w:rsid w:val="1A5EBB78"/>
    <w:rsid w:val="1A5F3541"/>
    <w:rsid w:val="1A60F593"/>
    <w:rsid w:val="1A617A3F"/>
    <w:rsid w:val="1A641460"/>
    <w:rsid w:val="1A67B791"/>
    <w:rsid w:val="1A67CEA3"/>
    <w:rsid w:val="1A6A6262"/>
    <w:rsid w:val="1A6C01E6"/>
    <w:rsid w:val="1A70745E"/>
    <w:rsid w:val="1A73EAB0"/>
    <w:rsid w:val="1A762A1F"/>
    <w:rsid w:val="1A769253"/>
    <w:rsid w:val="1A789120"/>
    <w:rsid w:val="1A7BAE25"/>
    <w:rsid w:val="1A7C41ED"/>
    <w:rsid w:val="1A8382C6"/>
    <w:rsid w:val="1A85435E"/>
    <w:rsid w:val="1A863B1E"/>
    <w:rsid w:val="1A8AC2A0"/>
    <w:rsid w:val="1A8B034A"/>
    <w:rsid w:val="1A8C7C65"/>
    <w:rsid w:val="1A8CFC9C"/>
    <w:rsid w:val="1A92C7FD"/>
    <w:rsid w:val="1A937B44"/>
    <w:rsid w:val="1A9709C4"/>
    <w:rsid w:val="1A99D06C"/>
    <w:rsid w:val="1A9C61A5"/>
    <w:rsid w:val="1A9EABEA"/>
    <w:rsid w:val="1AA07822"/>
    <w:rsid w:val="1AA2A2E0"/>
    <w:rsid w:val="1AA7C6D3"/>
    <w:rsid w:val="1AA7E430"/>
    <w:rsid w:val="1AA94C4F"/>
    <w:rsid w:val="1AAA68D7"/>
    <w:rsid w:val="1AADE042"/>
    <w:rsid w:val="1AAEAD92"/>
    <w:rsid w:val="1AAFA7AC"/>
    <w:rsid w:val="1AB290F3"/>
    <w:rsid w:val="1AB4178C"/>
    <w:rsid w:val="1AB4C408"/>
    <w:rsid w:val="1AB976A3"/>
    <w:rsid w:val="1ABA76E5"/>
    <w:rsid w:val="1ABA911B"/>
    <w:rsid w:val="1ABB426E"/>
    <w:rsid w:val="1ABC4BB6"/>
    <w:rsid w:val="1ABE6FD3"/>
    <w:rsid w:val="1ABF710C"/>
    <w:rsid w:val="1AC7F284"/>
    <w:rsid w:val="1AC8A1E6"/>
    <w:rsid w:val="1AC8EB2C"/>
    <w:rsid w:val="1ACA5A58"/>
    <w:rsid w:val="1ACB0C4F"/>
    <w:rsid w:val="1ACB3DEC"/>
    <w:rsid w:val="1AD110FC"/>
    <w:rsid w:val="1AD256B9"/>
    <w:rsid w:val="1AD34B32"/>
    <w:rsid w:val="1AD56CFB"/>
    <w:rsid w:val="1AD6CA41"/>
    <w:rsid w:val="1AD8568B"/>
    <w:rsid w:val="1ADE5AA2"/>
    <w:rsid w:val="1AE27654"/>
    <w:rsid w:val="1AE29555"/>
    <w:rsid w:val="1AE4ADDA"/>
    <w:rsid w:val="1AE7AD37"/>
    <w:rsid w:val="1AE7F3A6"/>
    <w:rsid w:val="1AE8DC7A"/>
    <w:rsid w:val="1AEA92B3"/>
    <w:rsid w:val="1AEC444C"/>
    <w:rsid w:val="1AEDA7ED"/>
    <w:rsid w:val="1AF1D377"/>
    <w:rsid w:val="1AF556C4"/>
    <w:rsid w:val="1AF5AAB8"/>
    <w:rsid w:val="1AF60037"/>
    <w:rsid w:val="1AF7E24D"/>
    <w:rsid w:val="1AF9A841"/>
    <w:rsid w:val="1AFA6D28"/>
    <w:rsid w:val="1AFB9E17"/>
    <w:rsid w:val="1AFE5FF7"/>
    <w:rsid w:val="1B017464"/>
    <w:rsid w:val="1B021F07"/>
    <w:rsid w:val="1B094733"/>
    <w:rsid w:val="1B0AD45C"/>
    <w:rsid w:val="1B0F8EB7"/>
    <w:rsid w:val="1B116699"/>
    <w:rsid w:val="1B14B8A8"/>
    <w:rsid w:val="1B1557B4"/>
    <w:rsid w:val="1B17E865"/>
    <w:rsid w:val="1B1A85EF"/>
    <w:rsid w:val="1B1CCB0A"/>
    <w:rsid w:val="1B1E8403"/>
    <w:rsid w:val="1B29E8A3"/>
    <w:rsid w:val="1B2AE0D2"/>
    <w:rsid w:val="1B2C8A3D"/>
    <w:rsid w:val="1B2CB205"/>
    <w:rsid w:val="1B2D2576"/>
    <w:rsid w:val="1B2EEE2E"/>
    <w:rsid w:val="1B31C6E9"/>
    <w:rsid w:val="1B338521"/>
    <w:rsid w:val="1B38CF11"/>
    <w:rsid w:val="1B38F62A"/>
    <w:rsid w:val="1B391E56"/>
    <w:rsid w:val="1B3AFE11"/>
    <w:rsid w:val="1B3DBBDE"/>
    <w:rsid w:val="1B43AA84"/>
    <w:rsid w:val="1B45A839"/>
    <w:rsid w:val="1B490D8A"/>
    <w:rsid w:val="1B4D2196"/>
    <w:rsid w:val="1B50A0C5"/>
    <w:rsid w:val="1B566006"/>
    <w:rsid w:val="1B5B97B8"/>
    <w:rsid w:val="1B5C769C"/>
    <w:rsid w:val="1B62454E"/>
    <w:rsid w:val="1B6339E4"/>
    <w:rsid w:val="1B653E41"/>
    <w:rsid w:val="1B66D010"/>
    <w:rsid w:val="1B66F6A5"/>
    <w:rsid w:val="1B689CF9"/>
    <w:rsid w:val="1B6BE302"/>
    <w:rsid w:val="1B6F194E"/>
    <w:rsid w:val="1B6FB943"/>
    <w:rsid w:val="1B71BE23"/>
    <w:rsid w:val="1B71D335"/>
    <w:rsid w:val="1B76CFFF"/>
    <w:rsid w:val="1B779DD1"/>
    <w:rsid w:val="1B7C6CF2"/>
    <w:rsid w:val="1B7CBDCA"/>
    <w:rsid w:val="1B807D09"/>
    <w:rsid w:val="1B84207A"/>
    <w:rsid w:val="1B84CFD6"/>
    <w:rsid w:val="1B89A71D"/>
    <w:rsid w:val="1B8AD3A4"/>
    <w:rsid w:val="1B8B817E"/>
    <w:rsid w:val="1B8EB0E9"/>
    <w:rsid w:val="1B9276B1"/>
    <w:rsid w:val="1B93AC84"/>
    <w:rsid w:val="1B944293"/>
    <w:rsid w:val="1B94FDBE"/>
    <w:rsid w:val="1B968EB4"/>
    <w:rsid w:val="1B9791C1"/>
    <w:rsid w:val="1B97C35E"/>
    <w:rsid w:val="1B98C923"/>
    <w:rsid w:val="1B99A11F"/>
    <w:rsid w:val="1BA06C25"/>
    <w:rsid w:val="1BA0729D"/>
    <w:rsid w:val="1BA11F7C"/>
    <w:rsid w:val="1BA7813F"/>
    <w:rsid w:val="1BAD25A4"/>
    <w:rsid w:val="1BADBDF4"/>
    <w:rsid w:val="1BB0836C"/>
    <w:rsid w:val="1BB2580B"/>
    <w:rsid w:val="1BB7AFA1"/>
    <w:rsid w:val="1BBA3A9C"/>
    <w:rsid w:val="1BBA5D62"/>
    <w:rsid w:val="1BBB147D"/>
    <w:rsid w:val="1BBCFC17"/>
    <w:rsid w:val="1BBEFB36"/>
    <w:rsid w:val="1BC21DAE"/>
    <w:rsid w:val="1BC29FAE"/>
    <w:rsid w:val="1BC29FC7"/>
    <w:rsid w:val="1BC686D6"/>
    <w:rsid w:val="1BC7D908"/>
    <w:rsid w:val="1BC99A45"/>
    <w:rsid w:val="1BC9FFB3"/>
    <w:rsid w:val="1BCAFA58"/>
    <w:rsid w:val="1BCB71EF"/>
    <w:rsid w:val="1BCD081C"/>
    <w:rsid w:val="1BD1E002"/>
    <w:rsid w:val="1BD329D1"/>
    <w:rsid w:val="1BD4FB78"/>
    <w:rsid w:val="1BD6D966"/>
    <w:rsid w:val="1BD72F58"/>
    <w:rsid w:val="1BDA5561"/>
    <w:rsid w:val="1BDA72FD"/>
    <w:rsid w:val="1BDCF4A7"/>
    <w:rsid w:val="1BE6E108"/>
    <w:rsid w:val="1BE8A0BE"/>
    <w:rsid w:val="1BEEE619"/>
    <w:rsid w:val="1BF277EC"/>
    <w:rsid w:val="1BF3CFC1"/>
    <w:rsid w:val="1C052217"/>
    <w:rsid w:val="1C083786"/>
    <w:rsid w:val="1C0BE294"/>
    <w:rsid w:val="1C0C0E1A"/>
    <w:rsid w:val="1C0F9F83"/>
    <w:rsid w:val="1C10770A"/>
    <w:rsid w:val="1C11876B"/>
    <w:rsid w:val="1C17C478"/>
    <w:rsid w:val="1C1C4DD0"/>
    <w:rsid w:val="1C1FAAA2"/>
    <w:rsid w:val="1C201B7C"/>
    <w:rsid w:val="1C25F35E"/>
    <w:rsid w:val="1C2848A5"/>
    <w:rsid w:val="1C290036"/>
    <w:rsid w:val="1C29688E"/>
    <w:rsid w:val="1C2A3405"/>
    <w:rsid w:val="1C2ACB44"/>
    <w:rsid w:val="1C2DDA45"/>
    <w:rsid w:val="1C390D85"/>
    <w:rsid w:val="1C3A4515"/>
    <w:rsid w:val="1C3A84EE"/>
    <w:rsid w:val="1C3C452A"/>
    <w:rsid w:val="1C3EEFA4"/>
    <w:rsid w:val="1C4051A1"/>
    <w:rsid w:val="1C415D4F"/>
    <w:rsid w:val="1C466033"/>
    <w:rsid w:val="1C4788EE"/>
    <w:rsid w:val="1C4BBF89"/>
    <w:rsid w:val="1C4C094E"/>
    <w:rsid w:val="1C4DA826"/>
    <w:rsid w:val="1C4FE9B7"/>
    <w:rsid w:val="1C5044A8"/>
    <w:rsid w:val="1C50E96F"/>
    <w:rsid w:val="1C522B8D"/>
    <w:rsid w:val="1C53A2F5"/>
    <w:rsid w:val="1C543DD2"/>
    <w:rsid w:val="1C56493F"/>
    <w:rsid w:val="1C56933F"/>
    <w:rsid w:val="1C5DF596"/>
    <w:rsid w:val="1C616D04"/>
    <w:rsid w:val="1C6353C8"/>
    <w:rsid w:val="1C647C72"/>
    <w:rsid w:val="1C670D08"/>
    <w:rsid w:val="1C6BAED6"/>
    <w:rsid w:val="1C6F1CB9"/>
    <w:rsid w:val="1C70E5B3"/>
    <w:rsid w:val="1C771174"/>
    <w:rsid w:val="1C7F0A7E"/>
    <w:rsid w:val="1C81AA1E"/>
    <w:rsid w:val="1C83E0F0"/>
    <w:rsid w:val="1C86D021"/>
    <w:rsid w:val="1C88064A"/>
    <w:rsid w:val="1C88D071"/>
    <w:rsid w:val="1C99741E"/>
    <w:rsid w:val="1C9B1D90"/>
    <w:rsid w:val="1C9F1125"/>
    <w:rsid w:val="1C9F93F4"/>
    <w:rsid w:val="1CA2C8D0"/>
    <w:rsid w:val="1CA723F6"/>
    <w:rsid w:val="1CA82CF4"/>
    <w:rsid w:val="1CA99C89"/>
    <w:rsid w:val="1CAABF9B"/>
    <w:rsid w:val="1CB1BDA8"/>
    <w:rsid w:val="1CB3CA55"/>
    <w:rsid w:val="1CB43EC7"/>
    <w:rsid w:val="1CB461F4"/>
    <w:rsid w:val="1CB523ED"/>
    <w:rsid w:val="1CBE1A59"/>
    <w:rsid w:val="1CC025EA"/>
    <w:rsid w:val="1CC2C6A9"/>
    <w:rsid w:val="1CC3843D"/>
    <w:rsid w:val="1CC46BF6"/>
    <w:rsid w:val="1CCC5A1A"/>
    <w:rsid w:val="1CCE4705"/>
    <w:rsid w:val="1CCE9AAA"/>
    <w:rsid w:val="1CCF7157"/>
    <w:rsid w:val="1CD25893"/>
    <w:rsid w:val="1CD7DF54"/>
    <w:rsid w:val="1CD9BE16"/>
    <w:rsid w:val="1CDA24D5"/>
    <w:rsid w:val="1CDCA26F"/>
    <w:rsid w:val="1CE3BD12"/>
    <w:rsid w:val="1CE42871"/>
    <w:rsid w:val="1CE6E2E3"/>
    <w:rsid w:val="1CE862D6"/>
    <w:rsid w:val="1CE98CD7"/>
    <w:rsid w:val="1CECD3D5"/>
    <w:rsid w:val="1CEDCF6E"/>
    <w:rsid w:val="1CF31849"/>
    <w:rsid w:val="1CF3A7B4"/>
    <w:rsid w:val="1CF53FEE"/>
    <w:rsid w:val="1CF5BB65"/>
    <w:rsid w:val="1CF76706"/>
    <w:rsid w:val="1CFA39D5"/>
    <w:rsid w:val="1CFC9382"/>
    <w:rsid w:val="1D0124EB"/>
    <w:rsid w:val="1D052792"/>
    <w:rsid w:val="1D0C2A38"/>
    <w:rsid w:val="1D0EAF40"/>
    <w:rsid w:val="1D10940D"/>
    <w:rsid w:val="1D111114"/>
    <w:rsid w:val="1D16822F"/>
    <w:rsid w:val="1D1759A4"/>
    <w:rsid w:val="1D1837DA"/>
    <w:rsid w:val="1D19CFDB"/>
    <w:rsid w:val="1D1A1BBC"/>
    <w:rsid w:val="1D1D6534"/>
    <w:rsid w:val="1D1E8640"/>
    <w:rsid w:val="1D212E23"/>
    <w:rsid w:val="1D21B5CC"/>
    <w:rsid w:val="1D22F6F2"/>
    <w:rsid w:val="1D25C75C"/>
    <w:rsid w:val="1D27A4D4"/>
    <w:rsid w:val="1D2B0A41"/>
    <w:rsid w:val="1D2C3E59"/>
    <w:rsid w:val="1D2F68E2"/>
    <w:rsid w:val="1D2F8672"/>
    <w:rsid w:val="1D2F8770"/>
    <w:rsid w:val="1D322DC4"/>
    <w:rsid w:val="1D345687"/>
    <w:rsid w:val="1D363AB8"/>
    <w:rsid w:val="1D37628D"/>
    <w:rsid w:val="1D386FBF"/>
    <w:rsid w:val="1D3E5D17"/>
    <w:rsid w:val="1D3E7BFA"/>
    <w:rsid w:val="1D431CEC"/>
    <w:rsid w:val="1D4379AF"/>
    <w:rsid w:val="1D441127"/>
    <w:rsid w:val="1D44E815"/>
    <w:rsid w:val="1D457E65"/>
    <w:rsid w:val="1D47A99B"/>
    <w:rsid w:val="1D47CC5D"/>
    <w:rsid w:val="1D495C63"/>
    <w:rsid w:val="1D4C712A"/>
    <w:rsid w:val="1D5283C5"/>
    <w:rsid w:val="1D53CEF1"/>
    <w:rsid w:val="1D552646"/>
    <w:rsid w:val="1D5879C0"/>
    <w:rsid w:val="1D5CFA67"/>
    <w:rsid w:val="1D5D6EC6"/>
    <w:rsid w:val="1D5EE133"/>
    <w:rsid w:val="1D5EFAD4"/>
    <w:rsid w:val="1D5F8304"/>
    <w:rsid w:val="1D66AB02"/>
    <w:rsid w:val="1D66E2D7"/>
    <w:rsid w:val="1D6E5466"/>
    <w:rsid w:val="1D72EEBF"/>
    <w:rsid w:val="1D743C6C"/>
    <w:rsid w:val="1D7A5B5C"/>
    <w:rsid w:val="1D7B0A6F"/>
    <w:rsid w:val="1D7CAC31"/>
    <w:rsid w:val="1D8403BC"/>
    <w:rsid w:val="1D877C66"/>
    <w:rsid w:val="1D87DC1F"/>
    <w:rsid w:val="1D88D667"/>
    <w:rsid w:val="1D8AA628"/>
    <w:rsid w:val="1D8EAF02"/>
    <w:rsid w:val="1D8FB5CB"/>
    <w:rsid w:val="1D9096E8"/>
    <w:rsid w:val="1D90E25F"/>
    <w:rsid w:val="1D9143C0"/>
    <w:rsid w:val="1D95A7C2"/>
    <w:rsid w:val="1D969A00"/>
    <w:rsid w:val="1D9BC8DC"/>
    <w:rsid w:val="1DA48377"/>
    <w:rsid w:val="1DA5B589"/>
    <w:rsid w:val="1DA60AAE"/>
    <w:rsid w:val="1DAA011E"/>
    <w:rsid w:val="1DAA5478"/>
    <w:rsid w:val="1DAE8C98"/>
    <w:rsid w:val="1DB5A78B"/>
    <w:rsid w:val="1DB95447"/>
    <w:rsid w:val="1DBA2396"/>
    <w:rsid w:val="1DBB2922"/>
    <w:rsid w:val="1DBC7DE9"/>
    <w:rsid w:val="1DBD6F51"/>
    <w:rsid w:val="1DC0CE26"/>
    <w:rsid w:val="1DC445A0"/>
    <w:rsid w:val="1DC502FB"/>
    <w:rsid w:val="1DC65B41"/>
    <w:rsid w:val="1DC6A51E"/>
    <w:rsid w:val="1DCA161C"/>
    <w:rsid w:val="1DCDE7C8"/>
    <w:rsid w:val="1DD3B218"/>
    <w:rsid w:val="1DD7A900"/>
    <w:rsid w:val="1DE00CA2"/>
    <w:rsid w:val="1DE1BBFD"/>
    <w:rsid w:val="1DE43B26"/>
    <w:rsid w:val="1DE4C72F"/>
    <w:rsid w:val="1DE81EAC"/>
    <w:rsid w:val="1DEA7268"/>
    <w:rsid w:val="1DEC3E20"/>
    <w:rsid w:val="1DF15FD6"/>
    <w:rsid w:val="1DF2B416"/>
    <w:rsid w:val="1DF9C5F7"/>
    <w:rsid w:val="1DFA0493"/>
    <w:rsid w:val="1E006420"/>
    <w:rsid w:val="1E0318BC"/>
    <w:rsid w:val="1E045111"/>
    <w:rsid w:val="1E05C207"/>
    <w:rsid w:val="1E077135"/>
    <w:rsid w:val="1E07D0E5"/>
    <w:rsid w:val="1E0A0A4D"/>
    <w:rsid w:val="1E0B2BA1"/>
    <w:rsid w:val="1E0C5CE9"/>
    <w:rsid w:val="1E0D1B23"/>
    <w:rsid w:val="1E190934"/>
    <w:rsid w:val="1E1D0EB0"/>
    <w:rsid w:val="1E25800E"/>
    <w:rsid w:val="1E27FCCD"/>
    <w:rsid w:val="1E32BA17"/>
    <w:rsid w:val="1E3531D0"/>
    <w:rsid w:val="1E38955A"/>
    <w:rsid w:val="1E39E2F3"/>
    <w:rsid w:val="1E3BC77A"/>
    <w:rsid w:val="1E3E7C8B"/>
    <w:rsid w:val="1E3E9397"/>
    <w:rsid w:val="1E3F589D"/>
    <w:rsid w:val="1E3F89B7"/>
    <w:rsid w:val="1E411EF9"/>
    <w:rsid w:val="1E412D95"/>
    <w:rsid w:val="1E41B73A"/>
    <w:rsid w:val="1E436DDC"/>
    <w:rsid w:val="1E442954"/>
    <w:rsid w:val="1E4689C2"/>
    <w:rsid w:val="1E48065F"/>
    <w:rsid w:val="1E4D68E5"/>
    <w:rsid w:val="1E50F2F1"/>
    <w:rsid w:val="1E52269E"/>
    <w:rsid w:val="1E55F3AA"/>
    <w:rsid w:val="1E58488F"/>
    <w:rsid w:val="1E58C9E4"/>
    <w:rsid w:val="1E59C0CA"/>
    <w:rsid w:val="1E5B26B3"/>
    <w:rsid w:val="1E5CF66D"/>
    <w:rsid w:val="1E61728A"/>
    <w:rsid w:val="1E638E12"/>
    <w:rsid w:val="1E668913"/>
    <w:rsid w:val="1E672754"/>
    <w:rsid w:val="1E6CD35B"/>
    <w:rsid w:val="1E7171A0"/>
    <w:rsid w:val="1E75523E"/>
    <w:rsid w:val="1E76D6E3"/>
    <w:rsid w:val="1E79D75C"/>
    <w:rsid w:val="1E7AF7F4"/>
    <w:rsid w:val="1E84AFF4"/>
    <w:rsid w:val="1E84D152"/>
    <w:rsid w:val="1E87046E"/>
    <w:rsid w:val="1E8A0BA6"/>
    <w:rsid w:val="1E8B6C92"/>
    <w:rsid w:val="1E8CE952"/>
    <w:rsid w:val="1E8D4E49"/>
    <w:rsid w:val="1E902989"/>
    <w:rsid w:val="1E9352C2"/>
    <w:rsid w:val="1E9422D3"/>
    <w:rsid w:val="1E945AB7"/>
    <w:rsid w:val="1E9793DA"/>
    <w:rsid w:val="1E9AB926"/>
    <w:rsid w:val="1EA106E9"/>
    <w:rsid w:val="1EA76156"/>
    <w:rsid w:val="1EABBA86"/>
    <w:rsid w:val="1EADA9A8"/>
    <w:rsid w:val="1EB2C9A5"/>
    <w:rsid w:val="1EB33E6A"/>
    <w:rsid w:val="1EB42C3C"/>
    <w:rsid w:val="1EB715AE"/>
    <w:rsid w:val="1EBB9C62"/>
    <w:rsid w:val="1EBF062A"/>
    <w:rsid w:val="1EC1A913"/>
    <w:rsid w:val="1EC46C0E"/>
    <w:rsid w:val="1EC4BC43"/>
    <w:rsid w:val="1ECC9961"/>
    <w:rsid w:val="1ED026E8"/>
    <w:rsid w:val="1ED18EEA"/>
    <w:rsid w:val="1ED2C28F"/>
    <w:rsid w:val="1ED53C4F"/>
    <w:rsid w:val="1ED96124"/>
    <w:rsid w:val="1EDAB115"/>
    <w:rsid w:val="1EDB4DDC"/>
    <w:rsid w:val="1EDC9481"/>
    <w:rsid w:val="1EE13B4D"/>
    <w:rsid w:val="1EE30AFB"/>
    <w:rsid w:val="1EE58618"/>
    <w:rsid w:val="1EE71C61"/>
    <w:rsid w:val="1EE830B8"/>
    <w:rsid w:val="1EE94196"/>
    <w:rsid w:val="1EE98CBB"/>
    <w:rsid w:val="1EEDDA0F"/>
    <w:rsid w:val="1EEE1FCF"/>
    <w:rsid w:val="1EEEEED5"/>
    <w:rsid w:val="1EEF53F5"/>
    <w:rsid w:val="1EF1F0FA"/>
    <w:rsid w:val="1EF2AC03"/>
    <w:rsid w:val="1EF3B2A9"/>
    <w:rsid w:val="1EF4C170"/>
    <w:rsid w:val="1EF4DB2F"/>
    <w:rsid w:val="1EF54833"/>
    <w:rsid w:val="1EFB3F3F"/>
    <w:rsid w:val="1EFE27C6"/>
    <w:rsid w:val="1F00D7C8"/>
    <w:rsid w:val="1F015D42"/>
    <w:rsid w:val="1F043817"/>
    <w:rsid w:val="1F06D749"/>
    <w:rsid w:val="1F09606E"/>
    <w:rsid w:val="1F0BABD5"/>
    <w:rsid w:val="1F0CF886"/>
    <w:rsid w:val="1F0F4E6F"/>
    <w:rsid w:val="1F1012ED"/>
    <w:rsid w:val="1F115E7A"/>
    <w:rsid w:val="1F11E1FC"/>
    <w:rsid w:val="1F127512"/>
    <w:rsid w:val="1F1360BF"/>
    <w:rsid w:val="1F1A21B1"/>
    <w:rsid w:val="1F1D1326"/>
    <w:rsid w:val="1F1E9DAF"/>
    <w:rsid w:val="1F20CD14"/>
    <w:rsid w:val="1F26F5D7"/>
    <w:rsid w:val="1F2BE08A"/>
    <w:rsid w:val="1F2E1D52"/>
    <w:rsid w:val="1F33865B"/>
    <w:rsid w:val="1F35BFFC"/>
    <w:rsid w:val="1F36F797"/>
    <w:rsid w:val="1F3AC269"/>
    <w:rsid w:val="1F3B7487"/>
    <w:rsid w:val="1F3EBE7A"/>
    <w:rsid w:val="1F3F7309"/>
    <w:rsid w:val="1F46A68F"/>
    <w:rsid w:val="1F4B7F74"/>
    <w:rsid w:val="1F4C972C"/>
    <w:rsid w:val="1F4D991A"/>
    <w:rsid w:val="1F4DA8E3"/>
    <w:rsid w:val="1F4FAE4B"/>
    <w:rsid w:val="1F508BCB"/>
    <w:rsid w:val="1F527D1E"/>
    <w:rsid w:val="1F535C57"/>
    <w:rsid w:val="1F5410E2"/>
    <w:rsid w:val="1F55E5DD"/>
    <w:rsid w:val="1F5A7831"/>
    <w:rsid w:val="1F5B00F7"/>
    <w:rsid w:val="1F5C9E87"/>
    <w:rsid w:val="1F63B4F2"/>
    <w:rsid w:val="1F63B8ED"/>
    <w:rsid w:val="1F6532D3"/>
    <w:rsid w:val="1F69B829"/>
    <w:rsid w:val="1F75AAD9"/>
    <w:rsid w:val="1F77F263"/>
    <w:rsid w:val="1F7A428B"/>
    <w:rsid w:val="1F7AFC30"/>
    <w:rsid w:val="1F7C3C71"/>
    <w:rsid w:val="1F7EE769"/>
    <w:rsid w:val="1F80FC88"/>
    <w:rsid w:val="1F820C79"/>
    <w:rsid w:val="1F870350"/>
    <w:rsid w:val="1F887D99"/>
    <w:rsid w:val="1F88856E"/>
    <w:rsid w:val="1F8C3029"/>
    <w:rsid w:val="1F911B6D"/>
    <w:rsid w:val="1F95533D"/>
    <w:rsid w:val="1F99914C"/>
    <w:rsid w:val="1F99EF14"/>
    <w:rsid w:val="1F9BB988"/>
    <w:rsid w:val="1F9D3DDE"/>
    <w:rsid w:val="1F9F9D65"/>
    <w:rsid w:val="1FA130FC"/>
    <w:rsid w:val="1FA3B15E"/>
    <w:rsid w:val="1FA52BD4"/>
    <w:rsid w:val="1FA74BA6"/>
    <w:rsid w:val="1FA80038"/>
    <w:rsid w:val="1FAA62E5"/>
    <w:rsid w:val="1FAD6A13"/>
    <w:rsid w:val="1FAE704D"/>
    <w:rsid w:val="1FAEF1CB"/>
    <w:rsid w:val="1FB257C3"/>
    <w:rsid w:val="1FBB8142"/>
    <w:rsid w:val="1FBCC3E8"/>
    <w:rsid w:val="1FBFD216"/>
    <w:rsid w:val="1FC03D8B"/>
    <w:rsid w:val="1FC6F179"/>
    <w:rsid w:val="1FC84390"/>
    <w:rsid w:val="1FC88724"/>
    <w:rsid w:val="1FC8F06E"/>
    <w:rsid w:val="1FCB6026"/>
    <w:rsid w:val="1FCBBCA5"/>
    <w:rsid w:val="1FCBE8B7"/>
    <w:rsid w:val="1FCF97A8"/>
    <w:rsid w:val="1FD020E0"/>
    <w:rsid w:val="1FD12A56"/>
    <w:rsid w:val="1FD88084"/>
    <w:rsid w:val="1FD91A6A"/>
    <w:rsid w:val="1FDACC94"/>
    <w:rsid w:val="1FDCEC22"/>
    <w:rsid w:val="1FE3757E"/>
    <w:rsid w:val="1FE3ED3F"/>
    <w:rsid w:val="1FE6CB66"/>
    <w:rsid w:val="1FE8BBFC"/>
    <w:rsid w:val="1FEB2EBE"/>
    <w:rsid w:val="1FECE1C3"/>
    <w:rsid w:val="1FECE8B6"/>
    <w:rsid w:val="1FEF86DE"/>
    <w:rsid w:val="1FF07521"/>
    <w:rsid w:val="1FF4B684"/>
    <w:rsid w:val="1FF51381"/>
    <w:rsid w:val="1FF7209D"/>
    <w:rsid w:val="1FF9FFB9"/>
    <w:rsid w:val="1FFAACBC"/>
    <w:rsid w:val="1FFCD35E"/>
    <w:rsid w:val="1FFE3495"/>
    <w:rsid w:val="1FFF5DE2"/>
    <w:rsid w:val="2001EB49"/>
    <w:rsid w:val="20039280"/>
    <w:rsid w:val="20088113"/>
    <w:rsid w:val="2008D006"/>
    <w:rsid w:val="200A1086"/>
    <w:rsid w:val="200D7654"/>
    <w:rsid w:val="200F8016"/>
    <w:rsid w:val="201009F9"/>
    <w:rsid w:val="20145ECD"/>
    <w:rsid w:val="201C4DBA"/>
    <w:rsid w:val="201DA9FD"/>
    <w:rsid w:val="202257DF"/>
    <w:rsid w:val="2026CE84"/>
    <w:rsid w:val="20278605"/>
    <w:rsid w:val="2027C994"/>
    <w:rsid w:val="2027F239"/>
    <w:rsid w:val="20296214"/>
    <w:rsid w:val="202FE315"/>
    <w:rsid w:val="20318DF9"/>
    <w:rsid w:val="2032393D"/>
    <w:rsid w:val="20344158"/>
    <w:rsid w:val="20346806"/>
    <w:rsid w:val="203497F4"/>
    <w:rsid w:val="2034E2B4"/>
    <w:rsid w:val="20371D01"/>
    <w:rsid w:val="203A1FCE"/>
    <w:rsid w:val="203AE772"/>
    <w:rsid w:val="203F5A6D"/>
    <w:rsid w:val="2040971B"/>
    <w:rsid w:val="20441ADF"/>
    <w:rsid w:val="204672AE"/>
    <w:rsid w:val="2046C522"/>
    <w:rsid w:val="204B1BA2"/>
    <w:rsid w:val="204B423B"/>
    <w:rsid w:val="204D52F6"/>
    <w:rsid w:val="204F2D61"/>
    <w:rsid w:val="20527D8E"/>
    <w:rsid w:val="2057697A"/>
    <w:rsid w:val="205879EF"/>
    <w:rsid w:val="205A211D"/>
    <w:rsid w:val="205A8517"/>
    <w:rsid w:val="205AFD5E"/>
    <w:rsid w:val="205D2D89"/>
    <w:rsid w:val="2063283C"/>
    <w:rsid w:val="206ACF7E"/>
    <w:rsid w:val="206BBBF8"/>
    <w:rsid w:val="206CD317"/>
    <w:rsid w:val="206D8BC4"/>
    <w:rsid w:val="206DE8E2"/>
    <w:rsid w:val="20706B86"/>
    <w:rsid w:val="2071E7FC"/>
    <w:rsid w:val="2072BE3D"/>
    <w:rsid w:val="2079AF9E"/>
    <w:rsid w:val="2079C875"/>
    <w:rsid w:val="207AEB13"/>
    <w:rsid w:val="207C836E"/>
    <w:rsid w:val="207E0324"/>
    <w:rsid w:val="207E0D90"/>
    <w:rsid w:val="20802A9F"/>
    <w:rsid w:val="2085D5B2"/>
    <w:rsid w:val="2087A9FB"/>
    <w:rsid w:val="2089DFF2"/>
    <w:rsid w:val="208A9F40"/>
    <w:rsid w:val="208CCDCF"/>
    <w:rsid w:val="208D6F9F"/>
    <w:rsid w:val="208F121C"/>
    <w:rsid w:val="20902448"/>
    <w:rsid w:val="209099F7"/>
    <w:rsid w:val="2091FE8D"/>
    <w:rsid w:val="20935CA5"/>
    <w:rsid w:val="20942CF0"/>
    <w:rsid w:val="2096B6A4"/>
    <w:rsid w:val="20977279"/>
    <w:rsid w:val="2097A90F"/>
    <w:rsid w:val="209EF37D"/>
    <w:rsid w:val="20A17B39"/>
    <w:rsid w:val="20A1E8E2"/>
    <w:rsid w:val="20A21E02"/>
    <w:rsid w:val="20A530CF"/>
    <w:rsid w:val="20A7E402"/>
    <w:rsid w:val="20B09E6A"/>
    <w:rsid w:val="20B4897A"/>
    <w:rsid w:val="20B6AB53"/>
    <w:rsid w:val="20B847F6"/>
    <w:rsid w:val="20B99086"/>
    <w:rsid w:val="20C5F3D6"/>
    <w:rsid w:val="20C6D344"/>
    <w:rsid w:val="20D3F6A5"/>
    <w:rsid w:val="20D43DED"/>
    <w:rsid w:val="20D5FEDE"/>
    <w:rsid w:val="20D692CA"/>
    <w:rsid w:val="20D6DF71"/>
    <w:rsid w:val="20DB4A39"/>
    <w:rsid w:val="20DCA312"/>
    <w:rsid w:val="20DD5D77"/>
    <w:rsid w:val="20E371AA"/>
    <w:rsid w:val="20E61B33"/>
    <w:rsid w:val="20E86F04"/>
    <w:rsid w:val="20EA099D"/>
    <w:rsid w:val="20EC4E9E"/>
    <w:rsid w:val="20EEE745"/>
    <w:rsid w:val="20F0D1E8"/>
    <w:rsid w:val="20F40C84"/>
    <w:rsid w:val="20F85F06"/>
    <w:rsid w:val="20FA4E36"/>
    <w:rsid w:val="20FCE91A"/>
    <w:rsid w:val="20FDACA5"/>
    <w:rsid w:val="20FF5CA2"/>
    <w:rsid w:val="20FF5E64"/>
    <w:rsid w:val="21042B02"/>
    <w:rsid w:val="21067E9F"/>
    <w:rsid w:val="21092B27"/>
    <w:rsid w:val="210C43B6"/>
    <w:rsid w:val="210CE63C"/>
    <w:rsid w:val="210FF740"/>
    <w:rsid w:val="2110ABA5"/>
    <w:rsid w:val="211869D5"/>
    <w:rsid w:val="2119D070"/>
    <w:rsid w:val="21214D9C"/>
    <w:rsid w:val="21216E2F"/>
    <w:rsid w:val="21237912"/>
    <w:rsid w:val="21262D38"/>
    <w:rsid w:val="212AB221"/>
    <w:rsid w:val="21367B4B"/>
    <w:rsid w:val="2136FB6F"/>
    <w:rsid w:val="2138549A"/>
    <w:rsid w:val="2138F63D"/>
    <w:rsid w:val="213B599F"/>
    <w:rsid w:val="213C7D41"/>
    <w:rsid w:val="2140903A"/>
    <w:rsid w:val="2142BE8C"/>
    <w:rsid w:val="2142EDDD"/>
    <w:rsid w:val="2143CC0B"/>
    <w:rsid w:val="214A37C7"/>
    <w:rsid w:val="21538082"/>
    <w:rsid w:val="21575B2D"/>
    <w:rsid w:val="215A178E"/>
    <w:rsid w:val="215D01D9"/>
    <w:rsid w:val="21622CC6"/>
    <w:rsid w:val="21651854"/>
    <w:rsid w:val="21665ADA"/>
    <w:rsid w:val="2166F881"/>
    <w:rsid w:val="216BB41B"/>
    <w:rsid w:val="216BDF49"/>
    <w:rsid w:val="216E3751"/>
    <w:rsid w:val="2176DD69"/>
    <w:rsid w:val="21770581"/>
    <w:rsid w:val="21781763"/>
    <w:rsid w:val="217BC626"/>
    <w:rsid w:val="21804B33"/>
    <w:rsid w:val="218062FD"/>
    <w:rsid w:val="218064B5"/>
    <w:rsid w:val="21830095"/>
    <w:rsid w:val="21841E99"/>
    <w:rsid w:val="21850859"/>
    <w:rsid w:val="2186135F"/>
    <w:rsid w:val="2186F304"/>
    <w:rsid w:val="21889EA3"/>
    <w:rsid w:val="218927C4"/>
    <w:rsid w:val="218CA4BD"/>
    <w:rsid w:val="218DFAA8"/>
    <w:rsid w:val="218F5483"/>
    <w:rsid w:val="21908C38"/>
    <w:rsid w:val="219483B8"/>
    <w:rsid w:val="2195E9E7"/>
    <w:rsid w:val="2199648E"/>
    <w:rsid w:val="219D6E1F"/>
    <w:rsid w:val="219DB6C1"/>
    <w:rsid w:val="219EC04B"/>
    <w:rsid w:val="21A00B85"/>
    <w:rsid w:val="21A02C3F"/>
    <w:rsid w:val="21A1D7DB"/>
    <w:rsid w:val="21A2A652"/>
    <w:rsid w:val="21A3D1B2"/>
    <w:rsid w:val="21A78FB9"/>
    <w:rsid w:val="21AA8108"/>
    <w:rsid w:val="21AD48B5"/>
    <w:rsid w:val="21AED101"/>
    <w:rsid w:val="21B19E5E"/>
    <w:rsid w:val="21B1FD45"/>
    <w:rsid w:val="21B452E6"/>
    <w:rsid w:val="21B5837E"/>
    <w:rsid w:val="21C09332"/>
    <w:rsid w:val="21C2648D"/>
    <w:rsid w:val="21C2B95A"/>
    <w:rsid w:val="21C4B42F"/>
    <w:rsid w:val="21C7CB15"/>
    <w:rsid w:val="21CDCCCE"/>
    <w:rsid w:val="21CF4E0E"/>
    <w:rsid w:val="21D2C124"/>
    <w:rsid w:val="21D73F95"/>
    <w:rsid w:val="21DA16DE"/>
    <w:rsid w:val="21E22244"/>
    <w:rsid w:val="21E804B0"/>
    <w:rsid w:val="21ED810E"/>
    <w:rsid w:val="21EF1267"/>
    <w:rsid w:val="21F5FB66"/>
    <w:rsid w:val="21FB25FB"/>
    <w:rsid w:val="21FD1C17"/>
    <w:rsid w:val="21FD2561"/>
    <w:rsid w:val="21FDE745"/>
    <w:rsid w:val="21FE6F0C"/>
    <w:rsid w:val="21FED502"/>
    <w:rsid w:val="2200751B"/>
    <w:rsid w:val="220227F8"/>
    <w:rsid w:val="2202B771"/>
    <w:rsid w:val="22098E3F"/>
    <w:rsid w:val="2209D097"/>
    <w:rsid w:val="220AE4C3"/>
    <w:rsid w:val="220B2648"/>
    <w:rsid w:val="220E1404"/>
    <w:rsid w:val="220EFDC6"/>
    <w:rsid w:val="22111C41"/>
    <w:rsid w:val="22118F9E"/>
    <w:rsid w:val="22192F5D"/>
    <w:rsid w:val="221B4F6F"/>
    <w:rsid w:val="221F6E09"/>
    <w:rsid w:val="221F82AC"/>
    <w:rsid w:val="2223CFAA"/>
    <w:rsid w:val="22266555"/>
    <w:rsid w:val="222E2B6C"/>
    <w:rsid w:val="222EC36E"/>
    <w:rsid w:val="22314CFA"/>
    <w:rsid w:val="2231EF8D"/>
    <w:rsid w:val="22320AA1"/>
    <w:rsid w:val="2234BB26"/>
    <w:rsid w:val="223522DB"/>
    <w:rsid w:val="22370479"/>
    <w:rsid w:val="2237BF98"/>
    <w:rsid w:val="223A67A3"/>
    <w:rsid w:val="223AEF9D"/>
    <w:rsid w:val="22409F79"/>
    <w:rsid w:val="22416F23"/>
    <w:rsid w:val="2243F6C8"/>
    <w:rsid w:val="2244842C"/>
    <w:rsid w:val="224654BF"/>
    <w:rsid w:val="22472658"/>
    <w:rsid w:val="2247A7BC"/>
    <w:rsid w:val="224AFB9E"/>
    <w:rsid w:val="2250DA17"/>
    <w:rsid w:val="2253723B"/>
    <w:rsid w:val="22563843"/>
    <w:rsid w:val="225CEFAE"/>
    <w:rsid w:val="225D703B"/>
    <w:rsid w:val="226157E0"/>
    <w:rsid w:val="22626533"/>
    <w:rsid w:val="2262B421"/>
    <w:rsid w:val="22667B99"/>
    <w:rsid w:val="2266829F"/>
    <w:rsid w:val="22696CB5"/>
    <w:rsid w:val="22712909"/>
    <w:rsid w:val="2272E1A4"/>
    <w:rsid w:val="227713CB"/>
    <w:rsid w:val="22790EA7"/>
    <w:rsid w:val="22794496"/>
    <w:rsid w:val="227A2AA6"/>
    <w:rsid w:val="227A3EFD"/>
    <w:rsid w:val="227DA731"/>
    <w:rsid w:val="22830920"/>
    <w:rsid w:val="22838F15"/>
    <w:rsid w:val="22924A71"/>
    <w:rsid w:val="229514D4"/>
    <w:rsid w:val="2296A04A"/>
    <w:rsid w:val="2296ACA7"/>
    <w:rsid w:val="2298741E"/>
    <w:rsid w:val="2298BD73"/>
    <w:rsid w:val="22998807"/>
    <w:rsid w:val="229A7C0F"/>
    <w:rsid w:val="229E372F"/>
    <w:rsid w:val="22A1FEED"/>
    <w:rsid w:val="22A4281F"/>
    <w:rsid w:val="22A5B605"/>
    <w:rsid w:val="22A8A2D1"/>
    <w:rsid w:val="22A927D1"/>
    <w:rsid w:val="22B13EB3"/>
    <w:rsid w:val="22B47E8E"/>
    <w:rsid w:val="22B4E8A2"/>
    <w:rsid w:val="22BC9835"/>
    <w:rsid w:val="22BCAA3F"/>
    <w:rsid w:val="22BDC39C"/>
    <w:rsid w:val="22C0320B"/>
    <w:rsid w:val="22C37C4B"/>
    <w:rsid w:val="22CA758E"/>
    <w:rsid w:val="22CCC7BA"/>
    <w:rsid w:val="22CD30AC"/>
    <w:rsid w:val="22D242A5"/>
    <w:rsid w:val="22D28CDA"/>
    <w:rsid w:val="22D486C0"/>
    <w:rsid w:val="22DBEB04"/>
    <w:rsid w:val="22DDDCD4"/>
    <w:rsid w:val="22DE5D17"/>
    <w:rsid w:val="22DE5D4B"/>
    <w:rsid w:val="22DE71C4"/>
    <w:rsid w:val="22DF5ACB"/>
    <w:rsid w:val="22E2018C"/>
    <w:rsid w:val="22E2160A"/>
    <w:rsid w:val="22E3989C"/>
    <w:rsid w:val="22E4170F"/>
    <w:rsid w:val="22EC378F"/>
    <w:rsid w:val="22F25E9F"/>
    <w:rsid w:val="22F3A1AD"/>
    <w:rsid w:val="22F514D6"/>
    <w:rsid w:val="22F5EF24"/>
    <w:rsid w:val="22F63330"/>
    <w:rsid w:val="22F7328A"/>
    <w:rsid w:val="22F98C97"/>
    <w:rsid w:val="22FB4B47"/>
    <w:rsid w:val="22FBCD1B"/>
    <w:rsid w:val="22FE41A2"/>
    <w:rsid w:val="22FF6421"/>
    <w:rsid w:val="23026FC3"/>
    <w:rsid w:val="230A7DAE"/>
    <w:rsid w:val="230BFF77"/>
    <w:rsid w:val="230EAF8C"/>
    <w:rsid w:val="2311EF64"/>
    <w:rsid w:val="2317F3C9"/>
    <w:rsid w:val="23183FC5"/>
    <w:rsid w:val="23194B89"/>
    <w:rsid w:val="231BF0A3"/>
    <w:rsid w:val="2320A968"/>
    <w:rsid w:val="23236A48"/>
    <w:rsid w:val="232B4029"/>
    <w:rsid w:val="232D2115"/>
    <w:rsid w:val="232D8E8F"/>
    <w:rsid w:val="232FDC42"/>
    <w:rsid w:val="233076CB"/>
    <w:rsid w:val="2330F2FC"/>
    <w:rsid w:val="2337F7C1"/>
    <w:rsid w:val="233937EE"/>
    <w:rsid w:val="233C30F6"/>
    <w:rsid w:val="23405390"/>
    <w:rsid w:val="234A7419"/>
    <w:rsid w:val="234B1C66"/>
    <w:rsid w:val="234DE8C3"/>
    <w:rsid w:val="2357DDB9"/>
    <w:rsid w:val="23599F89"/>
    <w:rsid w:val="235AD738"/>
    <w:rsid w:val="235EB22C"/>
    <w:rsid w:val="235F18D2"/>
    <w:rsid w:val="2362E938"/>
    <w:rsid w:val="2367C2A5"/>
    <w:rsid w:val="23695B28"/>
    <w:rsid w:val="23699984"/>
    <w:rsid w:val="236A301C"/>
    <w:rsid w:val="236B9E29"/>
    <w:rsid w:val="236CE0F0"/>
    <w:rsid w:val="236D54A8"/>
    <w:rsid w:val="2371D55B"/>
    <w:rsid w:val="23728957"/>
    <w:rsid w:val="2372E4F7"/>
    <w:rsid w:val="2379CC7A"/>
    <w:rsid w:val="2379E038"/>
    <w:rsid w:val="237ADC51"/>
    <w:rsid w:val="237F6C1B"/>
    <w:rsid w:val="23832DDF"/>
    <w:rsid w:val="2385B71A"/>
    <w:rsid w:val="2385BBC8"/>
    <w:rsid w:val="238916B7"/>
    <w:rsid w:val="2389CE99"/>
    <w:rsid w:val="238CA702"/>
    <w:rsid w:val="238D1AEC"/>
    <w:rsid w:val="238D4881"/>
    <w:rsid w:val="238FF01E"/>
    <w:rsid w:val="239861DF"/>
    <w:rsid w:val="23992C2D"/>
    <w:rsid w:val="239C69AD"/>
    <w:rsid w:val="239CFA52"/>
    <w:rsid w:val="239DA26C"/>
    <w:rsid w:val="23A16187"/>
    <w:rsid w:val="23A7E826"/>
    <w:rsid w:val="23AA9BD7"/>
    <w:rsid w:val="23AC0A3A"/>
    <w:rsid w:val="23AD822E"/>
    <w:rsid w:val="23B0BD62"/>
    <w:rsid w:val="23B17A55"/>
    <w:rsid w:val="23B1AC65"/>
    <w:rsid w:val="23B31966"/>
    <w:rsid w:val="23B35516"/>
    <w:rsid w:val="23B3F5B9"/>
    <w:rsid w:val="23B4664F"/>
    <w:rsid w:val="23B7739B"/>
    <w:rsid w:val="23B89DE7"/>
    <w:rsid w:val="23C1177E"/>
    <w:rsid w:val="23C18932"/>
    <w:rsid w:val="23C3A43E"/>
    <w:rsid w:val="23C530D5"/>
    <w:rsid w:val="23C53828"/>
    <w:rsid w:val="23C66D66"/>
    <w:rsid w:val="23C7170F"/>
    <w:rsid w:val="23D3D189"/>
    <w:rsid w:val="23D4F3AA"/>
    <w:rsid w:val="23D853AF"/>
    <w:rsid w:val="23DCA04F"/>
    <w:rsid w:val="23DD60AF"/>
    <w:rsid w:val="23E8169F"/>
    <w:rsid w:val="23EE12F9"/>
    <w:rsid w:val="23EE4EE6"/>
    <w:rsid w:val="23EE8C1F"/>
    <w:rsid w:val="23EF16E2"/>
    <w:rsid w:val="23F07C99"/>
    <w:rsid w:val="23F0897F"/>
    <w:rsid w:val="23F74E4B"/>
    <w:rsid w:val="23F90780"/>
    <w:rsid w:val="23F98FC5"/>
    <w:rsid w:val="23FA2835"/>
    <w:rsid w:val="23FC036B"/>
    <w:rsid w:val="23FFB59E"/>
    <w:rsid w:val="24006D9F"/>
    <w:rsid w:val="24072C31"/>
    <w:rsid w:val="240B2177"/>
    <w:rsid w:val="240BDAD0"/>
    <w:rsid w:val="240BE549"/>
    <w:rsid w:val="240CBD2D"/>
    <w:rsid w:val="240E2444"/>
    <w:rsid w:val="241622E5"/>
    <w:rsid w:val="24187928"/>
    <w:rsid w:val="241ACFCA"/>
    <w:rsid w:val="241B256D"/>
    <w:rsid w:val="241BEC78"/>
    <w:rsid w:val="241F28D2"/>
    <w:rsid w:val="242025FF"/>
    <w:rsid w:val="2423EA9B"/>
    <w:rsid w:val="24255D8A"/>
    <w:rsid w:val="24270080"/>
    <w:rsid w:val="2427FFF5"/>
    <w:rsid w:val="242B59CB"/>
    <w:rsid w:val="242D713C"/>
    <w:rsid w:val="24303C5C"/>
    <w:rsid w:val="2433F85C"/>
    <w:rsid w:val="2434BEF5"/>
    <w:rsid w:val="24359CC5"/>
    <w:rsid w:val="2438CF23"/>
    <w:rsid w:val="2438D15C"/>
    <w:rsid w:val="24393A78"/>
    <w:rsid w:val="243A1DED"/>
    <w:rsid w:val="243E682D"/>
    <w:rsid w:val="243F701F"/>
    <w:rsid w:val="2440B9C6"/>
    <w:rsid w:val="24416C6C"/>
    <w:rsid w:val="244428E5"/>
    <w:rsid w:val="2444612C"/>
    <w:rsid w:val="2444B4F9"/>
    <w:rsid w:val="2445B07F"/>
    <w:rsid w:val="2448E15C"/>
    <w:rsid w:val="244A8013"/>
    <w:rsid w:val="244B739A"/>
    <w:rsid w:val="244DE50A"/>
    <w:rsid w:val="244FF0BD"/>
    <w:rsid w:val="24524F62"/>
    <w:rsid w:val="24535449"/>
    <w:rsid w:val="24538D37"/>
    <w:rsid w:val="24551434"/>
    <w:rsid w:val="24596E46"/>
    <w:rsid w:val="245DA0C7"/>
    <w:rsid w:val="245FA515"/>
    <w:rsid w:val="2460562C"/>
    <w:rsid w:val="246AF8CE"/>
    <w:rsid w:val="246E43E3"/>
    <w:rsid w:val="246F5984"/>
    <w:rsid w:val="2471A0E7"/>
    <w:rsid w:val="24739F9E"/>
    <w:rsid w:val="2473D8F3"/>
    <w:rsid w:val="24747C7A"/>
    <w:rsid w:val="247A5F4E"/>
    <w:rsid w:val="247D47E0"/>
    <w:rsid w:val="247E0142"/>
    <w:rsid w:val="247E5E6F"/>
    <w:rsid w:val="247EC6C5"/>
    <w:rsid w:val="248172E0"/>
    <w:rsid w:val="2485A5D8"/>
    <w:rsid w:val="2487F351"/>
    <w:rsid w:val="24888BC3"/>
    <w:rsid w:val="24904B11"/>
    <w:rsid w:val="2491E63F"/>
    <w:rsid w:val="2492A26A"/>
    <w:rsid w:val="2492A59A"/>
    <w:rsid w:val="24969498"/>
    <w:rsid w:val="24978929"/>
    <w:rsid w:val="249E3172"/>
    <w:rsid w:val="24A4C93C"/>
    <w:rsid w:val="24AA0E44"/>
    <w:rsid w:val="24AAE5F5"/>
    <w:rsid w:val="24AC2F9B"/>
    <w:rsid w:val="24AD98F7"/>
    <w:rsid w:val="24AE1107"/>
    <w:rsid w:val="24AED1F6"/>
    <w:rsid w:val="24B3F545"/>
    <w:rsid w:val="24B436F8"/>
    <w:rsid w:val="24B5F817"/>
    <w:rsid w:val="24B60D39"/>
    <w:rsid w:val="24B63B55"/>
    <w:rsid w:val="24B96E4E"/>
    <w:rsid w:val="24BCE9D8"/>
    <w:rsid w:val="24BD0B2A"/>
    <w:rsid w:val="24BEC05A"/>
    <w:rsid w:val="24C4D5B0"/>
    <w:rsid w:val="24C61885"/>
    <w:rsid w:val="24C7236F"/>
    <w:rsid w:val="24C7812F"/>
    <w:rsid w:val="24C7B90B"/>
    <w:rsid w:val="24C97FC0"/>
    <w:rsid w:val="24CAB6CD"/>
    <w:rsid w:val="24CB5E47"/>
    <w:rsid w:val="24CCD403"/>
    <w:rsid w:val="24CE61A5"/>
    <w:rsid w:val="24D5E946"/>
    <w:rsid w:val="24D64D50"/>
    <w:rsid w:val="24D782B1"/>
    <w:rsid w:val="24DC1C14"/>
    <w:rsid w:val="24DF92A6"/>
    <w:rsid w:val="24F0ACF1"/>
    <w:rsid w:val="24F1281F"/>
    <w:rsid w:val="24F18CC6"/>
    <w:rsid w:val="24F38A03"/>
    <w:rsid w:val="24F4C474"/>
    <w:rsid w:val="24F83B93"/>
    <w:rsid w:val="2504A932"/>
    <w:rsid w:val="25073998"/>
    <w:rsid w:val="25099B3E"/>
    <w:rsid w:val="25099F69"/>
    <w:rsid w:val="250C769D"/>
    <w:rsid w:val="250D160C"/>
    <w:rsid w:val="25137006"/>
    <w:rsid w:val="25148784"/>
    <w:rsid w:val="251496C7"/>
    <w:rsid w:val="251C29D5"/>
    <w:rsid w:val="252236A6"/>
    <w:rsid w:val="2529A9FE"/>
    <w:rsid w:val="252CD092"/>
    <w:rsid w:val="252CDAF4"/>
    <w:rsid w:val="252F5B8E"/>
    <w:rsid w:val="25306C04"/>
    <w:rsid w:val="2534C623"/>
    <w:rsid w:val="253554AC"/>
    <w:rsid w:val="254DA1C0"/>
    <w:rsid w:val="254E73AA"/>
    <w:rsid w:val="254FB06C"/>
    <w:rsid w:val="25537537"/>
    <w:rsid w:val="255A379D"/>
    <w:rsid w:val="2561E89E"/>
    <w:rsid w:val="2563EDAB"/>
    <w:rsid w:val="25698029"/>
    <w:rsid w:val="256D5DBA"/>
    <w:rsid w:val="25715A3F"/>
    <w:rsid w:val="25878157"/>
    <w:rsid w:val="2589677C"/>
    <w:rsid w:val="258B3B1A"/>
    <w:rsid w:val="258B5334"/>
    <w:rsid w:val="258E6227"/>
    <w:rsid w:val="2594B8AF"/>
    <w:rsid w:val="25986C26"/>
    <w:rsid w:val="25A07620"/>
    <w:rsid w:val="25A15759"/>
    <w:rsid w:val="25A767EE"/>
    <w:rsid w:val="25A93C34"/>
    <w:rsid w:val="25AA610D"/>
    <w:rsid w:val="25AD36DB"/>
    <w:rsid w:val="25AE38E7"/>
    <w:rsid w:val="25B06732"/>
    <w:rsid w:val="25B1D136"/>
    <w:rsid w:val="25B4D1C6"/>
    <w:rsid w:val="25B5AD06"/>
    <w:rsid w:val="25B683ED"/>
    <w:rsid w:val="25B76513"/>
    <w:rsid w:val="25BB5B7B"/>
    <w:rsid w:val="25BBE765"/>
    <w:rsid w:val="25BF9C41"/>
    <w:rsid w:val="25C51BD0"/>
    <w:rsid w:val="25C73711"/>
    <w:rsid w:val="25C73E7F"/>
    <w:rsid w:val="25C797B3"/>
    <w:rsid w:val="25CA9595"/>
    <w:rsid w:val="25CCACBC"/>
    <w:rsid w:val="25CD770F"/>
    <w:rsid w:val="25CE7527"/>
    <w:rsid w:val="25CFED2E"/>
    <w:rsid w:val="25D535BA"/>
    <w:rsid w:val="25DA6EAE"/>
    <w:rsid w:val="25DBBDA3"/>
    <w:rsid w:val="25E67D28"/>
    <w:rsid w:val="25EBD7B2"/>
    <w:rsid w:val="25ED6F15"/>
    <w:rsid w:val="25EDB7FE"/>
    <w:rsid w:val="25F06319"/>
    <w:rsid w:val="25F2672A"/>
    <w:rsid w:val="25F50675"/>
    <w:rsid w:val="25F52551"/>
    <w:rsid w:val="2602465A"/>
    <w:rsid w:val="2606A4D7"/>
    <w:rsid w:val="2607935F"/>
    <w:rsid w:val="2608FEAC"/>
    <w:rsid w:val="2609E367"/>
    <w:rsid w:val="260A81A1"/>
    <w:rsid w:val="260C713D"/>
    <w:rsid w:val="260C9558"/>
    <w:rsid w:val="26101454"/>
    <w:rsid w:val="26120D7B"/>
    <w:rsid w:val="2613C1EA"/>
    <w:rsid w:val="261497C3"/>
    <w:rsid w:val="26158255"/>
    <w:rsid w:val="26175C8B"/>
    <w:rsid w:val="261A811D"/>
    <w:rsid w:val="261C1457"/>
    <w:rsid w:val="261FB590"/>
    <w:rsid w:val="262039BE"/>
    <w:rsid w:val="26209B4F"/>
    <w:rsid w:val="262180B3"/>
    <w:rsid w:val="2622A850"/>
    <w:rsid w:val="262331DD"/>
    <w:rsid w:val="26272726"/>
    <w:rsid w:val="2627B4F7"/>
    <w:rsid w:val="262B13AA"/>
    <w:rsid w:val="262F5533"/>
    <w:rsid w:val="2631E8D4"/>
    <w:rsid w:val="26330881"/>
    <w:rsid w:val="2635164A"/>
    <w:rsid w:val="2637CED1"/>
    <w:rsid w:val="2639AD68"/>
    <w:rsid w:val="263A853B"/>
    <w:rsid w:val="26408E83"/>
    <w:rsid w:val="26432B8E"/>
    <w:rsid w:val="2643E7A0"/>
    <w:rsid w:val="264802E2"/>
    <w:rsid w:val="264B34CD"/>
    <w:rsid w:val="264DE68A"/>
    <w:rsid w:val="2652DE5C"/>
    <w:rsid w:val="2652F45A"/>
    <w:rsid w:val="26560C38"/>
    <w:rsid w:val="26582D87"/>
    <w:rsid w:val="2658AE42"/>
    <w:rsid w:val="2660AB1B"/>
    <w:rsid w:val="26639F00"/>
    <w:rsid w:val="2663D111"/>
    <w:rsid w:val="2668405F"/>
    <w:rsid w:val="266C4E0F"/>
    <w:rsid w:val="26710D9C"/>
    <w:rsid w:val="2671A545"/>
    <w:rsid w:val="26762BA9"/>
    <w:rsid w:val="2677A1E5"/>
    <w:rsid w:val="267B34E6"/>
    <w:rsid w:val="267C0C20"/>
    <w:rsid w:val="26801E21"/>
    <w:rsid w:val="268214DB"/>
    <w:rsid w:val="2683CA9B"/>
    <w:rsid w:val="2689FCC4"/>
    <w:rsid w:val="268B7144"/>
    <w:rsid w:val="268E8913"/>
    <w:rsid w:val="2691CA4D"/>
    <w:rsid w:val="2699FEBA"/>
    <w:rsid w:val="269A8E18"/>
    <w:rsid w:val="269BE78E"/>
    <w:rsid w:val="269C016E"/>
    <w:rsid w:val="269D5034"/>
    <w:rsid w:val="269FD428"/>
    <w:rsid w:val="26A0733C"/>
    <w:rsid w:val="26A1CB2C"/>
    <w:rsid w:val="26A1D53E"/>
    <w:rsid w:val="26A5F7BF"/>
    <w:rsid w:val="26A7E450"/>
    <w:rsid w:val="26A82353"/>
    <w:rsid w:val="26AA815F"/>
    <w:rsid w:val="26AAC0C0"/>
    <w:rsid w:val="26AC4029"/>
    <w:rsid w:val="26ACA90A"/>
    <w:rsid w:val="26ADEB27"/>
    <w:rsid w:val="26B04F39"/>
    <w:rsid w:val="26B065AA"/>
    <w:rsid w:val="26B55C68"/>
    <w:rsid w:val="26BB0B57"/>
    <w:rsid w:val="26BDB274"/>
    <w:rsid w:val="26C07899"/>
    <w:rsid w:val="26C2B946"/>
    <w:rsid w:val="26C6F7DB"/>
    <w:rsid w:val="26C89BF4"/>
    <w:rsid w:val="26CB1853"/>
    <w:rsid w:val="26CBB586"/>
    <w:rsid w:val="26CEAB66"/>
    <w:rsid w:val="26D09684"/>
    <w:rsid w:val="26D142DD"/>
    <w:rsid w:val="26D5D388"/>
    <w:rsid w:val="26D7F5E3"/>
    <w:rsid w:val="26D8535D"/>
    <w:rsid w:val="26DA4667"/>
    <w:rsid w:val="26DBFA56"/>
    <w:rsid w:val="26E08B4C"/>
    <w:rsid w:val="26E171F6"/>
    <w:rsid w:val="26E30BCB"/>
    <w:rsid w:val="26E533D8"/>
    <w:rsid w:val="26E5932B"/>
    <w:rsid w:val="26EE227B"/>
    <w:rsid w:val="26F44856"/>
    <w:rsid w:val="26F55093"/>
    <w:rsid w:val="26F593F4"/>
    <w:rsid w:val="26F6786C"/>
    <w:rsid w:val="26F91A90"/>
    <w:rsid w:val="26F9481E"/>
    <w:rsid w:val="26FA106B"/>
    <w:rsid w:val="26FC4139"/>
    <w:rsid w:val="26FC48CD"/>
    <w:rsid w:val="26FC5543"/>
    <w:rsid w:val="26FD4CCB"/>
    <w:rsid w:val="26FD8FEB"/>
    <w:rsid w:val="26FED66A"/>
    <w:rsid w:val="26FF16F9"/>
    <w:rsid w:val="2706F02D"/>
    <w:rsid w:val="270A14C1"/>
    <w:rsid w:val="270DE619"/>
    <w:rsid w:val="270F0654"/>
    <w:rsid w:val="2711BBB3"/>
    <w:rsid w:val="27164FB6"/>
    <w:rsid w:val="27178044"/>
    <w:rsid w:val="271B0BE6"/>
    <w:rsid w:val="271CAF90"/>
    <w:rsid w:val="27234DDD"/>
    <w:rsid w:val="272638E2"/>
    <w:rsid w:val="27274747"/>
    <w:rsid w:val="27297588"/>
    <w:rsid w:val="272E7190"/>
    <w:rsid w:val="272F89AC"/>
    <w:rsid w:val="2730E265"/>
    <w:rsid w:val="273117EF"/>
    <w:rsid w:val="273131A7"/>
    <w:rsid w:val="2733372A"/>
    <w:rsid w:val="2733AE9B"/>
    <w:rsid w:val="273865D4"/>
    <w:rsid w:val="27388378"/>
    <w:rsid w:val="27392670"/>
    <w:rsid w:val="273A6E7D"/>
    <w:rsid w:val="273B02D9"/>
    <w:rsid w:val="273FBCCD"/>
    <w:rsid w:val="27404284"/>
    <w:rsid w:val="274166EC"/>
    <w:rsid w:val="274B38DA"/>
    <w:rsid w:val="274F18B8"/>
    <w:rsid w:val="274F6A25"/>
    <w:rsid w:val="2750CF05"/>
    <w:rsid w:val="275174CE"/>
    <w:rsid w:val="2754947C"/>
    <w:rsid w:val="27550E81"/>
    <w:rsid w:val="27573455"/>
    <w:rsid w:val="2758216F"/>
    <w:rsid w:val="27594968"/>
    <w:rsid w:val="275A353A"/>
    <w:rsid w:val="275D006F"/>
    <w:rsid w:val="275E1053"/>
    <w:rsid w:val="27606AD7"/>
    <w:rsid w:val="2760B9F9"/>
    <w:rsid w:val="276118B0"/>
    <w:rsid w:val="2762FBF7"/>
    <w:rsid w:val="276308BE"/>
    <w:rsid w:val="2765F095"/>
    <w:rsid w:val="2767EDEE"/>
    <w:rsid w:val="276817F8"/>
    <w:rsid w:val="276C9AFA"/>
    <w:rsid w:val="276D25CA"/>
    <w:rsid w:val="276F4EB7"/>
    <w:rsid w:val="276FFFFD"/>
    <w:rsid w:val="27726FC5"/>
    <w:rsid w:val="2774782B"/>
    <w:rsid w:val="27780052"/>
    <w:rsid w:val="277B6677"/>
    <w:rsid w:val="277C4E22"/>
    <w:rsid w:val="2780AA10"/>
    <w:rsid w:val="2781F319"/>
    <w:rsid w:val="27854203"/>
    <w:rsid w:val="27860BE5"/>
    <w:rsid w:val="27866D32"/>
    <w:rsid w:val="27890C1F"/>
    <w:rsid w:val="278B4A99"/>
    <w:rsid w:val="278F41F2"/>
    <w:rsid w:val="2793F13A"/>
    <w:rsid w:val="279482A3"/>
    <w:rsid w:val="27954596"/>
    <w:rsid w:val="27955C1A"/>
    <w:rsid w:val="2798F2B6"/>
    <w:rsid w:val="279A3EFF"/>
    <w:rsid w:val="27A7A15C"/>
    <w:rsid w:val="27A83009"/>
    <w:rsid w:val="27AA0BFD"/>
    <w:rsid w:val="27AA9089"/>
    <w:rsid w:val="27B6632E"/>
    <w:rsid w:val="27B6C186"/>
    <w:rsid w:val="27B8C2F3"/>
    <w:rsid w:val="27BD1AA3"/>
    <w:rsid w:val="27BD39ED"/>
    <w:rsid w:val="27BE7D98"/>
    <w:rsid w:val="27C2A4F2"/>
    <w:rsid w:val="27CBE1CF"/>
    <w:rsid w:val="27CDC901"/>
    <w:rsid w:val="27D16898"/>
    <w:rsid w:val="27D5EEDF"/>
    <w:rsid w:val="27E083E3"/>
    <w:rsid w:val="27E0E1DA"/>
    <w:rsid w:val="27E56CFA"/>
    <w:rsid w:val="27E7A708"/>
    <w:rsid w:val="27EDBBAB"/>
    <w:rsid w:val="27EEE284"/>
    <w:rsid w:val="27EF6A63"/>
    <w:rsid w:val="27F39E6E"/>
    <w:rsid w:val="27F62DE4"/>
    <w:rsid w:val="27FBE495"/>
    <w:rsid w:val="27FD0C0F"/>
    <w:rsid w:val="27FE5D14"/>
    <w:rsid w:val="28051DF9"/>
    <w:rsid w:val="28058F7C"/>
    <w:rsid w:val="28062305"/>
    <w:rsid w:val="28064271"/>
    <w:rsid w:val="28069520"/>
    <w:rsid w:val="280B62D6"/>
    <w:rsid w:val="281028CD"/>
    <w:rsid w:val="28108A7F"/>
    <w:rsid w:val="28113FC1"/>
    <w:rsid w:val="2818BCE1"/>
    <w:rsid w:val="28194F17"/>
    <w:rsid w:val="2821BECA"/>
    <w:rsid w:val="282491A8"/>
    <w:rsid w:val="282624D8"/>
    <w:rsid w:val="2828B02C"/>
    <w:rsid w:val="282A205E"/>
    <w:rsid w:val="282A221E"/>
    <w:rsid w:val="28322D6F"/>
    <w:rsid w:val="283415A1"/>
    <w:rsid w:val="283839EE"/>
    <w:rsid w:val="28387894"/>
    <w:rsid w:val="28399741"/>
    <w:rsid w:val="2840AED5"/>
    <w:rsid w:val="2842B0D1"/>
    <w:rsid w:val="2847A1DB"/>
    <w:rsid w:val="2847CBF0"/>
    <w:rsid w:val="2847DFE1"/>
    <w:rsid w:val="28486D57"/>
    <w:rsid w:val="284A5211"/>
    <w:rsid w:val="284C5861"/>
    <w:rsid w:val="284C6E9F"/>
    <w:rsid w:val="284F2FAA"/>
    <w:rsid w:val="284F3DDD"/>
    <w:rsid w:val="285799AF"/>
    <w:rsid w:val="285896C7"/>
    <w:rsid w:val="285982D5"/>
    <w:rsid w:val="28599328"/>
    <w:rsid w:val="285AED4C"/>
    <w:rsid w:val="28620C8E"/>
    <w:rsid w:val="28625D3D"/>
    <w:rsid w:val="28639AF0"/>
    <w:rsid w:val="2864E461"/>
    <w:rsid w:val="2866AE91"/>
    <w:rsid w:val="2868AAFC"/>
    <w:rsid w:val="286EAB40"/>
    <w:rsid w:val="286EFD32"/>
    <w:rsid w:val="2873C652"/>
    <w:rsid w:val="28747D6B"/>
    <w:rsid w:val="2874E69E"/>
    <w:rsid w:val="2879266C"/>
    <w:rsid w:val="287C088D"/>
    <w:rsid w:val="2883F7BB"/>
    <w:rsid w:val="2884AA16"/>
    <w:rsid w:val="28854300"/>
    <w:rsid w:val="28884161"/>
    <w:rsid w:val="288B1936"/>
    <w:rsid w:val="28928CD0"/>
    <w:rsid w:val="28958068"/>
    <w:rsid w:val="2895AA60"/>
    <w:rsid w:val="28968B3E"/>
    <w:rsid w:val="289EBB9D"/>
    <w:rsid w:val="289EF88F"/>
    <w:rsid w:val="289FEE05"/>
    <w:rsid w:val="28A265F9"/>
    <w:rsid w:val="28A391E2"/>
    <w:rsid w:val="28A49CC5"/>
    <w:rsid w:val="28A5914F"/>
    <w:rsid w:val="28A93F68"/>
    <w:rsid w:val="28ABC097"/>
    <w:rsid w:val="28ACD28F"/>
    <w:rsid w:val="28ACF1D1"/>
    <w:rsid w:val="28B2853D"/>
    <w:rsid w:val="28B3F7A1"/>
    <w:rsid w:val="28B4116C"/>
    <w:rsid w:val="28B48B99"/>
    <w:rsid w:val="28B6CF70"/>
    <w:rsid w:val="28B70C48"/>
    <w:rsid w:val="28B71749"/>
    <w:rsid w:val="28B8BF45"/>
    <w:rsid w:val="28BE34D9"/>
    <w:rsid w:val="28C24943"/>
    <w:rsid w:val="28C5CEC3"/>
    <w:rsid w:val="28C86A7D"/>
    <w:rsid w:val="28CA758F"/>
    <w:rsid w:val="28CD5E26"/>
    <w:rsid w:val="28CDDB79"/>
    <w:rsid w:val="28D15B9B"/>
    <w:rsid w:val="28D2CCF9"/>
    <w:rsid w:val="28D4D125"/>
    <w:rsid w:val="28D6B0EF"/>
    <w:rsid w:val="28D7E3B2"/>
    <w:rsid w:val="28DA74AC"/>
    <w:rsid w:val="28DBA657"/>
    <w:rsid w:val="28DBE6DE"/>
    <w:rsid w:val="28DC739E"/>
    <w:rsid w:val="28DD77FC"/>
    <w:rsid w:val="28DD8C82"/>
    <w:rsid w:val="28DE2692"/>
    <w:rsid w:val="28E02DA2"/>
    <w:rsid w:val="28E19EEA"/>
    <w:rsid w:val="28E3FAF5"/>
    <w:rsid w:val="28E92F61"/>
    <w:rsid w:val="28EAA244"/>
    <w:rsid w:val="28EB77F8"/>
    <w:rsid w:val="28EF962D"/>
    <w:rsid w:val="28F459CE"/>
    <w:rsid w:val="28F55C25"/>
    <w:rsid w:val="28F6165A"/>
    <w:rsid w:val="28F92EB4"/>
    <w:rsid w:val="28FE88A6"/>
    <w:rsid w:val="28FF8653"/>
    <w:rsid w:val="29033FF8"/>
    <w:rsid w:val="29064E93"/>
    <w:rsid w:val="2906CF4C"/>
    <w:rsid w:val="290AEB7D"/>
    <w:rsid w:val="290E54EE"/>
    <w:rsid w:val="290F2828"/>
    <w:rsid w:val="2913CB2A"/>
    <w:rsid w:val="29145A5B"/>
    <w:rsid w:val="2917232F"/>
    <w:rsid w:val="29173AB7"/>
    <w:rsid w:val="29174DF6"/>
    <w:rsid w:val="29183FCB"/>
    <w:rsid w:val="291C2714"/>
    <w:rsid w:val="291CB2F3"/>
    <w:rsid w:val="291D1776"/>
    <w:rsid w:val="2920E334"/>
    <w:rsid w:val="2926C7AF"/>
    <w:rsid w:val="2932ACF6"/>
    <w:rsid w:val="2935238B"/>
    <w:rsid w:val="293608A7"/>
    <w:rsid w:val="293662A3"/>
    <w:rsid w:val="293A2F8D"/>
    <w:rsid w:val="293B91F7"/>
    <w:rsid w:val="293DF799"/>
    <w:rsid w:val="294506B5"/>
    <w:rsid w:val="29453646"/>
    <w:rsid w:val="294605AF"/>
    <w:rsid w:val="2947F9EB"/>
    <w:rsid w:val="294AFB94"/>
    <w:rsid w:val="294D2C35"/>
    <w:rsid w:val="295045E9"/>
    <w:rsid w:val="295D0952"/>
    <w:rsid w:val="295F1689"/>
    <w:rsid w:val="295FC90C"/>
    <w:rsid w:val="2961425D"/>
    <w:rsid w:val="2962F3E9"/>
    <w:rsid w:val="29631E82"/>
    <w:rsid w:val="29631FA9"/>
    <w:rsid w:val="29633F6A"/>
    <w:rsid w:val="29647235"/>
    <w:rsid w:val="2966CA1D"/>
    <w:rsid w:val="2966DEF3"/>
    <w:rsid w:val="2968235B"/>
    <w:rsid w:val="29686A96"/>
    <w:rsid w:val="2968F1C2"/>
    <w:rsid w:val="296A13B7"/>
    <w:rsid w:val="296A5C53"/>
    <w:rsid w:val="296E0F91"/>
    <w:rsid w:val="296FB801"/>
    <w:rsid w:val="29707BCF"/>
    <w:rsid w:val="297B8862"/>
    <w:rsid w:val="297BDC52"/>
    <w:rsid w:val="297CED61"/>
    <w:rsid w:val="298136CD"/>
    <w:rsid w:val="29841F70"/>
    <w:rsid w:val="29845F28"/>
    <w:rsid w:val="29848506"/>
    <w:rsid w:val="29888C04"/>
    <w:rsid w:val="2989BEEC"/>
    <w:rsid w:val="298C05CB"/>
    <w:rsid w:val="298CD0F6"/>
    <w:rsid w:val="298D258E"/>
    <w:rsid w:val="29951BC3"/>
    <w:rsid w:val="2996D5E9"/>
    <w:rsid w:val="29995871"/>
    <w:rsid w:val="299FB4BE"/>
    <w:rsid w:val="299FF7AB"/>
    <w:rsid w:val="29A68A78"/>
    <w:rsid w:val="29A72832"/>
    <w:rsid w:val="29A8FBA0"/>
    <w:rsid w:val="29A99F1B"/>
    <w:rsid w:val="29AD6AC3"/>
    <w:rsid w:val="29AF44D4"/>
    <w:rsid w:val="29B2133F"/>
    <w:rsid w:val="29B4EECA"/>
    <w:rsid w:val="29B54182"/>
    <w:rsid w:val="29B90B94"/>
    <w:rsid w:val="29B98663"/>
    <w:rsid w:val="29BC52C2"/>
    <w:rsid w:val="29C22335"/>
    <w:rsid w:val="29C257BF"/>
    <w:rsid w:val="29C4DCCD"/>
    <w:rsid w:val="29C658AB"/>
    <w:rsid w:val="29C938A2"/>
    <w:rsid w:val="29C952C7"/>
    <w:rsid w:val="29CF141A"/>
    <w:rsid w:val="29CFF3C3"/>
    <w:rsid w:val="29D0445A"/>
    <w:rsid w:val="29D74F7A"/>
    <w:rsid w:val="29D768E9"/>
    <w:rsid w:val="29D7B9FE"/>
    <w:rsid w:val="29DAA090"/>
    <w:rsid w:val="29DD9708"/>
    <w:rsid w:val="29DE67B0"/>
    <w:rsid w:val="29DE7932"/>
    <w:rsid w:val="29DEAA5B"/>
    <w:rsid w:val="29DF0B05"/>
    <w:rsid w:val="29DF2A86"/>
    <w:rsid w:val="29E9CA73"/>
    <w:rsid w:val="29EB25CA"/>
    <w:rsid w:val="29ED861F"/>
    <w:rsid w:val="29EE1D2A"/>
    <w:rsid w:val="29EE25AA"/>
    <w:rsid w:val="29F2C25B"/>
    <w:rsid w:val="29F30506"/>
    <w:rsid w:val="29F3F323"/>
    <w:rsid w:val="29F764DE"/>
    <w:rsid w:val="29FA4F87"/>
    <w:rsid w:val="29FB7895"/>
    <w:rsid w:val="29FF49DA"/>
    <w:rsid w:val="29FFEBD0"/>
    <w:rsid w:val="2A035EFA"/>
    <w:rsid w:val="2A07A160"/>
    <w:rsid w:val="2A08BD72"/>
    <w:rsid w:val="2A09CB88"/>
    <w:rsid w:val="2A13C954"/>
    <w:rsid w:val="2A1455A5"/>
    <w:rsid w:val="2A1BB317"/>
    <w:rsid w:val="2A1CAA3D"/>
    <w:rsid w:val="2A1DB79F"/>
    <w:rsid w:val="2A1FFF7A"/>
    <w:rsid w:val="2A20F0A5"/>
    <w:rsid w:val="2A22A7FC"/>
    <w:rsid w:val="2A25B740"/>
    <w:rsid w:val="2A296742"/>
    <w:rsid w:val="2A2E3973"/>
    <w:rsid w:val="2A2FCE1C"/>
    <w:rsid w:val="2A30A296"/>
    <w:rsid w:val="2A327C78"/>
    <w:rsid w:val="2A347C8A"/>
    <w:rsid w:val="2A34C881"/>
    <w:rsid w:val="2A34DEB3"/>
    <w:rsid w:val="2A361B77"/>
    <w:rsid w:val="2A383908"/>
    <w:rsid w:val="2A3BAF3A"/>
    <w:rsid w:val="2A3DD5BB"/>
    <w:rsid w:val="2A3DD995"/>
    <w:rsid w:val="2A3E8FB2"/>
    <w:rsid w:val="2A3F488B"/>
    <w:rsid w:val="2A426273"/>
    <w:rsid w:val="2A476636"/>
    <w:rsid w:val="2A48CC10"/>
    <w:rsid w:val="2A4A05FE"/>
    <w:rsid w:val="2A4DC4D0"/>
    <w:rsid w:val="2A518E38"/>
    <w:rsid w:val="2A5730C5"/>
    <w:rsid w:val="2A59EF0C"/>
    <w:rsid w:val="2A5D0E14"/>
    <w:rsid w:val="2A64FDE0"/>
    <w:rsid w:val="2A663739"/>
    <w:rsid w:val="2A674397"/>
    <w:rsid w:val="2A678B45"/>
    <w:rsid w:val="2A695A03"/>
    <w:rsid w:val="2A698155"/>
    <w:rsid w:val="2A6AFD29"/>
    <w:rsid w:val="2A6E3545"/>
    <w:rsid w:val="2A6E5461"/>
    <w:rsid w:val="2A726CD2"/>
    <w:rsid w:val="2A740390"/>
    <w:rsid w:val="2A74FB02"/>
    <w:rsid w:val="2A76CD53"/>
    <w:rsid w:val="2A773398"/>
    <w:rsid w:val="2A78AA15"/>
    <w:rsid w:val="2A814C1A"/>
    <w:rsid w:val="2A8AC92D"/>
    <w:rsid w:val="2A8BA873"/>
    <w:rsid w:val="2A8D0457"/>
    <w:rsid w:val="2A8D4AB9"/>
    <w:rsid w:val="2A91C6A2"/>
    <w:rsid w:val="2A91CD33"/>
    <w:rsid w:val="2A959962"/>
    <w:rsid w:val="2A97431C"/>
    <w:rsid w:val="2A9AECA5"/>
    <w:rsid w:val="2A9F3397"/>
    <w:rsid w:val="2A9FB23A"/>
    <w:rsid w:val="2AA227F7"/>
    <w:rsid w:val="2AA4099B"/>
    <w:rsid w:val="2AA54FB8"/>
    <w:rsid w:val="2AA5CC14"/>
    <w:rsid w:val="2AAAD23D"/>
    <w:rsid w:val="2AB2481C"/>
    <w:rsid w:val="2AB3FD86"/>
    <w:rsid w:val="2AB5178F"/>
    <w:rsid w:val="2AB57472"/>
    <w:rsid w:val="2AB80332"/>
    <w:rsid w:val="2ABFF29A"/>
    <w:rsid w:val="2AC1B050"/>
    <w:rsid w:val="2AC48387"/>
    <w:rsid w:val="2AC7CC77"/>
    <w:rsid w:val="2AC7DB12"/>
    <w:rsid w:val="2AC830C5"/>
    <w:rsid w:val="2ACA578A"/>
    <w:rsid w:val="2ACBD1AF"/>
    <w:rsid w:val="2ACC5A70"/>
    <w:rsid w:val="2ACF5040"/>
    <w:rsid w:val="2AD00E5F"/>
    <w:rsid w:val="2AD05F15"/>
    <w:rsid w:val="2AD1C0D4"/>
    <w:rsid w:val="2AD31FF6"/>
    <w:rsid w:val="2AD94ADD"/>
    <w:rsid w:val="2AD9E61B"/>
    <w:rsid w:val="2ADA2A85"/>
    <w:rsid w:val="2ADE4201"/>
    <w:rsid w:val="2ADF3B19"/>
    <w:rsid w:val="2ADFA1D3"/>
    <w:rsid w:val="2AE0F2D7"/>
    <w:rsid w:val="2AE1B219"/>
    <w:rsid w:val="2AE1B69A"/>
    <w:rsid w:val="2AE4D8F7"/>
    <w:rsid w:val="2AEA899C"/>
    <w:rsid w:val="2AEBCD27"/>
    <w:rsid w:val="2AEE0F0A"/>
    <w:rsid w:val="2AEE50A4"/>
    <w:rsid w:val="2AF3FA0E"/>
    <w:rsid w:val="2AF4D87C"/>
    <w:rsid w:val="2AF6A20A"/>
    <w:rsid w:val="2AF7A1BD"/>
    <w:rsid w:val="2AF7C92F"/>
    <w:rsid w:val="2AFBDC36"/>
    <w:rsid w:val="2AFEEF2E"/>
    <w:rsid w:val="2B00E1AF"/>
    <w:rsid w:val="2B0ACF3C"/>
    <w:rsid w:val="2B0B4EC7"/>
    <w:rsid w:val="2B0D54B1"/>
    <w:rsid w:val="2B0F66D5"/>
    <w:rsid w:val="2B105E46"/>
    <w:rsid w:val="2B111043"/>
    <w:rsid w:val="2B11C6A5"/>
    <w:rsid w:val="2B12880D"/>
    <w:rsid w:val="2B199404"/>
    <w:rsid w:val="2B1D8A60"/>
    <w:rsid w:val="2B235B4C"/>
    <w:rsid w:val="2B2DAB48"/>
    <w:rsid w:val="2B38C285"/>
    <w:rsid w:val="2B3ADC53"/>
    <w:rsid w:val="2B3B30BC"/>
    <w:rsid w:val="2B3B5481"/>
    <w:rsid w:val="2B3C5DA1"/>
    <w:rsid w:val="2B3DB18F"/>
    <w:rsid w:val="2B3DDACD"/>
    <w:rsid w:val="2B3DEBE0"/>
    <w:rsid w:val="2B42EEC9"/>
    <w:rsid w:val="2B431FFB"/>
    <w:rsid w:val="2B555CA1"/>
    <w:rsid w:val="2B5880E3"/>
    <w:rsid w:val="2B62C024"/>
    <w:rsid w:val="2B63EC10"/>
    <w:rsid w:val="2B660259"/>
    <w:rsid w:val="2B662650"/>
    <w:rsid w:val="2B66A543"/>
    <w:rsid w:val="2B67D3EF"/>
    <w:rsid w:val="2B690C3B"/>
    <w:rsid w:val="2B6CCFFD"/>
    <w:rsid w:val="2B6D17AD"/>
    <w:rsid w:val="2B70E99E"/>
    <w:rsid w:val="2B750811"/>
    <w:rsid w:val="2B766B29"/>
    <w:rsid w:val="2B7D634B"/>
    <w:rsid w:val="2B817086"/>
    <w:rsid w:val="2B81CB03"/>
    <w:rsid w:val="2B871E9D"/>
    <w:rsid w:val="2B8B6544"/>
    <w:rsid w:val="2B8BD88A"/>
    <w:rsid w:val="2B8C7447"/>
    <w:rsid w:val="2B94AEDD"/>
    <w:rsid w:val="2B96A68A"/>
    <w:rsid w:val="2B981BD0"/>
    <w:rsid w:val="2B989272"/>
    <w:rsid w:val="2B9B9D0A"/>
    <w:rsid w:val="2B9CECD4"/>
    <w:rsid w:val="2B9E44C6"/>
    <w:rsid w:val="2B9FA0EE"/>
    <w:rsid w:val="2B9FF5F3"/>
    <w:rsid w:val="2BA25E5C"/>
    <w:rsid w:val="2BA35471"/>
    <w:rsid w:val="2BA37ED0"/>
    <w:rsid w:val="2BA4A967"/>
    <w:rsid w:val="2BA6313C"/>
    <w:rsid w:val="2BAA876F"/>
    <w:rsid w:val="2BB0535D"/>
    <w:rsid w:val="2BB342ED"/>
    <w:rsid w:val="2BB561AB"/>
    <w:rsid w:val="2BB7AC5E"/>
    <w:rsid w:val="2BB8240C"/>
    <w:rsid w:val="2BBB2FD0"/>
    <w:rsid w:val="2BBCF884"/>
    <w:rsid w:val="2BBEBF10"/>
    <w:rsid w:val="2BBEDFA5"/>
    <w:rsid w:val="2BBF00A6"/>
    <w:rsid w:val="2BBF4D13"/>
    <w:rsid w:val="2BBFDFAB"/>
    <w:rsid w:val="2BC07A54"/>
    <w:rsid w:val="2BC28E2F"/>
    <w:rsid w:val="2BC5B82A"/>
    <w:rsid w:val="2BCAD4AF"/>
    <w:rsid w:val="2BCCD8FD"/>
    <w:rsid w:val="2BCF88EE"/>
    <w:rsid w:val="2BD2F990"/>
    <w:rsid w:val="2BD6CD3C"/>
    <w:rsid w:val="2BD9F268"/>
    <w:rsid w:val="2BDA20A9"/>
    <w:rsid w:val="2BDABCE7"/>
    <w:rsid w:val="2BDB077A"/>
    <w:rsid w:val="2BDD1F78"/>
    <w:rsid w:val="2BDF5A6F"/>
    <w:rsid w:val="2BEA83B6"/>
    <w:rsid w:val="2BEA98FB"/>
    <w:rsid w:val="2BED15E6"/>
    <w:rsid w:val="2BF0D655"/>
    <w:rsid w:val="2BF0DC57"/>
    <w:rsid w:val="2BF30596"/>
    <w:rsid w:val="2BF44AEA"/>
    <w:rsid w:val="2BF4FCD8"/>
    <w:rsid w:val="2BF5E7CB"/>
    <w:rsid w:val="2BF78B50"/>
    <w:rsid w:val="2BF7F21C"/>
    <w:rsid w:val="2BF93010"/>
    <w:rsid w:val="2C01699E"/>
    <w:rsid w:val="2C01978B"/>
    <w:rsid w:val="2C04CDB4"/>
    <w:rsid w:val="2C04DBA2"/>
    <w:rsid w:val="2C074655"/>
    <w:rsid w:val="2C09A371"/>
    <w:rsid w:val="2C0B1553"/>
    <w:rsid w:val="2C0BE0C8"/>
    <w:rsid w:val="2C119DB4"/>
    <w:rsid w:val="2C142324"/>
    <w:rsid w:val="2C1A34CA"/>
    <w:rsid w:val="2C1A8904"/>
    <w:rsid w:val="2C1FE13B"/>
    <w:rsid w:val="2C200DC4"/>
    <w:rsid w:val="2C237C6B"/>
    <w:rsid w:val="2C23C105"/>
    <w:rsid w:val="2C29CC06"/>
    <w:rsid w:val="2C33C413"/>
    <w:rsid w:val="2C386A9D"/>
    <w:rsid w:val="2C3C7D02"/>
    <w:rsid w:val="2C3D7A30"/>
    <w:rsid w:val="2C4567E4"/>
    <w:rsid w:val="2C47A796"/>
    <w:rsid w:val="2C4B3DD3"/>
    <w:rsid w:val="2C4ECC9B"/>
    <w:rsid w:val="2C4F3DD0"/>
    <w:rsid w:val="2C513DB6"/>
    <w:rsid w:val="2C51736E"/>
    <w:rsid w:val="2C54CD81"/>
    <w:rsid w:val="2C56AFEA"/>
    <w:rsid w:val="2C577083"/>
    <w:rsid w:val="2C58C5A2"/>
    <w:rsid w:val="2C592352"/>
    <w:rsid w:val="2C59C4DC"/>
    <w:rsid w:val="2C5AF30F"/>
    <w:rsid w:val="2C5B9CE1"/>
    <w:rsid w:val="2C5C1D25"/>
    <w:rsid w:val="2C5CB013"/>
    <w:rsid w:val="2C622FE1"/>
    <w:rsid w:val="2C625D3C"/>
    <w:rsid w:val="2C6664AC"/>
    <w:rsid w:val="2C6CF483"/>
    <w:rsid w:val="2C703A8F"/>
    <w:rsid w:val="2C721348"/>
    <w:rsid w:val="2C73375B"/>
    <w:rsid w:val="2C734075"/>
    <w:rsid w:val="2C744E7B"/>
    <w:rsid w:val="2C775EE1"/>
    <w:rsid w:val="2C7C6D10"/>
    <w:rsid w:val="2C7D0F2F"/>
    <w:rsid w:val="2C7E25E0"/>
    <w:rsid w:val="2C7EF37C"/>
    <w:rsid w:val="2C7FB3E1"/>
    <w:rsid w:val="2C82A4EA"/>
    <w:rsid w:val="2C83C1E5"/>
    <w:rsid w:val="2C85618F"/>
    <w:rsid w:val="2C89FE0D"/>
    <w:rsid w:val="2C8C3503"/>
    <w:rsid w:val="2C8E1923"/>
    <w:rsid w:val="2C8EBB6A"/>
    <w:rsid w:val="2C91C630"/>
    <w:rsid w:val="2C92726B"/>
    <w:rsid w:val="2C967CB4"/>
    <w:rsid w:val="2C96AC0A"/>
    <w:rsid w:val="2C96CDEA"/>
    <w:rsid w:val="2C9ACB3D"/>
    <w:rsid w:val="2C9DA304"/>
    <w:rsid w:val="2C9EC0CE"/>
    <w:rsid w:val="2CA6CFDE"/>
    <w:rsid w:val="2CA8E3FB"/>
    <w:rsid w:val="2CABA47E"/>
    <w:rsid w:val="2CAC20BF"/>
    <w:rsid w:val="2CAF3103"/>
    <w:rsid w:val="2CB08FA3"/>
    <w:rsid w:val="2CB2EBEF"/>
    <w:rsid w:val="2CB39D1B"/>
    <w:rsid w:val="2CB3A115"/>
    <w:rsid w:val="2CB4BCE4"/>
    <w:rsid w:val="2CB65D7F"/>
    <w:rsid w:val="2CB811E6"/>
    <w:rsid w:val="2CBF5C20"/>
    <w:rsid w:val="2CBF6A22"/>
    <w:rsid w:val="2CC1000D"/>
    <w:rsid w:val="2CC60759"/>
    <w:rsid w:val="2CC8EEAE"/>
    <w:rsid w:val="2CCC445E"/>
    <w:rsid w:val="2CCC7F97"/>
    <w:rsid w:val="2CCE1A39"/>
    <w:rsid w:val="2CD0608F"/>
    <w:rsid w:val="2CD3FC9A"/>
    <w:rsid w:val="2CD4BFC9"/>
    <w:rsid w:val="2CDD7E8D"/>
    <w:rsid w:val="2CDDA175"/>
    <w:rsid w:val="2CDEC8F4"/>
    <w:rsid w:val="2CE17B3B"/>
    <w:rsid w:val="2CE1C5CE"/>
    <w:rsid w:val="2CE83B2A"/>
    <w:rsid w:val="2CEE8600"/>
    <w:rsid w:val="2CF20C3F"/>
    <w:rsid w:val="2CF34393"/>
    <w:rsid w:val="2CF81D12"/>
    <w:rsid w:val="2CF8E01B"/>
    <w:rsid w:val="2CF97E2C"/>
    <w:rsid w:val="2CFA0142"/>
    <w:rsid w:val="2CFA9175"/>
    <w:rsid w:val="2CFDB5A5"/>
    <w:rsid w:val="2CFE2576"/>
    <w:rsid w:val="2CFEB652"/>
    <w:rsid w:val="2CFF6ED8"/>
    <w:rsid w:val="2D06F121"/>
    <w:rsid w:val="2D070E9A"/>
    <w:rsid w:val="2D079EB1"/>
    <w:rsid w:val="2D0AB254"/>
    <w:rsid w:val="2D0BE144"/>
    <w:rsid w:val="2D0BF353"/>
    <w:rsid w:val="2D0CA043"/>
    <w:rsid w:val="2D0E04FB"/>
    <w:rsid w:val="2D10D05D"/>
    <w:rsid w:val="2D15EF62"/>
    <w:rsid w:val="2D17022B"/>
    <w:rsid w:val="2D17A536"/>
    <w:rsid w:val="2D1BF32B"/>
    <w:rsid w:val="2D209254"/>
    <w:rsid w:val="2D22F3DB"/>
    <w:rsid w:val="2D246197"/>
    <w:rsid w:val="2D256B7D"/>
    <w:rsid w:val="2D264FF7"/>
    <w:rsid w:val="2D2B89E3"/>
    <w:rsid w:val="2D2F5B7D"/>
    <w:rsid w:val="2D311E8F"/>
    <w:rsid w:val="2D3751C5"/>
    <w:rsid w:val="2D389C33"/>
    <w:rsid w:val="2D3A7F3F"/>
    <w:rsid w:val="2D3B53D8"/>
    <w:rsid w:val="2D4736B0"/>
    <w:rsid w:val="2D492987"/>
    <w:rsid w:val="2D49C5AC"/>
    <w:rsid w:val="2D4AE450"/>
    <w:rsid w:val="2D527CB0"/>
    <w:rsid w:val="2D5BD02B"/>
    <w:rsid w:val="2D5E5D60"/>
    <w:rsid w:val="2D610804"/>
    <w:rsid w:val="2D64ACD6"/>
    <w:rsid w:val="2D681BC6"/>
    <w:rsid w:val="2D6D30D5"/>
    <w:rsid w:val="2D6EB799"/>
    <w:rsid w:val="2D76BEF9"/>
    <w:rsid w:val="2D76C35E"/>
    <w:rsid w:val="2D79A79E"/>
    <w:rsid w:val="2D7BB83B"/>
    <w:rsid w:val="2D7CC853"/>
    <w:rsid w:val="2D7E6322"/>
    <w:rsid w:val="2D800142"/>
    <w:rsid w:val="2D81172B"/>
    <w:rsid w:val="2D8271CB"/>
    <w:rsid w:val="2D827E4A"/>
    <w:rsid w:val="2D855FB2"/>
    <w:rsid w:val="2D8B231E"/>
    <w:rsid w:val="2D8C5BD1"/>
    <w:rsid w:val="2D8FA77E"/>
    <w:rsid w:val="2D93CAAF"/>
    <w:rsid w:val="2D96C237"/>
    <w:rsid w:val="2D9C6D4B"/>
    <w:rsid w:val="2D9D3818"/>
    <w:rsid w:val="2DA19564"/>
    <w:rsid w:val="2DA30FE9"/>
    <w:rsid w:val="2DA63891"/>
    <w:rsid w:val="2DB06416"/>
    <w:rsid w:val="2DB75F81"/>
    <w:rsid w:val="2DB8C97A"/>
    <w:rsid w:val="2DBB6A0F"/>
    <w:rsid w:val="2DBDDA4D"/>
    <w:rsid w:val="2DC0A962"/>
    <w:rsid w:val="2DC1505A"/>
    <w:rsid w:val="2DC1A481"/>
    <w:rsid w:val="2DC22956"/>
    <w:rsid w:val="2DC6EBAF"/>
    <w:rsid w:val="2DCB3D3F"/>
    <w:rsid w:val="2DCF4C73"/>
    <w:rsid w:val="2DD8EFB3"/>
    <w:rsid w:val="2DD91D6F"/>
    <w:rsid w:val="2DDC9044"/>
    <w:rsid w:val="2DDF93F4"/>
    <w:rsid w:val="2DE40F25"/>
    <w:rsid w:val="2DE6EE35"/>
    <w:rsid w:val="2DE8B5F0"/>
    <w:rsid w:val="2DF4A233"/>
    <w:rsid w:val="2DF94734"/>
    <w:rsid w:val="2DFBC3EC"/>
    <w:rsid w:val="2DFBED62"/>
    <w:rsid w:val="2DFCEE80"/>
    <w:rsid w:val="2DFFCD25"/>
    <w:rsid w:val="2E045606"/>
    <w:rsid w:val="2E07B225"/>
    <w:rsid w:val="2E0F359E"/>
    <w:rsid w:val="2E1183B9"/>
    <w:rsid w:val="2E127F15"/>
    <w:rsid w:val="2E12EE40"/>
    <w:rsid w:val="2E13D2D7"/>
    <w:rsid w:val="2E14A851"/>
    <w:rsid w:val="2E15701F"/>
    <w:rsid w:val="2E1A5C01"/>
    <w:rsid w:val="2E1DB163"/>
    <w:rsid w:val="2E1EDB9C"/>
    <w:rsid w:val="2E22BCE4"/>
    <w:rsid w:val="2E23AAF0"/>
    <w:rsid w:val="2E28BB77"/>
    <w:rsid w:val="2E2AFF3B"/>
    <w:rsid w:val="2E2D9691"/>
    <w:rsid w:val="2E2E32B3"/>
    <w:rsid w:val="2E2E6A0C"/>
    <w:rsid w:val="2E2E9971"/>
    <w:rsid w:val="2E2F14C9"/>
    <w:rsid w:val="2E30C507"/>
    <w:rsid w:val="2E354A9C"/>
    <w:rsid w:val="2E36614A"/>
    <w:rsid w:val="2E38D0F7"/>
    <w:rsid w:val="2E3BB181"/>
    <w:rsid w:val="2E3DED76"/>
    <w:rsid w:val="2E3E3C35"/>
    <w:rsid w:val="2E3EA743"/>
    <w:rsid w:val="2E4015DE"/>
    <w:rsid w:val="2E40C8D4"/>
    <w:rsid w:val="2E428671"/>
    <w:rsid w:val="2E44C17F"/>
    <w:rsid w:val="2E459817"/>
    <w:rsid w:val="2E48E17C"/>
    <w:rsid w:val="2E4F6EBC"/>
    <w:rsid w:val="2E50BAD1"/>
    <w:rsid w:val="2E5B856B"/>
    <w:rsid w:val="2E5BB9B8"/>
    <w:rsid w:val="2E605C93"/>
    <w:rsid w:val="2E60D395"/>
    <w:rsid w:val="2E621863"/>
    <w:rsid w:val="2E641510"/>
    <w:rsid w:val="2E6856CC"/>
    <w:rsid w:val="2E69BE9D"/>
    <w:rsid w:val="2E6AF4DD"/>
    <w:rsid w:val="2E736236"/>
    <w:rsid w:val="2E77C203"/>
    <w:rsid w:val="2E7C2B81"/>
    <w:rsid w:val="2E7C341B"/>
    <w:rsid w:val="2E7E591C"/>
    <w:rsid w:val="2E83EB6A"/>
    <w:rsid w:val="2E8656D3"/>
    <w:rsid w:val="2E88DF9D"/>
    <w:rsid w:val="2E89DF34"/>
    <w:rsid w:val="2E8DF689"/>
    <w:rsid w:val="2E909421"/>
    <w:rsid w:val="2E925782"/>
    <w:rsid w:val="2E954A33"/>
    <w:rsid w:val="2E9B4E92"/>
    <w:rsid w:val="2E9B8B57"/>
    <w:rsid w:val="2EA286A9"/>
    <w:rsid w:val="2EA56E16"/>
    <w:rsid w:val="2EA99C52"/>
    <w:rsid w:val="2EB11276"/>
    <w:rsid w:val="2EB13747"/>
    <w:rsid w:val="2EB2C684"/>
    <w:rsid w:val="2EBC8550"/>
    <w:rsid w:val="2EBE0F11"/>
    <w:rsid w:val="2EBF6A73"/>
    <w:rsid w:val="2EBFF8CB"/>
    <w:rsid w:val="2EC01A27"/>
    <w:rsid w:val="2EC187A0"/>
    <w:rsid w:val="2EC40FFE"/>
    <w:rsid w:val="2EC4D490"/>
    <w:rsid w:val="2EC50BEB"/>
    <w:rsid w:val="2ECAB4E3"/>
    <w:rsid w:val="2ECC68B4"/>
    <w:rsid w:val="2ECCB00B"/>
    <w:rsid w:val="2ECF3D5B"/>
    <w:rsid w:val="2ECFFAD4"/>
    <w:rsid w:val="2ED1AE16"/>
    <w:rsid w:val="2ED1F412"/>
    <w:rsid w:val="2ED996F2"/>
    <w:rsid w:val="2EDE17F2"/>
    <w:rsid w:val="2EE097C1"/>
    <w:rsid w:val="2EE313EF"/>
    <w:rsid w:val="2EE3485B"/>
    <w:rsid w:val="2EE4DC93"/>
    <w:rsid w:val="2EE54964"/>
    <w:rsid w:val="2EE6E0F1"/>
    <w:rsid w:val="2EEBE476"/>
    <w:rsid w:val="2EEE3838"/>
    <w:rsid w:val="2EF22B2B"/>
    <w:rsid w:val="2EF28E12"/>
    <w:rsid w:val="2EF79600"/>
    <w:rsid w:val="2EFA5374"/>
    <w:rsid w:val="2EFC2815"/>
    <w:rsid w:val="2EFC4556"/>
    <w:rsid w:val="2EFCDF6B"/>
    <w:rsid w:val="2F00E127"/>
    <w:rsid w:val="2F0315C6"/>
    <w:rsid w:val="2F038576"/>
    <w:rsid w:val="2F078624"/>
    <w:rsid w:val="2F095B00"/>
    <w:rsid w:val="2F098821"/>
    <w:rsid w:val="2F0B142F"/>
    <w:rsid w:val="2F0BAA02"/>
    <w:rsid w:val="2F0D5000"/>
    <w:rsid w:val="2F10CC61"/>
    <w:rsid w:val="2F1589B1"/>
    <w:rsid w:val="2F159BE7"/>
    <w:rsid w:val="2F16A8EE"/>
    <w:rsid w:val="2F16D8AD"/>
    <w:rsid w:val="2F16FC56"/>
    <w:rsid w:val="2F1BA9F6"/>
    <w:rsid w:val="2F253028"/>
    <w:rsid w:val="2F25B919"/>
    <w:rsid w:val="2F25E568"/>
    <w:rsid w:val="2F272A36"/>
    <w:rsid w:val="2F287673"/>
    <w:rsid w:val="2F35AA47"/>
    <w:rsid w:val="2F38C4BF"/>
    <w:rsid w:val="2F3B65E4"/>
    <w:rsid w:val="2F3D82A3"/>
    <w:rsid w:val="2F40E2F1"/>
    <w:rsid w:val="2F45DF11"/>
    <w:rsid w:val="2F48E183"/>
    <w:rsid w:val="2F4E2B63"/>
    <w:rsid w:val="2F4E8E3C"/>
    <w:rsid w:val="2F4EF00C"/>
    <w:rsid w:val="2F54F669"/>
    <w:rsid w:val="2F55C4AC"/>
    <w:rsid w:val="2F5618D0"/>
    <w:rsid w:val="2F5830AE"/>
    <w:rsid w:val="2F5981AD"/>
    <w:rsid w:val="2F5DCEC9"/>
    <w:rsid w:val="2F5E279A"/>
    <w:rsid w:val="2F601CA0"/>
    <w:rsid w:val="2F634EA3"/>
    <w:rsid w:val="2F646E15"/>
    <w:rsid w:val="2F655EA9"/>
    <w:rsid w:val="2F677416"/>
    <w:rsid w:val="2F692A56"/>
    <w:rsid w:val="2F6AC1A4"/>
    <w:rsid w:val="2F6B7C63"/>
    <w:rsid w:val="2F70F173"/>
    <w:rsid w:val="2F715810"/>
    <w:rsid w:val="2F7312D7"/>
    <w:rsid w:val="2F743892"/>
    <w:rsid w:val="2F770846"/>
    <w:rsid w:val="2F7C875A"/>
    <w:rsid w:val="2F7CC834"/>
    <w:rsid w:val="2F7D3B6D"/>
    <w:rsid w:val="2F826EBA"/>
    <w:rsid w:val="2F8326E9"/>
    <w:rsid w:val="2F8509C0"/>
    <w:rsid w:val="2F8B4F16"/>
    <w:rsid w:val="2F8BC413"/>
    <w:rsid w:val="2F8BCBD7"/>
    <w:rsid w:val="2F8DED84"/>
    <w:rsid w:val="2F926FB2"/>
    <w:rsid w:val="2F9895FD"/>
    <w:rsid w:val="2F9B3468"/>
    <w:rsid w:val="2FA1A5F9"/>
    <w:rsid w:val="2FA44FAD"/>
    <w:rsid w:val="2FA998E4"/>
    <w:rsid w:val="2FADB431"/>
    <w:rsid w:val="2FADEF96"/>
    <w:rsid w:val="2FAEAD16"/>
    <w:rsid w:val="2FAF7316"/>
    <w:rsid w:val="2FB0C649"/>
    <w:rsid w:val="2FBCA0B2"/>
    <w:rsid w:val="2FBDC252"/>
    <w:rsid w:val="2FC20041"/>
    <w:rsid w:val="2FC4FF7B"/>
    <w:rsid w:val="2FC5951C"/>
    <w:rsid w:val="2FC65C09"/>
    <w:rsid w:val="2FC7EBE3"/>
    <w:rsid w:val="2FC966F2"/>
    <w:rsid w:val="2FD61C73"/>
    <w:rsid w:val="2FD803CA"/>
    <w:rsid w:val="2FDF9CC5"/>
    <w:rsid w:val="2FE3854B"/>
    <w:rsid w:val="2FECB848"/>
    <w:rsid w:val="2FF22319"/>
    <w:rsid w:val="2FF23E80"/>
    <w:rsid w:val="2FF39094"/>
    <w:rsid w:val="2FF898F8"/>
    <w:rsid w:val="2FFA1ECE"/>
    <w:rsid w:val="2FFAA9B9"/>
    <w:rsid w:val="2FFE000F"/>
    <w:rsid w:val="300260E2"/>
    <w:rsid w:val="30064E7B"/>
    <w:rsid w:val="30079E36"/>
    <w:rsid w:val="30086138"/>
    <w:rsid w:val="30099ACF"/>
    <w:rsid w:val="300CA2BC"/>
    <w:rsid w:val="30104B87"/>
    <w:rsid w:val="301336F5"/>
    <w:rsid w:val="301369C6"/>
    <w:rsid w:val="3018B0F9"/>
    <w:rsid w:val="30199C3F"/>
    <w:rsid w:val="301A8375"/>
    <w:rsid w:val="301BE059"/>
    <w:rsid w:val="301BF741"/>
    <w:rsid w:val="301F96D7"/>
    <w:rsid w:val="30281523"/>
    <w:rsid w:val="302B424D"/>
    <w:rsid w:val="302F9F17"/>
    <w:rsid w:val="302FD137"/>
    <w:rsid w:val="3031AE5F"/>
    <w:rsid w:val="303271A4"/>
    <w:rsid w:val="30341C83"/>
    <w:rsid w:val="3034A592"/>
    <w:rsid w:val="30371ED8"/>
    <w:rsid w:val="30399261"/>
    <w:rsid w:val="303C3C8D"/>
    <w:rsid w:val="303C842C"/>
    <w:rsid w:val="30410B86"/>
    <w:rsid w:val="304355A6"/>
    <w:rsid w:val="30439B3C"/>
    <w:rsid w:val="30468011"/>
    <w:rsid w:val="30484F5F"/>
    <w:rsid w:val="30497CFE"/>
    <w:rsid w:val="3049CB60"/>
    <w:rsid w:val="30526E27"/>
    <w:rsid w:val="3052ED85"/>
    <w:rsid w:val="3055A436"/>
    <w:rsid w:val="305A30AC"/>
    <w:rsid w:val="305A6D16"/>
    <w:rsid w:val="30622442"/>
    <w:rsid w:val="3062B1F3"/>
    <w:rsid w:val="3064CEEF"/>
    <w:rsid w:val="3066C81C"/>
    <w:rsid w:val="306889C8"/>
    <w:rsid w:val="306F680F"/>
    <w:rsid w:val="3075E143"/>
    <w:rsid w:val="307B8AC4"/>
    <w:rsid w:val="3080C5CE"/>
    <w:rsid w:val="3084336B"/>
    <w:rsid w:val="30850D06"/>
    <w:rsid w:val="308587A6"/>
    <w:rsid w:val="30865007"/>
    <w:rsid w:val="3087C370"/>
    <w:rsid w:val="308A1D4A"/>
    <w:rsid w:val="308A35A2"/>
    <w:rsid w:val="308A4BA4"/>
    <w:rsid w:val="308EB01D"/>
    <w:rsid w:val="3094888F"/>
    <w:rsid w:val="3094C7EE"/>
    <w:rsid w:val="30962E2A"/>
    <w:rsid w:val="30965542"/>
    <w:rsid w:val="3096BA46"/>
    <w:rsid w:val="309717FF"/>
    <w:rsid w:val="309DAA90"/>
    <w:rsid w:val="309EB86A"/>
    <w:rsid w:val="30A0532B"/>
    <w:rsid w:val="30A1EEC2"/>
    <w:rsid w:val="30A59043"/>
    <w:rsid w:val="30A75560"/>
    <w:rsid w:val="30A8D722"/>
    <w:rsid w:val="30A9A6E7"/>
    <w:rsid w:val="30A9DE1B"/>
    <w:rsid w:val="30AA85C4"/>
    <w:rsid w:val="30B706E7"/>
    <w:rsid w:val="30BA0903"/>
    <w:rsid w:val="30BABF1F"/>
    <w:rsid w:val="30BBD4E9"/>
    <w:rsid w:val="30BDD620"/>
    <w:rsid w:val="30BF4791"/>
    <w:rsid w:val="30C07990"/>
    <w:rsid w:val="30C0EE0B"/>
    <w:rsid w:val="30C10111"/>
    <w:rsid w:val="30C746FA"/>
    <w:rsid w:val="30C82402"/>
    <w:rsid w:val="30C9E126"/>
    <w:rsid w:val="30CAB86C"/>
    <w:rsid w:val="30CAB9CD"/>
    <w:rsid w:val="30D7A81D"/>
    <w:rsid w:val="30E3E25F"/>
    <w:rsid w:val="30E5131C"/>
    <w:rsid w:val="30E560F2"/>
    <w:rsid w:val="30E5B7E3"/>
    <w:rsid w:val="30E6606E"/>
    <w:rsid w:val="30E73079"/>
    <w:rsid w:val="30E8FFBE"/>
    <w:rsid w:val="30F1FCB1"/>
    <w:rsid w:val="30F3D67B"/>
    <w:rsid w:val="30F3E5A3"/>
    <w:rsid w:val="30FD8D66"/>
    <w:rsid w:val="31008097"/>
    <w:rsid w:val="31022FF8"/>
    <w:rsid w:val="31074A6E"/>
    <w:rsid w:val="3108E40A"/>
    <w:rsid w:val="310996FC"/>
    <w:rsid w:val="310AA44E"/>
    <w:rsid w:val="310D9418"/>
    <w:rsid w:val="310EE338"/>
    <w:rsid w:val="3110F041"/>
    <w:rsid w:val="31123FBC"/>
    <w:rsid w:val="31152CBF"/>
    <w:rsid w:val="3117ECF9"/>
    <w:rsid w:val="3119AEF0"/>
    <w:rsid w:val="311A0235"/>
    <w:rsid w:val="311B2C3B"/>
    <w:rsid w:val="311B6700"/>
    <w:rsid w:val="311CED0B"/>
    <w:rsid w:val="31223D54"/>
    <w:rsid w:val="3122B040"/>
    <w:rsid w:val="31261080"/>
    <w:rsid w:val="3126FDBC"/>
    <w:rsid w:val="3130290B"/>
    <w:rsid w:val="313137CA"/>
    <w:rsid w:val="3135B1CC"/>
    <w:rsid w:val="3138167D"/>
    <w:rsid w:val="313F5F4E"/>
    <w:rsid w:val="313FDFC9"/>
    <w:rsid w:val="314238FD"/>
    <w:rsid w:val="3142BE22"/>
    <w:rsid w:val="3145CF9F"/>
    <w:rsid w:val="3145D89E"/>
    <w:rsid w:val="3146BE4E"/>
    <w:rsid w:val="31481D95"/>
    <w:rsid w:val="314B4377"/>
    <w:rsid w:val="3151DBC2"/>
    <w:rsid w:val="31551660"/>
    <w:rsid w:val="315655E5"/>
    <w:rsid w:val="315857AD"/>
    <w:rsid w:val="31596274"/>
    <w:rsid w:val="315B7333"/>
    <w:rsid w:val="315F8ABA"/>
    <w:rsid w:val="31649BA8"/>
    <w:rsid w:val="316738F3"/>
    <w:rsid w:val="316FA8E6"/>
    <w:rsid w:val="3171E9A3"/>
    <w:rsid w:val="31726453"/>
    <w:rsid w:val="31733BD1"/>
    <w:rsid w:val="31744E56"/>
    <w:rsid w:val="31745F06"/>
    <w:rsid w:val="3175CCA3"/>
    <w:rsid w:val="31763F96"/>
    <w:rsid w:val="3177072E"/>
    <w:rsid w:val="3177D61A"/>
    <w:rsid w:val="3179B69E"/>
    <w:rsid w:val="317C1CC8"/>
    <w:rsid w:val="3180022C"/>
    <w:rsid w:val="31812304"/>
    <w:rsid w:val="31815586"/>
    <w:rsid w:val="3185AA5F"/>
    <w:rsid w:val="3186F261"/>
    <w:rsid w:val="3189669C"/>
    <w:rsid w:val="318A437C"/>
    <w:rsid w:val="318EC153"/>
    <w:rsid w:val="31908330"/>
    <w:rsid w:val="319A1DF6"/>
    <w:rsid w:val="319B0971"/>
    <w:rsid w:val="319C48C2"/>
    <w:rsid w:val="319E26CD"/>
    <w:rsid w:val="319EB8C0"/>
    <w:rsid w:val="319FD183"/>
    <w:rsid w:val="31A35E53"/>
    <w:rsid w:val="31A38660"/>
    <w:rsid w:val="31A7EA95"/>
    <w:rsid w:val="31AF178C"/>
    <w:rsid w:val="31B401C8"/>
    <w:rsid w:val="31B5D8D1"/>
    <w:rsid w:val="31B9AADA"/>
    <w:rsid w:val="31BBE8D4"/>
    <w:rsid w:val="31BCB671"/>
    <w:rsid w:val="31BD4313"/>
    <w:rsid w:val="31C476ED"/>
    <w:rsid w:val="31C5520A"/>
    <w:rsid w:val="31C688AB"/>
    <w:rsid w:val="31C6BD19"/>
    <w:rsid w:val="31C7B2C6"/>
    <w:rsid w:val="31C8B6C8"/>
    <w:rsid w:val="31CA9A76"/>
    <w:rsid w:val="31CBC745"/>
    <w:rsid w:val="31CCDF80"/>
    <w:rsid w:val="31CF2C1F"/>
    <w:rsid w:val="31D2C785"/>
    <w:rsid w:val="31D3AFE2"/>
    <w:rsid w:val="31D6006D"/>
    <w:rsid w:val="31D76EB4"/>
    <w:rsid w:val="31DCA1C6"/>
    <w:rsid w:val="31DF6B9D"/>
    <w:rsid w:val="31E02337"/>
    <w:rsid w:val="31E0D808"/>
    <w:rsid w:val="31E5BA31"/>
    <w:rsid w:val="31E78EDF"/>
    <w:rsid w:val="31E87E74"/>
    <w:rsid w:val="31ED0DD9"/>
    <w:rsid w:val="31EF6DBB"/>
    <w:rsid w:val="31F00D89"/>
    <w:rsid w:val="31F1233C"/>
    <w:rsid w:val="31F2E884"/>
    <w:rsid w:val="31F4B5F9"/>
    <w:rsid w:val="31F66175"/>
    <w:rsid w:val="31F79442"/>
    <w:rsid w:val="31F844B8"/>
    <w:rsid w:val="31F847DA"/>
    <w:rsid w:val="31F8A2DF"/>
    <w:rsid w:val="31FA4287"/>
    <w:rsid w:val="31FB3E6B"/>
    <w:rsid w:val="31FC1FA3"/>
    <w:rsid w:val="32037526"/>
    <w:rsid w:val="3207A957"/>
    <w:rsid w:val="320BF203"/>
    <w:rsid w:val="320F02B1"/>
    <w:rsid w:val="321048BE"/>
    <w:rsid w:val="3212443C"/>
    <w:rsid w:val="321700A4"/>
    <w:rsid w:val="321D2D59"/>
    <w:rsid w:val="321DB99E"/>
    <w:rsid w:val="32249871"/>
    <w:rsid w:val="3224F384"/>
    <w:rsid w:val="32262F2C"/>
    <w:rsid w:val="32273B04"/>
    <w:rsid w:val="3227C4CB"/>
    <w:rsid w:val="3228480F"/>
    <w:rsid w:val="322ABD6E"/>
    <w:rsid w:val="322BAE51"/>
    <w:rsid w:val="322BDEB6"/>
    <w:rsid w:val="322C2372"/>
    <w:rsid w:val="322C8E15"/>
    <w:rsid w:val="322E7AAF"/>
    <w:rsid w:val="322FB58C"/>
    <w:rsid w:val="3231A3FB"/>
    <w:rsid w:val="3232F028"/>
    <w:rsid w:val="3233B67E"/>
    <w:rsid w:val="32343126"/>
    <w:rsid w:val="32385FA7"/>
    <w:rsid w:val="323A7020"/>
    <w:rsid w:val="323B1B1F"/>
    <w:rsid w:val="323DC031"/>
    <w:rsid w:val="323E16D1"/>
    <w:rsid w:val="3241922A"/>
    <w:rsid w:val="3245FF17"/>
    <w:rsid w:val="3246DDB9"/>
    <w:rsid w:val="324706D6"/>
    <w:rsid w:val="324791B1"/>
    <w:rsid w:val="3249E1B9"/>
    <w:rsid w:val="324BD5A2"/>
    <w:rsid w:val="324CCD18"/>
    <w:rsid w:val="324D4EB9"/>
    <w:rsid w:val="324DC171"/>
    <w:rsid w:val="3250B9FA"/>
    <w:rsid w:val="3251144F"/>
    <w:rsid w:val="32528C82"/>
    <w:rsid w:val="32583180"/>
    <w:rsid w:val="325874ED"/>
    <w:rsid w:val="325BE977"/>
    <w:rsid w:val="325D3984"/>
    <w:rsid w:val="325DE1B5"/>
    <w:rsid w:val="325E4951"/>
    <w:rsid w:val="325F3896"/>
    <w:rsid w:val="325FC70B"/>
    <w:rsid w:val="3260065B"/>
    <w:rsid w:val="326125F6"/>
    <w:rsid w:val="3265C95D"/>
    <w:rsid w:val="3265F2F9"/>
    <w:rsid w:val="326652D0"/>
    <w:rsid w:val="32680E86"/>
    <w:rsid w:val="32697F95"/>
    <w:rsid w:val="327094D2"/>
    <w:rsid w:val="327306A6"/>
    <w:rsid w:val="32745879"/>
    <w:rsid w:val="32774DC7"/>
    <w:rsid w:val="32892FAF"/>
    <w:rsid w:val="328987BD"/>
    <w:rsid w:val="328D1D4A"/>
    <w:rsid w:val="328DE577"/>
    <w:rsid w:val="32903C0C"/>
    <w:rsid w:val="329B0855"/>
    <w:rsid w:val="329B265B"/>
    <w:rsid w:val="329BB1D1"/>
    <w:rsid w:val="329C56F4"/>
    <w:rsid w:val="329E8639"/>
    <w:rsid w:val="329EC8CD"/>
    <w:rsid w:val="32A2C613"/>
    <w:rsid w:val="32A44A86"/>
    <w:rsid w:val="32A585AC"/>
    <w:rsid w:val="32A60F5F"/>
    <w:rsid w:val="32A7791D"/>
    <w:rsid w:val="32A8BAE5"/>
    <w:rsid w:val="32AC8E92"/>
    <w:rsid w:val="32AF186B"/>
    <w:rsid w:val="32B4046A"/>
    <w:rsid w:val="32B585B2"/>
    <w:rsid w:val="32B7ABDC"/>
    <w:rsid w:val="32BAAF76"/>
    <w:rsid w:val="32BC7D90"/>
    <w:rsid w:val="32BEFE61"/>
    <w:rsid w:val="32C0ECF1"/>
    <w:rsid w:val="32C13D8F"/>
    <w:rsid w:val="32C3E124"/>
    <w:rsid w:val="32C46ECC"/>
    <w:rsid w:val="32C6786F"/>
    <w:rsid w:val="32C6E9FF"/>
    <w:rsid w:val="32C7D379"/>
    <w:rsid w:val="32D1D849"/>
    <w:rsid w:val="32D1DECB"/>
    <w:rsid w:val="32D5477A"/>
    <w:rsid w:val="32D5EFDD"/>
    <w:rsid w:val="32DA0D7C"/>
    <w:rsid w:val="32DE3132"/>
    <w:rsid w:val="32DFCD91"/>
    <w:rsid w:val="32E19C27"/>
    <w:rsid w:val="32E544E5"/>
    <w:rsid w:val="32E88F42"/>
    <w:rsid w:val="32EBDB5F"/>
    <w:rsid w:val="32EC69DB"/>
    <w:rsid w:val="32EE090B"/>
    <w:rsid w:val="32F111B9"/>
    <w:rsid w:val="32F27B49"/>
    <w:rsid w:val="32F4525D"/>
    <w:rsid w:val="32F4EAA3"/>
    <w:rsid w:val="32F9A415"/>
    <w:rsid w:val="32FA16BF"/>
    <w:rsid w:val="32FA7E1E"/>
    <w:rsid w:val="32FB15AC"/>
    <w:rsid w:val="32FB8871"/>
    <w:rsid w:val="32FED264"/>
    <w:rsid w:val="33063AFC"/>
    <w:rsid w:val="330C5E02"/>
    <w:rsid w:val="330EA945"/>
    <w:rsid w:val="3310F17A"/>
    <w:rsid w:val="33112A33"/>
    <w:rsid w:val="3311CA81"/>
    <w:rsid w:val="33188ED8"/>
    <w:rsid w:val="331C93F7"/>
    <w:rsid w:val="331CCDA2"/>
    <w:rsid w:val="3321C480"/>
    <w:rsid w:val="3323378A"/>
    <w:rsid w:val="33241C80"/>
    <w:rsid w:val="3326B31B"/>
    <w:rsid w:val="332BDEF5"/>
    <w:rsid w:val="3331B239"/>
    <w:rsid w:val="3331BF90"/>
    <w:rsid w:val="33365D29"/>
    <w:rsid w:val="3336BE93"/>
    <w:rsid w:val="3337CDB5"/>
    <w:rsid w:val="3337FF66"/>
    <w:rsid w:val="3338BEC1"/>
    <w:rsid w:val="333A1FBC"/>
    <w:rsid w:val="333C367D"/>
    <w:rsid w:val="333FDB78"/>
    <w:rsid w:val="33415E59"/>
    <w:rsid w:val="334383E4"/>
    <w:rsid w:val="334A442D"/>
    <w:rsid w:val="33536B06"/>
    <w:rsid w:val="33537132"/>
    <w:rsid w:val="3356BE1F"/>
    <w:rsid w:val="33575405"/>
    <w:rsid w:val="3357E5A2"/>
    <w:rsid w:val="335B3500"/>
    <w:rsid w:val="335D234F"/>
    <w:rsid w:val="335E5C2E"/>
    <w:rsid w:val="3360C1C5"/>
    <w:rsid w:val="33614DF5"/>
    <w:rsid w:val="3364BC6C"/>
    <w:rsid w:val="336C6444"/>
    <w:rsid w:val="336D0537"/>
    <w:rsid w:val="3372AF6D"/>
    <w:rsid w:val="33736548"/>
    <w:rsid w:val="33770402"/>
    <w:rsid w:val="337A3D08"/>
    <w:rsid w:val="337A76AD"/>
    <w:rsid w:val="337E3AB3"/>
    <w:rsid w:val="337F1426"/>
    <w:rsid w:val="337F9B7E"/>
    <w:rsid w:val="33806915"/>
    <w:rsid w:val="338259E2"/>
    <w:rsid w:val="338274B4"/>
    <w:rsid w:val="33842F58"/>
    <w:rsid w:val="338813F1"/>
    <w:rsid w:val="338B2F8C"/>
    <w:rsid w:val="338DDB92"/>
    <w:rsid w:val="338E51EA"/>
    <w:rsid w:val="3394748B"/>
    <w:rsid w:val="339720BA"/>
    <w:rsid w:val="339E1974"/>
    <w:rsid w:val="33A1A93B"/>
    <w:rsid w:val="33A30C3F"/>
    <w:rsid w:val="33A3E64C"/>
    <w:rsid w:val="33A4FECF"/>
    <w:rsid w:val="33AA177E"/>
    <w:rsid w:val="33ACA5E8"/>
    <w:rsid w:val="33B34BED"/>
    <w:rsid w:val="33B4494B"/>
    <w:rsid w:val="33BB311D"/>
    <w:rsid w:val="33BE1BDB"/>
    <w:rsid w:val="33C12527"/>
    <w:rsid w:val="33C2D7F1"/>
    <w:rsid w:val="33C5466C"/>
    <w:rsid w:val="33CB5580"/>
    <w:rsid w:val="33D27256"/>
    <w:rsid w:val="33D4FEFE"/>
    <w:rsid w:val="33D5A782"/>
    <w:rsid w:val="33D5C1B0"/>
    <w:rsid w:val="33D74CEF"/>
    <w:rsid w:val="33D7C179"/>
    <w:rsid w:val="33D7E3A6"/>
    <w:rsid w:val="33DAA1C0"/>
    <w:rsid w:val="33DF3137"/>
    <w:rsid w:val="33DF9B28"/>
    <w:rsid w:val="33E0A79F"/>
    <w:rsid w:val="33E2AEB0"/>
    <w:rsid w:val="33E33489"/>
    <w:rsid w:val="33E80BA8"/>
    <w:rsid w:val="33EE0D51"/>
    <w:rsid w:val="33F191AC"/>
    <w:rsid w:val="33F199E0"/>
    <w:rsid w:val="33F498C4"/>
    <w:rsid w:val="33F4E601"/>
    <w:rsid w:val="33F8C0ED"/>
    <w:rsid w:val="33FA9351"/>
    <w:rsid w:val="33FC120B"/>
    <w:rsid w:val="33FD29AC"/>
    <w:rsid w:val="3400B470"/>
    <w:rsid w:val="34065D5C"/>
    <w:rsid w:val="3409B60A"/>
    <w:rsid w:val="340B90CD"/>
    <w:rsid w:val="340E1514"/>
    <w:rsid w:val="340FC986"/>
    <w:rsid w:val="341162A0"/>
    <w:rsid w:val="341245C4"/>
    <w:rsid w:val="3414DDA5"/>
    <w:rsid w:val="34224201"/>
    <w:rsid w:val="34262E4E"/>
    <w:rsid w:val="342930F1"/>
    <w:rsid w:val="34298684"/>
    <w:rsid w:val="3430CEAA"/>
    <w:rsid w:val="343123CC"/>
    <w:rsid w:val="34341172"/>
    <w:rsid w:val="34368C34"/>
    <w:rsid w:val="34375FFB"/>
    <w:rsid w:val="343AC05B"/>
    <w:rsid w:val="343CAFA5"/>
    <w:rsid w:val="343D5063"/>
    <w:rsid w:val="343F2DEC"/>
    <w:rsid w:val="343F86F1"/>
    <w:rsid w:val="3446EDE3"/>
    <w:rsid w:val="3449704C"/>
    <w:rsid w:val="344FD4CB"/>
    <w:rsid w:val="34504F43"/>
    <w:rsid w:val="34514ABC"/>
    <w:rsid w:val="3456E3F3"/>
    <w:rsid w:val="3459AE33"/>
    <w:rsid w:val="345BA862"/>
    <w:rsid w:val="345FE1CF"/>
    <w:rsid w:val="34616367"/>
    <w:rsid w:val="3468009D"/>
    <w:rsid w:val="346B4F66"/>
    <w:rsid w:val="346F4128"/>
    <w:rsid w:val="3476A474"/>
    <w:rsid w:val="3478E98A"/>
    <w:rsid w:val="347B2445"/>
    <w:rsid w:val="347BEF53"/>
    <w:rsid w:val="347E5581"/>
    <w:rsid w:val="34830B17"/>
    <w:rsid w:val="3489B422"/>
    <w:rsid w:val="3492DCAF"/>
    <w:rsid w:val="34932182"/>
    <w:rsid w:val="3496F59E"/>
    <w:rsid w:val="3497B228"/>
    <w:rsid w:val="3497B6AE"/>
    <w:rsid w:val="3499C18D"/>
    <w:rsid w:val="3499D25D"/>
    <w:rsid w:val="349BE741"/>
    <w:rsid w:val="349CAB3E"/>
    <w:rsid w:val="34A3ACBC"/>
    <w:rsid w:val="34A77931"/>
    <w:rsid w:val="34A9EB10"/>
    <w:rsid w:val="34AA6DB8"/>
    <w:rsid w:val="34AC3C8A"/>
    <w:rsid w:val="34AC565D"/>
    <w:rsid w:val="34ACFA94"/>
    <w:rsid w:val="34B11336"/>
    <w:rsid w:val="34B387EE"/>
    <w:rsid w:val="34B84394"/>
    <w:rsid w:val="34B9D4A4"/>
    <w:rsid w:val="34BBD886"/>
    <w:rsid w:val="34BCA072"/>
    <w:rsid w:val="34BCCA53"/>
    <w:rsid w:val="34C0373D"/>
    <w:rsid w:val="34C0AC7B"/>
    <w:rsid w:val="34C217F5"/>
    <w:rsid w:val="34C810C7"/>
    <w:rsid w:val="34C9883E"/>
    <w:rsid w:val="34CACB4B"/>
    <w:rsid w:val="34CDA40F"/>
    <w:rsid w:val="34CF9049"/>
    <w:rsid w:val="34D3216F"/>
    <w:rsid w:val="34DE66C5"/>
    <w:rsid w:val="34E0D5B3"/>
    <w:rsid w:val="34E3D89B"/>
    <w:rsid w:val="34E42578"/>
    <w:rsid w:val="34E91032"/>
    <w:rsid w:val="34EA1FAD"/>
    <w:rsid w:val="34EBB932"/>
    <w:rsid w:val="34EC8EDD"/>
    <w:rsid w:val="34EDCBAC"/>
    <w:rsid w:val="34EFFCDC"/>
    <w:rsid w:val="34F21F2B"/>
    <w:rsid w:val="34F36EFE"/>
    <w:rsid w:val="34F39EDF"/>
    <w:rsid w:val="34F45733"/>
    <w:rsid w:val="34F775F2"/>
    <w:rsid w:val="34FF0EFF"/>
    <w:rsid w:val="34FFF2E1"/>
    <w:rsid w:val="3502B46F"/>
    <w:rsid w:val="35075DEB"/>
    <w:rsid w:val="350B4ECD"/>
    <w:rsid w:val="350B995B"/>
    <w:rsid w:val="350EA680"/>
    <w:rsid w:val="350F95F6"/>
    <w:rsid w:val="35123B51"/>
    <w:rsid w:val="35199322"/>
    <w:rsid w:val="3519F86B"/>
    <w:rsid w:val="351A540D"/>
    <w:rsid w:val="351D482A"/>
    <w:rsid w:val="351DB03E"/>
    <w:rsid w:val="35232208"/>
    <w:rsid w:val="3524F089"/>
    <w:rsid w:val="352583F0"/>
    <w:rsid w:val="352646D9"/>
    <w:rsid w:val="3528382B"/>
    <w:rsid w:val="352B7184"/>
    <w:rsid w:val="352D557B"/>
    <w:rsid w:val="352EECEB"/>
    <w:rsid w:val="3533164D"/>
    <w:rsid w:val="3536C682"/>
    <w:rsid w:val="3537462E"/>
    <w:rsid w:val="353822AB"/>
    <w:rsid w:val="3543EEB0"/>
    <w:rsid w:val="3546BE37"/>
    <w:rsid w:val="354AB8B4"/>
    <w:rsid w:val="354C5E35"/>
    <w:rsid w:val="355099C5"/>
    <w:rsid w:val="35514509"/>
    <w:rsid w:val="35523099"/>
    <w:rsid w:val="3554F744"/>
    <w:rsid w:val="35558C22"/>
    <w:rsid w:val="3557C735"/>
    <w:rsid w:val="355C829D"/>
    <w:rsid w:val="3560464F"/>
    <w:rsid w:val="35620A44"/>
    <w:rsid w:val="356510A6"/>
    <w:rsid w:val="3565C1EB"/>
    <w:rsid w:val="35674F94"/>
    <w:rsid w:val="3568A01E"/>
    <w:rsid w:val="356AD881"/>
    <w:rsid w:val="356AEBD8"/>
    <w:rsid w:val="357011E6"/>
    <w:rsid w:val="357070CF"/>
    <w:rsid w:val="3573046B"/>
    <w:rsid w:val="35781EE6"/>
    <w:rsid w:val="357AFBDF"/>
    <w:rsid w:val="357E9E26"/>
    <w:rsid w:val="3580AC6A"/>
    <w:rsid w:val="35817563"/>
    <w:rsid w:val="35825F5C"/>
    <w:rsid w:val="3584C6C5"/>
    <w:rsid w:val="3592516E"/>
    <w:rsid w:val="35945F16"/>
    <w:rsid w:val="3598D01D"/>
    <w:rsid w:val="359962DC"/>
    <w:rsid w:val="35A102CF"/>
    <w:rsid w:val="35ABF919"/>
    <w:rsid w:val="35B1B695"/>
    <w:rsid w:val="35B2E788"/>
    <w:rsid w:val="35B63622"/>
    <w:rsid w:val="35B63B18"/>
    <w:rsid w:val="35B8C38B"/>
    <w:rsid w:val="35C61A19"/>
    <w:rsid w:val="35C6B191"/>
    <w:rsid w:val="35CA9C56"/>
    <w:rsid w:val="35D5DCAF"/>
    <w:rsid w:val="35DC0310"/>
    <w:rsid w:val="35E19304"/>
    <w:rsid w:val="35E7E1F9"/>
    <w:rsid w:val="35E81651"/>
    <w:rsid w:val="35E82FAC"/>
    <w:rsid w:val="35E99328"/>
    <w:rsid w:val="35EA6BA2"/>
    <w:rsid w:val="35F508F7"/>
    <w:rsid w:val="35F9F7AD"/>
    <w:rsid w:val="35FE6E2F"/>
    <w:rsid w:val="35FF4A56"/>
    <w:rsid w:val="3600174E"/>
    <w:rsid w:val="360128EA"/>
    <w:rsid w:val="3604F99A"/>
    <w:rsid w:val="36067E6F"/>
    <w:rsid w:val="360894E3"/>
    <w:rsid w:val="3609E29E"/>
    <w:rsid w:val="36150131"/>
    <w:rsid w:val="36158843"/>
    <w:rsid w:val="3621CDED"/>
    <w:rsid w:val="36223022"/>
    <w:rsid w:val="3627C795"/>
    <w:rsid w:val="3629BB3F"/>
    <w:rsid w:val="362EEC23"/>
    <w:rsid w:val="3634E9E0"/>
    <w:rsid w:val="3635B900"/>
    <w:rsid w:val="36364B50"/>
    <w:rsid w:val="3638A876"/>
    <w:rsid w:val="363B6D7C"/>
    <w:rsid w:val="3641B87F"/>
    <w:rsid w:val="3645D023"/>
    <w:rsid w:val="36463BF2"/>
    <w:rsid w:val="36473EB2"/>
    <w:rsid w:val="364A81F3"/>
    <w:rsid w:val="364AEC1C"/>
    <w:rsid w:val="364D850A"/>
    <w:rsid w:val="364DEEE8"/>
    <w:rsid w:val="36535CD6"/>
    <w:rsid w:val="3656FF0F"/>
    <w:rsid w:val="3657AE98"/>
    <w:rsid w:val="365FDCDC"/>
    <w:rsid w:val="3662CB85"/>
    <w:rsid w:val="36633FC5"/>
    <w:rsid w:val="3664D2FC"/>
    <w:rsid w:val="36674B22"/>
    <w:rsid w:val="36717EA2"/>
    <w:rsid w:val="3671AA75"/>
    <w:rsid w:val="367410A2"/>
    <w:rsid w:val="36744044"/>
    <w:rsid w:val="36758769"/>
    <w:rsid w:val="3676A2DD"/>
    <w:rsid w:val="367813AF"/>
    <w:rsid w:val="3678F871"/>
    <w:rsid w:val="367999CF"/>
    <w:rsid w:val="367D921F"/>
    <w:rsid w:val="368045F6"/>
    <w:rsid w:val="368351BF"/>
    <w:rsid w:val="3683E920"/>
    <w:rsid w:val="3689164C"/>
    <w:rsid w:val="36898244"/>
    <w:rsid w:val="36913D5B"/>
    <w:rsid w:val="3694266E"/>
    <w:rsid w:val="36951B24"/>
    <w:rsid w:val="36994861"/>
    <w:rsid w:val="369E8D99"/>
    <w:rsid w:val="36A0B156"/>
    <w:rsid w:val="36A17CF9"/>
    <w:rsid w:val="36A1CFC2"/>
    <w:rsid w:val="36A417E3"/>
    <w:rsid w:val="36A4353F"/>
    <w:rsid w:val="36A61533"/>
    <w:rsid w:val="36A7C7AD"/>
    <w:rsid w:val="36AA0FCF"/>
    <w:rsid w:val="36AA104E"/>
    <w:rsid w:val="36AC020C"/>
    <w:rsid w:val="36B00831"/>
    <w:rsid w:val="36B34FCF"/>
    <w:rsid w:val="36BE1D3F"/>
    <w:rsid w:val="36BFB4B3"/>
    <w:rsid w:val="36C01758"/>
    <w:rsid w:val="36C01ED9"/>
    <w:rsid w:val="36C196BA"/>
    <w:rsid w:val="36C327A5"/>
    <w:rsid w:val="36C9F7AD"/>
    <w:rsid w:val="36CA3619"/>
    <w:rsid w:val="36CE29C8"/>
    <w:rsid w:val="36D066CC"/>
    <w:rsid w:val="36D0AAF3"/>
    <w:rsid w:val="36D0FD1F"/>
    <w:rsid w:val="36D194B7"/>
    <w:rsid w:val="36D396D0"/>
    <w:rsid w:val="36D3A338"/>
    <w:rsid w:val="36D5DEFF"/>
    <w:rsid w:val="36D634B1"/>
    <w:rsid w:val="36D98FF3"/>
    <w:rsid w:val="36DA8DDB"/>
    <w:rsid w:val="36E21CCC"/>
    <w:rsid w:val="36EB6CA4"/>
    <w:rsid w:val="36ED49F9"/>
    <w:rsid w:val="36EE62E3"/>
    <w:rsid w:val="36F81256"/>
    <w:rsid w:val="36F947EF"/>
    <w:rsid w:val="36F9F33D"/>
    <w:rsid w:val="36FD1811"/>
    <w:rsid w:val="36FD6355"/>
    <w:rsid w:val="36FF8491"/>
    <w:rsid w:val="36FFD4EA"/>
    <w:rsid w:val="36FFDCCA"/>
    <w:rsid w:val="370011F8"/>
    <w:rsid w:val="37007F83"/>
    <w:rsid w:val="3704585C"/>
    <w:rsid w:val="3706BC39"/>
    <w:rsid w:val="3708F1A2"/>
    <w:rsid w:val="370A26C3"/>
    <w:rsid w:val="370C6AB5"/>
    <w:rsid w:val="370F68A0"/>
    <w:rsid w:val="3710E83C"/>
    <w:rsid w:val="37127ED1"/>
    <w:rsid w:val="371385A2"/>
    <w:rsid w:val="3713A268"/>
    <w:rsid w:val="37159341"/>
    <w:rsid w:val="3717C4B6"/>
    <w:rsid w:val="37197DE1"/>
    <w:rsid w:val="371E9057"/>
    <w:rsid w:val="371EB817"/>
    <w:rsid w:val="37229633"/>
    <w:rsid w:val="3723331A"/>
    <w:rsid w:val="372396EC"/>
    <w:rsid w:val="37244A37"/>
    <w:rsid w:val="3725CA5F"/>
    <w:rsid w:val="372674A8"/>
    <w:rsid w:val="37284374"/>
    <w:rsid w:val="372FD45B"/>
    <w:rsid w:val="3731BDA2"/>
    <w:rsid w:val="37371C0C"/>
    <w:rsid w:val="373843F9"/>
    <w:rsid w:val="373B323B"/>
    <w:rsid w:val="3741A083"/>
    <w:rsid w:val="37439F69"/>
    <w:rsid w:val="3745B980"/>
    <w:rsid w:val="3747DC4E"/>
    <w:rsid w:val="37492A74"/>
    <w:rsid w:val="374B7724"/>
    <w:rsid w:val="374DB436"/>
    <w:rsid w:val="37537851"/>
    <w:rsid w:val="37579751"/>
    <w:rsid w:val="375917E2"/>
    <w:rsid w:val="375ACBF6"/>
    <w:rsid w:val="375FB0A8"/>
    <w:rsid w:val="3760A8B8"/>
    <w:rsid w:val="3764A6AF"/>
    <w:rsid w:val="3764BD13"/>
    <w:rsid w:val="37663F2F"/>
    <w:rsid w:val="37672E0D"/>
    <w:rsid w:val="3768333A"/>
    <w:rsid w:val="37685DA7"/>
    <w:rsid w:val="376A8C8B"/>
    <w:rsid w:val="376B3D33"/>
    <w:rsid w:val="376DDABE"/>
    <w:rsid w:val="376FC817"/>
    <w:rsid w:val="3771EA1E"/>
    <w:rsid w:val="37733828"/>
    <w:rsid w:val="37767ABA"/>
    <w:rsid w:val="377B0F54"/>
    <w:rsid w:val="377C43B2"/>
    <w:rsid w:val="377E24BC"/>
    <w:rsid w:val="377E8EA5"/>
    <w:rsid w:val="377EA997"/>
    <w:rsid w:val="378026AB"/>
    <w:rsid w:val="37814D4D"/>
    <w:rsid w:val="37820343"/>
    <w:rsid w:val="37831BD8"/>
    <w:rsid w:val="37838416"/>
    <w:rsid w:val="3785C646"/>
    <w:rsid w:val="3785F987"/>
    <w:rsid w:val="37872AEC"/>
    <w:rsid w:val="378752B3"/>
    <w:rsid w:val="3788E9DD"/>
    <w:rsid w:val="378B1EBE"/>
    <w:rsid w:val="378C000F"/>
    <w:rsid w:val="378C3BA0"/>
    <w:rsid w:val="37916744"/>
    <w:rsid w:val="3794BB21"/>
    <w:rsid w:val="37955714"/>
    <w:rsid w:val="37966AB3"/>
    <w:rsid w:val="3799FDB4"/>
    <w:rsid w:val="379A6F59"/>
    <w:rsid w:val="379BAF21"/>
    <w:rsid w:val="379BB970"/>
    <w:rsid w:val="379C3A19"/>
    <w:rsid w:val="379D8E6D"/>
    <w:rsid w:val="37A256DF"/>
    <w:rsid w:val="37A3A4C7"/>
    <w:rsid w:val="37A8ADB6"/>
    <w:rsid w:val="37ABA061"/>
    <w:rsid w:val="37AC5344"/>
    <w:rsid w:val="37B0D4A9"/>
    <w:rsid w:val="37B758DC"/>
    <w:rsid w:val="37C21DEF"/>
    <w:rsid w:val="37C44FD8"/>
    <w:rsid w:val="37C54C4C"/>
    <w:rsid w:val="37CC1ED9"/>
    <w:rsid w:val="37CD2941"/>
    <w:rsid w:val="37D01160"/>
    <w:rsid w:val="37D08E96"/>
    <w:rsid w:val="37D0F789"/>
    <w:rsid w:val="37D24387"/>
    <w:rsid w:val="37D25006"/>
    <w:rsid w:val="37D4C33D"/>
    <w:rsid w:val="37D67BA4"/>
    <w:rsid w:val="37D6BDE8"/>
    <w:rsid w:val="37D8BA73"/>
    <w:rsid w:val="37DF4A41"/>
    <w:rsid w:val="37DFFDE7"/>
    <w:rsid w:val="37E6103A"/>
    <w:rsid w:val="37E7B232"/>
    <w:rsid w:val="37E8550B"/>
    <w:rsid w:val="37EAC4CC"/>
    <w:rsid w:val="37EB66AC"/>
    <w:rsid w:val="37ED06A4"/>
    <w:rsid w:val="37EE3A2E"/>
    <w:rsid w:val="37F07C6C"/>
    <w:rsid w:val="37F42851"/>
    <w:rsid w:val="37FF7B57"/>
    <w:rsid w:val="38005F29"/>
    <w:rsid w:val="38027542"/>
    <w:rsid w:val="38078EC8"/>
    <w:rsid w:val="38085035"/>
    <w:rsid w:val="38098DB8"/>
    <w:rsid w:val="381074D9"/>
    <w:rsid w:val="3812733E"/>
    <w:rsid w:val="38173FD4"/>
    <w:rsid w:val="3818BEF9"/>
    <w:rsid w:val="381A9999"/>
    <w:rsid w:val="381BFA50"/>
    <w:rsid w:val="381CFD00"/>
    <w:rsid w:val="38201316"/>
    <w:rsid w:val="38209C2F"/>
    <w:rsid w:val="382453C6"/>
    <w:rsid w:val="38248CC5"/>
    <w:rsid w:val="3824E1EE"/>
    <w:rsid w:val="38268958"/>
    <w:rsid w:val="3829B0C3"/>
    <w:rsid w:val="382EC93D"/>
    <w:rsid w:val="38340B44"/>
    <w:rsid w:val="38368CE9"/>
    <w:rsid w:val="38401CCA"/>
    <w:rsid w:val="3840A5A5"/>
    <w:rsid w:val="3841D6BF"/>
    <w:rsid w:val="3844F57A"/>
    <w:rsid w:val="3846739A"/>
    <w:rsid w:val="3848397A"/>
    <w:rsid w:val="384BA1C3"/>
    <w:rsid w:val="384C2E60"/>
    <w:rsid w:val="384D61B9"/>
    <w:rsid w:val="3854726B"/>
    <w:rsid w:val="38598136"/>
    <w:rsid w:val="385B6636"/>
    <w:rsid w:val="385EC49B"/>
    <w:rsid w:val="385FD8ED"/>
    <w:rsid w:val="3860D6DE"/>
    <w:rsid w:val="386106BE"/>
    <w:rsid w:val="3861AFF4"/>
    <w:rsid w:val="3861FC46"/>
    <w:rsid w:val="3869615F"/>
    <w:rsid w:val="386A7E79"/>
    <w:rsid w:val="386BC842"/>
    <w:rsid w:val="38749ADA"/>
    <w:rsid w:val="3875522B"/>
    <w:rsid w:val="38764403"/>
    <w:rsid w:val="387EDF15"/>
    <w:rsid w:val="388024DB"/>
    <w:rsid w:val="3881DC75"/>
    <w:rsid w:val="3882C31C"/>
    <w:rsid w:val="38865C13"/>
    <w:rsid w:val="3888E0AE"/>
    <w:rsid w:val="388CF21B"/>
    <w:rsid w:val="388F67F7"/>
    <w:rsid w:val="3890CCAD"/>
    <w:rsid w:val="3891016D"/>
    <w:rsid w:val="3892635B"/>
    <w:rsid w:val="38A06A91"/>
    <w:rsid w:val="38A1246B"/>
    <w:rsid w:val="38A32E9F"/>
    <w:rsid w:val="38A55341"/>
    <w:rsid w:val="38B0E4AA"/>
    <w:rsid w:val="38B8832F"/>
    <w:rsid w:val="38BAE76C"/>
    <w:rsid w:val="38BCAE8C"/>
    <w:rsid w:val="38C0F01D"/>
    <w:rsid w:val="38C36659"/>
    <w:rsid w:val="38C3E91B"/>
    <w:rsid w:val="38C96493"/>
    <w:rsid w:val="38C9E63C"/>
    <w:rsid w:val="38D26E43"/>
    <w:rsid w:val="38D29BB5"/>
    <w:rsid w:val="38D4CF7A"/>
    <w:rsid w:val="38D85098"/>
    <w:rsid w:val="38D9D61C"/>
    <w:rsid w:val="38DFA0E4"/>
    <w:rsid w:val="38E05646"/>
    <w:rsid w:val="38EDDA4F"/>
    <w:rsid w:val="38EEC75F"/>
    <w:rsid w:val="38F10639"/>
    <w:rsid w:val="38F198DE"/>
    <w:rsid w:val="38F6CC98"/>
    <w:rsid w:val="38F70591"/>
    <w:rsid w:val="38F8651D"/>
    <w:rsid w:val="38FB29C7"/>
    <w:rsid w:val="39012869"/>
    <w:rsid w:val="3901A0DF"/>
    <w:rsid w:val="3904505B"/>
    <w:rsid w:val="390B362D"/>
    <w:rsid w:val="390BD3BF"/>
    <w:rsid w:val="390CC487"/>
    <w:rsid w:val="390D96B4"/>
    <w:rsid w:val="390F548D"/>
    <w:rsid w:val="39107809"/>
    <w:rsid w:val="39116A09"/>
    <w:rsid w:val="391BE508"/>
    <w:rsid w:val="391F85C5"/>
    <w:rsid w:val="3925F869"/>
    <w:rsid w:val="3934A2DA"/>
    <w:rsid w:val="3937985D"/>
    <w:rsid w:val="39390443"/>
    <w:rsid w:val="393A7703"/>
    <w:rsid w:val="393D6503"/>
    <w:rsid w:val="39429309"/>
    <w:rsid w:val="394B713E"/>
    <w:rsid w:val="394BB3C3"/>
    <w:rsid w:val="394CD53A"/>
    <w:rsid w:val="394E6365"/>
    <w:rsid w:val="39515CED"/>
    <w:rsid w:val="395425B5"/>
    <w:rsid w:val="39566D33"/>
    <w:rsid w:val="395B2C54"/>
    <w:rsid w:val="395C3EA1"/>
    <w:rsid w:val="395D26A2"/>
    <w:rsid w:val="39615EB1"/>
    <w:rsid w:val="39619294"/>
    <w:rsid w:val="3962D85E"/>
    <w:rsid w:val="3963F308"/>
    <w:rsid w:val="39677334"/>
    <w:rsid w:val="396B0F38"/>
    <w:rsid w:val="396E5B77"/>
    <w:rsid w:val="396E5DBD"/>
    <w:rsid w:val="3971EF23"/>
    <w:rsid w:val="39735F8B"/>
    <w:rsid w:val="397433A1"/>
    <w:rsid w:val="39796981"/>
    <w:rsid w:val="397AB667"/>
    <w:rsid w:val="397B2FEB"/>
    <w:rsid w:val="397D184F"/>
    <w:rsid w:val="397ECDCE"/>
    <w:rsid w:val="397F8E16"/>
    <w:rsid w:val="3982D90B"/>
    <w:rsid w:val="3983EE14"/>
    <w:rsid w:val="39872E31"/>
    <w:rsid w:val="39876311"/>
    <w:rsid w:val="3989EDA5"/>
    <w:rsid w:val="398A5C30"/>
    <w:rsid w:val="398B2413"/>
    <w:rsid w:val="398B876C"/>
    <w:rsid w:val="398F0368"/>
    <w:rsid w:val="399602A3"/>
    <w:rsid w:val="39968F39"/>
    <w:rsid w:val="3997B167"/>
    <w:rsid w:val="399BDEDD"/>
    <w:rsid w:val="399CC4DB"/>
    <w:rsid w:val="399F1668"/>
    <w:rsid w:val="399F2DFF"/>
    <w:rsid w:val="39A10FD4"/>
    <w:rsid w:val="39AAA1CF"/>
    <w:rsid w:val="39AD4A55"/>
    <w:rsid w:val="39B02AD1"/>
    <w:rsid w:val="39B2AFCD"/>
    <w:rsid w:val="39B3BFD0"/>
    <w:rsid w:val="39B3CA31"/>
    <w:rsid w:val="39B5BB60"/>
    <w:rsid w:val="39B87AEF"/>
    <w:rsid w:val="39B8D3F7"/>
    <w:rsid w:val="39B9896F"/>
    <w:rsid w:val="39BAD593"/>
    <w:rsid w:val="39BB0051"/>
    <w:rsid w:val="39BC4949"/>
    <w:rsid w:val="39BCCFE6"/>
    <w:rsid w:val="39BE3AB0"/>
    <w:rsid w:val="39BF6558"/>
    <w:rsid w:val="39C0DCF4"/>
    <w:rsid w:val="39D25D4A"/>
    <w:rsid w:val="39D5B6E5"/>
    <w:rsid w:val="39D90E8B"/>
    <w:rsid w:val="39D95AC8"/>
    <w:rsid w:val="39DC040D"/>
    <w:rsid w:val="39E84E86"/>
    <w:rsid w:val="39EA215B"/>
    <w:rsid w:val="39EE3D51"/>
    <w:rsid w:val="39F6F6C3"/>
    <w:rsid w:val="39F90A6B"/>
    <w:rsid w:val="39FA7909"/>
    <w:rsid w:val="39FB9FFF"/>
    <w:rsid w:val="39FEC6E9"/>
    <w:rsid w:val="3A053B41"/>
    <w:rsid w:val="3A0944AD"/>
    <w:rsid w:val="3A0E6589"/>
    <w:rsid w:val="3A10CCF9"/>
    <w:rsid w:val="3A1175A7"/>
    <w:rsid w:val="3A11E3B4"/>
    <w:rsid w:val="3A18B9E5"/>
    <w:rsid w:val="3A18E4B0"/>
    <w:rsid w:val="3A1D419B"/>
    <w:rsid w:val="3A1ED20B"/>
    <w:rsid w:val="3A1FCAB2"/>
    <w:rsid w:val="3A207847"/>
    <w:rsid w:val="3A219195"/>
    <w:rsid w:val="3A259A50"/>
    <w:rsid w:val="3A27C9AB"/>
    <w:rsid w:val="3A27DC77"/>
    <w:rsid w:val="3A2806A5"/>
    <w:rsid w:val="3A2B3E0D"/>
    <w:rsid w:val="3A2BFABB"/>
    <w:rsid w:val="3A2C3278"/>
    <w:rsid w:val="3A2CBFED"/>
    <w:rsid w:val="3A2CFE3D"/>
    <w:rsid w:val="3A3D1F06"/>
    <w:rsid w:val="3A423A00"/>
    <w:rsid w:val="3A429A50"/>
    <w:rsid w:val="3A47A033"/>
    <w:rsid w:val="3A4886DE"/>
    <w:rsid w:val="3A4AC471"/>
    <w:rsid w:val="3A4B9009"/>
    <w:rsid w:val="3A4BB8C9"/>
    <w:rsid w:val="3A4D2F4B"/>
    <w:rsid w:val="3A4E44B5"/>
    <w:rsid w:val="3A4F7EDD"/>
    <w:rsid w:val="3A53CA39"/>
    <w:rsid w:val="3A567B35"/>
    <w:rsid w:val="3A56D6ED"/>
    <w:rsid w:val="3A5D2BF7"/>
    <w:rsid w:val="3A5EABA8"/>
    <w:rsid w:val="3A5F96B6"/>
    <w:rsid w:val="3A60B930"/>
    <w:rsid w:val="3A63B4F2"/>
    <w:rsid w:val="3A63F6AD"/>
    <w:rsid w:val="3A6CD041"/>
    <w:rsid w:val="3A71D398"/>
    <w:rsid w:val="3A7310F9"/>
    <w:rsid w:val="3A74A589"/>
    <w:rsid w:val="3A778328"/>
    <w:rsid w:val="3A77DAA8"/>
    <w:rsid w:val="3A824682"/>
    <w:rsid w:val="3A83A393"/>
    <w:rsid w:val="3A85BC0C"/>
    <w:rsid w:val="3A86ABA7"/>
    <w:rsid w:val="3A8C8A12"/>
    <w:rsid w:val="3A8D693F"/>
    <w:rsid w:val="3A94EA54"/>
    <w:rsid w:val="3A964768"/>
    <w:rsid w:val="3A97DBE2"/>
    <w:rsid w:val="3A981B8F"/>
    <w:rsid w:val="3A993E25"/>
    <w:rsid w:val="3A9A6625"/>
    <w:rsid w:val="3AA27FBC"/>
    <w:rsid w:val="3AA3AA33"/>
    <w:rsid w:val="3AA3CCD3"/>
    <w:rsid w:val="3AA40F4F"/>
    <w:rsid w:val="3AA50D19"/>
    <w:rsid w:val="3AA641BA"/>
    <w:rsid w:val="3AA9A14B"/>
    <w:rsid w:val="3AA9E343"/>
    <w:rsid w:val="3AAA87CC"/>
    <w:rsid w:val="3AADB3D8"/>
    <w:rsid w:val="3AAE3743"/>
    <w:rsid w:val="3AAE526C"/>
    <w:rsid w:val="3AAFD956"/>
    <w:rsid w:val="3AB048AD"/>
    <w:rsid w:val="3AB1C52A"/>
    <w:rsid w:val="3AB396C9"/>
    <w:rsid w:val="3AB429BC"/>
    <w:rsid w:val="3AB4B47E"/>
    <w:rsid w:val="3AB56FEB"/>
    <w:rsid w:val="3AB5C57E"/>
    <w:rsid w:val="3AB7DCFD"/>
    <w:rsid w:val="3AB9EE37"/>
    <w:rsid w:val="3ABD5152"/>
    <w:rsid w:val="3ABEA07E"/>
    <w:rsid w:val="3ABF8DFD"/>
    <w:rsid w:val="3ACA1003"/>
    <w:rsid w:val="3ACA69BC"/>
    <w:rsid w:val="3ACBBD5F"/>
    <w:rsid w:val="3ACD08D7"/>
    <w:rsid w:val="3ACD2558"/>
    <w:rsid w:val="3ACFE692"/>
    <w:rsid w:val="3AD18495"/>
    <w:rsid w:val="3AD2FC52"/>
    <w:rsid w:val="3AD34252"/>
    <w:rsid w:val="3ADA2B17"/>
    <w:rsid w:val="3ADAD1E6"/>
    <w:rsid w:val="3ADE2825"/>
    <w:rsid w:val="3ADE3AAD"/>
    <w:rsid w:val="3AE1EBE0"/>
    <w:rsid w:val="3AE2C074"/>
    <w:rsid w:val="3AE75A49"/>
    <w:rsid w:val="3AE8AC3A"/>
    <w:rsid w:val="3AEA3B32"/>
    <w:rsid w:val="3AEB1868"/>
    <w:rsid w:val="3AECAF49"/>
    <w:rsid w:val="3AF03E1C"/>
    <w:rsid w:val="3AF2E591"/>
    <w:rsid w:val="3AF6872D"/>
    <w:rsid w:val="3AF6A25A"/>
    <w:rsid w:val="3AF95428"/>
    <w:rsid w:val="3AF9DDD1"/>
    <w:rsid w:val="3AFCD9A4"/>
    <w:rsid w:val="3AFFC8BC"/>
    <w:rsid w:val="3B00EFB2"/>
    <w:rsid w:val="3B02D616"/>
    <w:rsid w:val="3B059003"/>
    <w:rsid w:val="3B09D7E1"/>
    <w:rsid w:val="3B1034F9"/>
    <w:rsid w:val="3B126497"/>
    <w:rsid w:val="3B148920"/>
    <w:rsid w:val="3B18D35E"/>
    <w:rsid w:val="3B1AE2F2"/>
    <w:rsid w:val="3B1BC31E"/>
    <w:rsid w:val="3B25420E"/>
    <w:rsid w:val="3B2C7DD4"/>
    <w:rsid w:val="3B2DAD23"/>
    <w:rsid w:val="3B2DC97A"/>
    <w:rsid w:val="3B2EC72E"/>
    <w:rsid w:val="3B2F57C0"/>
    <w:rsid w:val="3B2FE0ED"/>
    <w:rsid w:val="3B30A22C"/>
    <w:rsid w:val="3B31715D"/>
    <w:rsid w:val="3B31B5EC"/>
    <w:rsid w:val="3B32BC4C"/>
    <w:rsid w:val="3B344E6E"/>
    <w:rsid w:val="3B34AB84"/>
    <w:rsid w:val="3B350DE7"/>
    <w:rsid w:val="3B35A2D9"/>
    <w:rsid w:val="3B37D6D2"/>
    <w:rsid w:val="3B39AB29"/>
    <w:rsid w:val="3B40B44E"/>
    <w:rsid w:val="3B40BDDB"/>
    <w:rsid w:val="3B43D352"/>
    <w:rsid w:val="3B452EEF"/>
    <w:rsid w:val="3B4953B7"/>
    <w:rsid w:val="3B4BB761"/>
    <w:rsid w:val="3B4DD7C5"/>
    <w:rsid w:val="3B4EAEFB"/>
    <w:rsid w:val="3B4FBDE4"/>
    <w:rsid w:val="3B51977B"/>
    <w:rsid w:val="3B521A2C"/>
    <w:rsid w:val="3B5C9AFC"/>
    <w:rsid w:val="3B5C9B7F"/>
    <w:rsid w:val="3B5CB4F8"/>
    <w:rsid w:val="3B5D9137"/>
    <w:rsid w:val="3B627A94"/>
    <w:rsid w:val="3B64B02A"/>
    <w:rsid w:val="3B6A61EE"/>
    <w:rsid w:val="3B6A681A"/>
    <w:rsid w:val="3B6A6F53"/>
    <w:rsid w:val="3B6CB72D"/>
    <w:rsid w:val="3B6CC3F3"/>
    <w:rsid w:val="3B6EACAE"/>
    <w:rsid w:val="3B6F1F27"/>
    <w:rsid w:val="3B70104C"/>
    <w:rsid w:val="3B72BD53"/>
    <w:rsid w:val="3B76508D"/>
    <w:rsid w:val="3B76BCCB"/>
    <w:rsid w:val="3B788157"/>
    <w:rsid w:val="3B7C6015"/>
    <w:rsid w:val="3B80D3EE"/>
    <w:rsid w:val="3B83108D"/>
    <w:rsid w:val="3B85F704"/>
    <w:rsid w:val="3B868FBA"/>
    <w:rsid w:val="3B8776E1"/>
    <w:rsid w:val="3B89F1A6"/>
    <w:rsid w:val="3B92FA83"/>
    <w:rsid w:val="3B95CD31"/>
    <w:rsid w:val="3B968029"/>
    <w:rsid w:val="3B9A81A9"/>
    <w:rsid w:val="3BA08996"/>
    <w:rsid w:val="3BA12448"/>
    <w:rsid w:val="3BA1EE7C"/>
    <w:rsid w:val="3BA5AC9C"/>
    <w:rsid w:val="3BA615FE"/>
    <w:rsid w:val="3BA6715B"/>
    <w:rsid w:val="3BA8388C"/>
    <w:rsid w:val="3BA95012"/>
    <w:rsid w:val="3BAA2303"/>
    <w:rsid w:val="3BACE6B7"/>
    <w:rsid w:val="3BB84C99"/>
    <w:rsid w:val="3BBE7328"/>
    <w:rsid w:val="3BC0E467"/>
    <w:rsid w:val="3BC371EC"/>
    <w:rsid w:val="3BC96FA2"/>
    <w:rsid w:val="3BCA041D"/>
    <w:rsid w:val="3BCAE4BB"/>
    <w:rsid w:val="3BCC1325"/>
    <w:rsid w:val="3BCC35BE"/>
    <w:rsid w:val="3BD03677"/>
    <w:rsid w:val="3BD0563A"/>
    <w:rsid w:val="3BD0E766"/>
    <w:rsid w:val="3BD295A2"/>
    <w:rsid w:val="3BD6C535"/>
    <w:rsid w:val="3BD851CA"/>
    <w:rsid w:val="3BD9FED5"/>
    <w:rsid w:val="3BDAE597"/>
    <w:rsid w:val="3BDB69CE"/>
    <w:rsid w:val="3BDBC407"/>
    <w:rsid w:val="3BDF7492"/>
    <w:rsid w:val="3BE25CAD"/>
    <w:rsid w:val="3BE3EABC"/>
    <w:rsid w:val="3BE3FDEB"/>
    <w:rsid w:val="3BE4176D"/>
    <w:rsid w:val="3BE5C6B3"/>
    <w:rsid w:val="3BED6F7A"/>
    <w:rsid w:val="3BF20117"/>
    <w:rsid w:val="3BF67967"/>
    <w:rsid w:val="3BF72CFF"/>
    <w:rsid w:val="3BFA64E6"/>
    <w:rsid w:val="3BFA71AC"/>
    <w:rsid w:val="3BFFFD09"/>
    <w:rsid w:val="3C0120D7"/>
    <w:rsid w:val="3C03642E"/>
    <w:rsid w:val="3C0A0403"/>
    <w:rsid w:val="3C0BECC7"/>
    <w:rsid w:val="3C0CF5BF"/>
    <w:rsid w:val="3C10E95B"/>
    <w:rsid w:val="3C113842"/>
    <w:rsid w:val="3C125182"/>
    <w:rsid w:val="3C17B638"/>
    <w:rsid w:val="3C1C68A4"/>
    <w:rsid w:val="3C1C7549"/>
    <w:rsid w:val="3C1CA985"/>
    <w:rsid w:val="3C2106DB"/>
    <w:rsid w:val="3C2550D8"/>
    <w:rsid w:val="3C2B90C0"/>
    <w:rsid w:val="3C2C177C"/>
    <w:rsid w:val="3C2C96DF"/>
    <w:rsid w:val="3C2E02D7"/>
    <w:rsid w:val="3C2E5095"/>
    <w:rsid w:val="3C3645C7"/>
    <w:rsid w:val="3C3F305F"/>
    <w:rsid w:val="3C4194DF"/>
    <w:rsid w:val="3C449F85"/>
    <w:rsid w:val="3C47456E"/>
    <w:rsid w:val="3C4753B1"/>
    <w:rsid w:val="3C502BA1"/>
    <w:rsid w:val="3C566B58"/>
    <w:rsid w:val="3C5A0533"/>
    <w:rsid w:val="3C5D5485"/>
    <w:rsid w:val="3C60C0E5"/>
    <w:rsid w:val="3C62883D"/>
    <w:rsid w:val="3C664C81"/>
    <w:rsid w:val="3C68E7A6"/>
    <w:rsid w:val="3C6B85F8"/>
    <w:rsid w:val="3C6FEB7B"/>
    <w:rsid w:val="3C7995B2"/>
    <w:rsid w:val="3C79E563"/>
    <w:rsid w:val="3C7AD249"/>
    <w:rsid w:val="3C7BC8A3"/>
    <w:rsid w:val="3C802908"/>
    <w:rsid w:val="3C819CC4"/>
    <w:rsid w:val="3C83FC7F"/>
    <w:rsid w:val="3C856AFE"/>
    <w:rsid w:val="3C86E8C9"/>
    <w:rsid w:val="3C87B015"/>
    <w:rsid w:val="3C8CF6AB"/>
    <w:rsid w:val="3C920372"/>
    <w:rsid w:val="3C96C0C3"/>
    <w:rsid w:val="3C99BE13"/>
    <w:rsid w:val="3C9AF973"/>
    <w:rsid w:val="3CA25528"/>
    <w:rsid w:val="3CA3F16C"/>
    <w:rsid w:val="3CA63F59"/>
    <w:rsid w:val="3CA679F4"/>
    <w:rsid w:val="3CA6F509"/>
    <w:rsid w:val="3CA90D3D"/>
    <w:rsid w:val="3CA990A9"/>
    <w:rsid w:val="3CADE643"/>
    <w:rsid w:val="3CB2BB64"/>
    <w:rsid w:val="3CB34FB5"/>
    <w:rsid w:val="3CB400F8"/>
    <w:rsid w:val="3CB5BAEB"/>
    <w:rsid w:val="3CB77FB5"/>
    <w:rsid w:val="3CB79ABA"/>
    <w:rsid w:val="3CB7C208"/>
    <w:rsid w:val="3CBAA7EF"/>
    <w:rsid w:val="3CBCD9EF"/>
    <w:rsid w:val="3CBCDF4F"/>
    <w:rsid w:val="3CBCF0B3"/>
    <w:rsid w:val="3CBD2165"/>
    <w:rsid w:val="3CC16A35"/>
    <w:rsid w:val="3CC1CAD0"/>
    <w:rsid w:val="3CC3B3E2"/>
    <w:rsid w:val="3CC40AFE"/>
    <w:rsid w:val="3CC779D6"/>
    <w:rsid w:val="3CC999DB"/>
    <w:rsid w:val="3CCB95C6"/>
    <w:rsid w:val="3CCC53CE"/>
    <w:rsid w:val="3CCEBEFF"/>
    <w:rsid w:val="3CD0BC9A"/>
    <w:rsid w:val="3CD2899C"/>
    <w:rsid w:val="3CD7F306"/>
    <w:rsid w:val="3CD8A8E5"/>
    <w:rsid w:val="3CD8C471"/>
    <w:rsid w:val="3CDE1268"/>
    <w:rsid w:val="3CE08B93"/>
    <w:rsid w:val="3CE4BFA5"/>
    <w:rsid w:val="3CE6FE7B"/>
    <w:rsid w:val="3CE78802"/>
    <w:rsid w:val="3CE95839"/>
    <w:rsid w:val="3CE9B760"/>
    <w:rsid w:val="3CEA6CAF"/>
    <w:rsid w:val="3CEADCCE"/>
    <w:rsid w:val="3CEFB2BC"/>
    <w:rsid w:val="3CF0BF4B"/>
    <w:rsid w:val="3CF667E4"/>
    <w:rsid w:val="3CF7AC72"/>
    <w:rsid w:val="3CF857D0"/>
    <w:rsid w:val="3CFB45FB"/>
    <w:rsid w:val="3CFDFC19"/>
    <w:rsid w:val="3D00EB48"/>
    <w:rsid w:val="3D014387"/>
    <w:rsid w:val="3D035C78"/>
    <w:rsid w:val="3D0607D3"/>
    <w:rsid w:val="3D0F9934"/>
    <w:rsid w:val="3D1032BF"/>
    <w:rsid w:val="3D116CD9"/>
    <w:rsid w:val="3D1431DB"/>
    <w:rsid w:val="3D159AD8"/>
    <w:rsid w:val="3D181A48"/>
    <w:rsid w:val="3D1DA04C"/>
    <w:rsid w:val="3D22BB35"/>
    <w:rsid w:val="3D22C368"/>
    <w:rsid w:val="3D2442EF"/>
    <w:rsid w:val="3D25DA59"/>
    <w:rsid w:val="3D2B9244"/>
    <w:rsid w:val="3D2BCFD2"/>
    <w:rsid w:val="3D33E1C7"/>
    <w:rsid w:val="3D375F2F"/>
    <w:rsid w:val="3D39202E"/>
    <w:rsid w:val="3D41065F"/>
    <w:rsid w:val="3D413EF1"/>
    <w:rsid w:val="3D42B522"/>
    <w:rsid w:val="3D449685"/>
    <w:rsid w:val="3D48AEF2"/>
    <w:rsid w:val="3D4945D1"/>
    <w:rsid w:val="3D51313E"/>
    <w:rsid w:val="3D525824"/>
    <w:rsid w:val="3D53C5FF"/>
    <w:rsid w:val="3D5503AC"/>
    <w:rsid w:val="3D582832"/>
    <w:rsid w:val="3D5CBB49"/>
    <w:rsid w:val="3D5F714E"/>
    <w:rsid w:val="3D630518"/>
    <w:rsid w:val="3D640787"/>
    <w:rsid w:val="3D654E3A"/>
    <w:rsid w:val="3D677E2D"/>
    <w:rsid w:val="3D6A611D"/>
    <w:rsid w:val="3D6AEEC0"/>
    <w:rsid w:val="3D6B65BC"/>
    <w:rsid w:val="3D6B9F8B"/>
    <w:rsid w:val="3D6C8A39"/>
    <w:rsid w:val="3D6E3126"/>
    <w:rsid w:val="3D6E32B7"/>
    <w:rsid w:val="3D71D072"/>
    <w:rsid w:val="3D738CD2"/>
    <w:rsid w:val="3D74AFE5"/>
    <w:rsid w:val="3D78E894"/>
    <w:rsid w:val="3D78EEF1"/>
    <w:rsid w:val="3D7BB644"/>
    <w:rsid w:val="3D7CCE5F"/>
    <w:rsid w:val="3D7D643F"/>
    <w:rsid w:val="3D7E258B"/>
    <w:rsid w:val="3D7E2FA2"/>
    <w:rsid w:val="3D7EF538"/>
    <w:rsid w:val="3D7F6B21"/>
    <w:rsid w:val="3D7FA90F"/>
    <w:rsid w:val="3D815A89"/>
    <w:rsid w:val="3D823C5B"/>
    <w:rsid w:val="3D8330CB"/>
    <w:rsid w:val="3D833F99"/>
    <w:rsid w:val="3D871F95"/>
    <w:rsid w:val="3D88C4A7"/>
    <w:rsid w:val="3D8F76DB"/>
    <w:rsid w:val="3D8FA159"/>
    <w:rsid w:val="3D8FD56D"/>
    <w:rsid w:val="3D904C0C"/>
    <w:rsid w:val="3D937AF4"/>
    <w:rsid w:val="3D974280"/>
    <w:rsid w:val="3D99B2C4"/>
    <w:rsid w:val="3D9A31DC"/>
    <w:rsid w:val="3D9C5826"/>
    <w:rsid w:val="3D9DDDB9"/>
    <w:rsid w:val="3DA04216"/>
    <w:rsid w:val="3DA1563F"/>
    <w:rsid w:val="3DA4BD7B"/>
    <w:rsid w:val="3DA6A6EB"/>
    <w:rsid w:val="3DA7033B"/>
    <w:rsid w:val="3DAE41D3"/>
    <w:rsid w:val="3DAF5312"/>
    <w:rsid w:val="3DB2EFC8"/>
    <w:rsid w:val="3DB33B2D"/>
    <w:rsid w:val="3DB561E3"/>
    <w:rsid w:val="3DB7EC69"/>
    <w:rsid w:val="3DB83632"/>
    <w:rsid w:val="3DB9F881"/>
    <w:rsid w:val="3DBAC0E8"/>
    <w:rsid w:val="3DBDB74A"/>
    <w:rsid w:val="3DBF8160"/>
    <w:rsid w:val="3DC02991"/>
    <w:rsid w:val="3DC7AD55"/>
    <w:rsid w:val="3DC824AC"/>
    <w:rsid w:val="3DC9F5D4"/>
    <w:rsid w:val="3DCA0D31"/>
    <w:rsid w:val="3DCA6C2F"/>
    <w:rsid w:val="3DCAEDCA"/>
    <w:rsid w:val="3DCB0228"/>
    <w:rsid w:val="3DCDA5D5"/>
    <w:rsid w:val="3DCDF3BD"/>
    <w:rsid w:val="3DCE3C54"/>
    <w:rsid w:val="3DD2CFF5"/>
    <w:rsid w:val="3DD4237F"/>
    <w:rsid w:val="3DD67796"/>
    <w:rsid w:val="3DD868C4"/>
    <w:rsid w:val="3DD973A3"/>
    <w:rsid w:val="3DD9A5F4"/>
    <w:rsid w:val="3DDA4A5B"/>
    <w:rsid w:val="3DDB4E1C"/>
    <w:rsid w:val="3DDC7F1C"/>
    <w:rsid w:val="3DDE9784"/>
    <w:rsid w:val="3DDF099B"/>
    <w:rsid w:val="3DDFCECD"/>
    <w:rsid w:val="3DE07346"/>
    <w:rsid w:val="3DE11119"/>
    <w:rsid w:val="3DE448A8"/>
    <w:rsid w:val="3DEED3FE"/>
    <w:rsid w:val="3DF0B6DC"/>
    <w:rsid w:val="3DF10F3E"/>
    <w:rsid w:val="3DF27FFE"/>
    <w:rsid w:val="3DF2ACE8"/>
    <w:rsid w:val="3DFE57F5"/>
    <w:rsid w:val="3DFECD63"/>
    <w:rsid w:val="3DFFA56D"/>
    <w:rsid w:val="3DFFB84F"/>
    <w:rsid w:val="3E048108"/>
    <w:rsid w:val="3E09E483"/>
    <w:rsid w:val="3E0C400D"/>
    <w:rsid w:val="3E0D6154"/>
    <w:rsid w:val="3E0FFA5A"/>
    <w:rsid w:val="3E11A1D4"/>
    <w:rsid w:val="3E11AB3C"/>
    <w:rsid w:val="3E121027"/>
    <w:rsid w:val="3E140C07"/>
    <w:rsid w:val="3E2008B1"/>
    <w:rsid w:val="3E212D24"/>
    <w:rsid w:val="3E21BA48"/>
    <w:rsid w:val="3E28FA73"/>
    <w:rsid w:val="3E2975B7"/>
    <w:rsid w:val="3E2A7DC6"/>
    <w:rsid w:val="3E2BD587"/>
    <w:rsid w:val="3E2E7270"/>
    <w:rsid w:val="3E33BBE7"/>
    <w:rsid w:val="3E3806B7"/>
    <w:rsid w:val="3E387CAB"/>
    <w:rsid w:val="3E3C9778"/>
    <w:rsid w:val="3E3D32C1"/>
    <w:rsid w:val="3E42C081"/>
    <w:rsid w:val="3E45D3E5"/>
    <w:rsid w:val="3E469AE2"/>
    <w:rsid w:val="3E471CE8"/>
    <w:rsid w:val="3E4AD092"/>
    <w:rsid w:val="3E4ADDE2"/>
    <w:rsid w:val="3E4B6E66"/>
    <w:rsid w:val="3E5234F0"/>
    <w:rsid w:val="3E557A5D"/>
    <w:rsid w:val="3E559FE7"/>
    <w:rsid w:val="3E5EA005"/>
    <w:rsid w:val="3E5F4DE0"/>
    <w:rsid w:val="3E644D81"/>
    <w:rsid w:val="3E661BE2"/>
    <w:rsid w:val="3E6B299C"/>
    <w:rsid w:val="3E6D5033"/>
    <w:rsid w:val="3E71D333"/>
    <w:rsid w:val="3E724E6A"/>
    <w:rsid w:val="3E72878B"/>
    <w:rsid w:val="3E736707"/>
    <w:rsid w:val="3E75DB49"/>
    <w:rsid w:val="3E76CEAB"/>
    <w:rsid w:val="3E77D6CE"/>
    <w:rsid w:val="3E790A6B"/>
    <w:rsid w:val="3E7A891C"/>
    <w:rsid w:val="3E7E6B86"/>
    <w:rsid w:val="3E7FB745"/>
    <w:rsid w:val="3E82953F"/>
    <w:rsid w:val="3E8508FA"/>
    <w:rsid w:val="3E85362F"/>
    <w:rsid w:val="3E88853A"/>
    <w:rsid w:val="3E888833"/>
    <w:rsid w:val="3E899877"/>
    <w:rsid w:val="3E8B1DEE"/>
    <w:rsid w:val="3E8B959F"/>
    <w:rsid w:val="3E8C997C"/>
    <w:rsid w:val="3E8DBEEE"/>
    <w:rsid w:val="3E8EBC72"/>
    <w:rsid w:val="3E926047"/>
    <w:rsid w:val="3E942245"/>
    <w:rsid w:val="3E95A7FF"/>
    <w:rsid w:val="3E9A6E61"/>
    <w:rsid w:val="3EA2F118"/>
    <w:rsid w:val="3EB0EBB4"/>
    <w:rsid w:val="3EB358D2"/>
    <w:rsid w:val="3EB3C29A"/>
    <w:rsid w:val="3EB49DEC"/>
    <w:rsid w:val="3EB4D4BF"/>
    <w:rsid w:val="3EB784D9"/>
    <w:rsid w:val="3EB83523"/>
    <w:rsid w:val="3EBD89FE"/>
    <w:rsid w:val="3EBD98DF"/>
    <w:rsid w:val="3EBEE585"/>
    <w:rsid w:val="3EBFC61D"/>
    <w:rsid w:val="3EC05526"/>
    <w:rsid w:val="3EC2C8A8"/>
    <w:rsid w:val="3EC5700E"/>
    <w:rsid w:val="3ED0593D"/>
    <w:rsid w:val="3ED0EA58"/>
    <w:rsid w:val="3ED13D0F"/>
    <w:rsid w:val="3ED39D7C"/>
    <w:rsid w:val="3ED5263D"/>
    <w:rsid w:val="3ED71FF5"/>
    <w:rsid w:val="3ED78F8A"/>
    <w:rsid w:val="3EDD3BE1"/>
    <w:rsid w:val="3EDEA201"/>
    <w:rsid w:val="3EDFA36F"/>
    <w:rsid w:val="3EE30B3E"/>
    <w:rsid w:val="3EE31D13"/>
    <w:rsid w:val="3EEAA293"/>
    <w:rsid w:val="3EECB061"/>
    <w:rsid w:val="3EFB695A"/>
    <w:rsid w:val="3F038939"/>
    <w:rsid w:val="3F04C62B"/>
    <w:rsid w:val="3F061E76"/>
    <w:rsid w:val="3F06F447"/>
    <w:rsid w:val="3F09E461"/>
    <w:rsid w:val="3F0B1BD4"/>
    <w:rsid w:val="3F10B60C"/>
    <w:rsid w:val="3F13EF77"/>
    <w:rsid w:val="3F14B8F5"/>
    <w:rsid w:val="3F19C16D"/>
    <w:rsid w:val="3F19E48E"/>
    <w:rsid w:val="3F1CA43C"/>
    <w:rsid w:val="3F201076"/>
    <w:rsid w:val="3F23EFDD"/>
    <w:rsid w:val="3F27445C"/>
    <w:rsid w:val="3F27CB62"/>
    <w:rsid w:val="3F2C8B7B"/>
    <w:rsid w:val="3F2D45A6"/>
    <w:rsid w:val="3F2D91F0"/>
    <w:rsid w:val="3F2DDE12"/>
    <w:rsid w:val="3F30169D"/>
    <w:rsid w:val="3F308955"/>
    <w:rsid w:val="3F30F4B4"/>
    <w:rsid w:val="3F386CE0"/>
    <w:rsid w:val="3F3C83FF"/>
    <w:rsid w:val="3F3D6097"/>
    <w:rsid w:val="3F3DD81D"/>
    <w:rsid w:val="3F3F73D5"/>
    <w:rsid w:val="3F3FCCF0"/>
    <w:rsid w:val="3F407609"/>
    <w:rsid w:val="3F42D39C"/>
    <w:rsid w:val="3F4A364C"/>
    <w:rsid w:val="3F4EC0EF"/>
    <w:rsid w:val="3F53203E"/>
    <w:rsid w:val="3F56BC74"/>
    <w:rsid w:val="3F5B7A81"/>
    <w:rsid w:val="3F5CF19A"/>
    <w:rsid w:val="3F5DC7FC"/>
    <w:rsid w:val="3F61689D"/>
    <w:rsid w:val="3F6929C9"/>
    <w:rsid w:val="3F6B4279"/>
    <w:rsid w:val="3F6B7D8B"/>
    <w:rsid w:val="3F6DE2AC"/>
    <w:rsid w:val="3F6ED01E"/>
    <w:rsid w:val="3F700E44"/>
    <w:rsid w:val="3F70C0E1"/>
    <w:rsid w:val="3F720946"/>
    <w:rsid w:val="3F728EE6"/>
    <w:rsid w:val="3F73C497"/>
    <w:rsid w:val="3F750BBC"/>
    <w:rsid w:val="3F75216D"/>
    <w:rsid w:val="3F75AAF4"/>
    <w:rsid w:val="3F7AB26D"/>
    <w:rsid w:val="3F7CD806"/>
    <w:rsid w:val="3F7D39DE"/>
    <w:rsid w:val="3F7EAE6A"/>
    <w:rsid w:val="3F81D376"/>
    <w:rsid w:val="3F831351"/>
    <w:rsid w:val="3F87C803"/>
    <w:rsid w:val="3F893F3A"/>
    <w:rsid w:val="3F89FA37"/>
    <w:rsid w:val="3F8F7BB8"/>
    <w:rsid w:val="3F8FDC8C"/>
    <w:rsid w:val="3F903331"/>
    <w:rsid w:val="3F914E9C"/>
    <w:rsid w:val="3F96AFA8"/>
    <w:rsid w:val="3F96C721"/>
    <w:rsid w:val="3F9B8D4B"/>
    <w:rsid w:val="3F9EC250"/>
    <w:rsid w:val="3F9F3428"/>
    <w:rsid w:val="3FA50D6D"/>
    <w:rsid w:val="3FA52C47"/>
    <w:rsid w:val="3FAA0F17"/>
    <w:rsid w:val="3FB1ABD7"/>
    <w:rsid w:val="3FB37FA3"/>
    <w:rsid w:val="3FB564DB"/>
    <w:rsid w:val="3FB9C13D"/>
    <w:rsid w:val="3FBA7724"/>
    <w:rsid w:val="3FBC16BE"/>
    <w:rsid w:val="3FBE2D4D"/>
    <w:rsid w:val="3FBF05AC"/>
    <w:rsid w:val="3FC0A635"/>
    <w:rsid w:val="3FC3258F"/>
    <w:rsid w:val="3FC4BDE1"/>
    <w:rsid w:val="3FC52425"/>
    <w:rsid w:val="3FCA6FD0"/>
    <w:rsid w:val="3FD09BFA"/>
    <w:rsid w:val="3FD16BC0"/>
    <w:rsid w:val="3FD19011"/>
    <w:rsid w:val="3FD25858"/>
    <w:rsid w:val="3FD2E691"/>
    <w:rsid w:val="3FD56CD4"/>
    <w:rsid w:val="3FD6AB0B"/>
    <w:rsid w:val="3FD77311"/>
    <w:rsid w:val="3FD8FAAB"/>
    <w:rsid w:val="3FDCEBC6"/>
    <w:rsid w:val="3FDF9BC0"/>
    <w:rsid w:val="3FE7D28F"/>
    <w:rsid w:val="3FEB3C68"/>
    <w:rsid w:val="3FEDB202"/>
    <w:rsid w:val="3FF158D0"/>
    <w:rsid w:val="3FF23F52"/>
    <w:rsid w:val="3FF44D34"/>
    <w:rsid w:val="3FF57CE1"/>
    <w:rsid w:val="3FF9DB03"/>
    <w:rsid w:val="3FFB8E51"/>
    <w:rsid w:val="3FFC768A"/>
    <w:rsid w:val="3FFCF07C"/>
    <w:rsid w:val="3FFD2CD6"/>
    <w:rsid w:val="3FFD2D47"/>
    <w:rsid w:val="400616AF"/>
    <w:rsid w:val="4008C34A"/>
    <w:rsid w:val="4009506D"/>
    <w:rsid w:val="400A06A6"/>
    <w:rsid w:val="400D7220"/>
    <w:rsid w:val="40148378"/>
    <w:rsid w:val="40198BB1"/>
    <w:rsid w:val="401B1D17"/>
    <w:rsid w:val="401C773C"/>
    <w:rsid w:val="4022E7ED"/>
    <w:rsid w:val="40287BFD"/>
    <w:rsid w:val="4028C630"/>
    <w:rsid w:val="402BC40D"/>
    <w:rsid w:val="403816C6"/>
    <w:rsid w:val="403D6CDD"/>
    <w:rsid w:val="40405B4D"/>
    <w:rsid w:val="4041F6AC"/>
    <w:rsid w:val="4042F7C1"/>
    <w:rsid w:val="40448E58"/>
    <w:rsid w:val="4046F225"/>
    <w:rsid w:val="4048EF0E"/>
    <w:rsid w:val="404C5BCE"/>
    <w:rsid w:val="404D7C1A"/>
    <w:rsid w:val="404E6537"/>
    <w:rsid w:val="4050D777"/>
    <w:rsid w:val="40555C0E"/>
    <w:rsid w:val="4058500F"/>
    <w:rsid w:val="4059CB33"/>
    <w:rsid w:val="405C02D9"/>
    <w:rsid w:val="405C7F32"/>
    <w:rsid w:val="405D3595"/>
    <w:rsid w:val="405ED331"/>
    <w:rsid w:val="405F1A64"/>
    <w:rsid w:val="405F8789"/>
    <w:rsid w:val="4061F79A"/>
    <w:rsid w:val="40635983"/>
    <w:rsid w:val="40635C43"/>
    <w:rsid w:val="4063D137"/>
    <w:rsid w:val="4068EF0A"/>
    <w:rsid w:val="406B819C"/>
    <w:rsid w:val="406DAD39"/>
    <w:rsid w:val="4071CA4B"/>
    <w:rsid w:val="40733DBB"/>
    <w:rsid w:val="4075B871"/>
    <w:rsid w:val="40772C61"/>
    <w:rsid w:val="4079BE17"/>
    <w:rsid w:val="407CD766"/>
    <w:rsid w:val="40832B3C"/>
    <w:rsid w:val="40838E5F"/>
    <w:rsid w:val="4083E194"/>
    <w:rsid w:val="40856BDB"/>
    <w:rsid w:val="4086DB1E"/>
    <w:rsid w:val="408A25D3"/>
    <w:rsid w:val="408A73C7"/>
    <w:rsid w:val="408DCCC3"/>
    <w:rsid w:val="408F2837"/>
    <w:rsid w:val="408F712F"/>
    <w:rsid w:val="409458CD"/>
    <w:rsid w:val="409915EF"/>
    <w:rsid w:val="409BF67D"/>
    <w:rsid w:val="40A47A89"/>
    <w:rsid w:val="40A7A763"/>
    <w:rsid w:val="40A843C3"/>
    <w:rsid w:val="40AAB197"/>
    <w:rsid w:val="40AB6BB7"/>
    <w:rsid w:val="40AB7B28"/>
    <w:rsid w:val="40AD9A41"/>
    <w:rsid w:val="40AFBF26"/>
    <w:rsid w:val="40B03711"/>
    <w:rsid w:val="40B08956"/>
    <w:rsid w:val="40B42E91"/>
    <w:rsid w:val="40B81441"/>
    <w:rsid w:val="40BEBEED"/>
    <w:rsid w:val="40BEE94E"/>
    <w:rsid w:val="40C36F6B"/>
    <w:rsid w:val="40C3BFC1"/>
    <w:rsid w:val="40C94B97"/>
    <w:rsid w:val="40CA7FD6"/>
    <w:rsid w:val="40CAA829"/>
    <w:rsid w:val="40CBF500"/>
    <w:rsid w:val="40D0B659"/>
    <w:rsid w:val="40D2BA56"/>
    <w:rsid w:val="40D431B2"/>
    <w:rsid w:val="40DCB1B4"/>
    <w:rsid w:val="40DE412E"/>
    <w:rsid w:val="40E1403C"/>
    <w:rsid w:val="40E7B253"/>
    <w:rsid w:val="40ECAD9F"/>
    <w:rsid w:val="40EDD9CE"/>
    <w:rsid w:val="40EEF42D"/>
    <w:rsid w:val="40EF4B6B"/>
    <w:rsid w:val="40F32B97"/>
    <w:rsid w:val="40F6BC39"/>
    <w:rsid w:val="40F70722"/>
    <w:rsid w:val="40F97B59"/>
    <w:rsid w:val="40F97DF7"/>
    <w:rsid w:val="40FCC9E8"/>
    <w:rsid w:val="40FD34BD"/>
    <w:rsid w:val="40FDFB62"/>
    <w:rsid w:val="40FE39CE"/>
    <w:rsid w:val="40FF935D"/>
    <w:rsid w:val="41018374"/>
    <w:rsid w:val="41025C92"/>
    <w:rsid w:val="410425E1"/>
    <w:rsid w:val="41058D37"/>
    <w:rsid w:val="41067C0A"/>
    <w:rsid w:val="4108CCC0"/>
    <w:rsid w:val="410A5328"/>
    <w:rsid w:val="410E4585"/>
    <w:rsid w:val="410E8E0F"/>
    <w:rsid w:val="410F5A19"/>
    <w:rsid w:val="41105F63"/>
    <w:rsid w:val="4110A216"/>
    <w:rsid w:val="41118B41"/>
    <w:rsid w:val="411266F5"/>
    <w:rsid w:val="4112F5E2"/>
    <w:rsid w:val="41140737"/>
    <w:rsid w:val="4119133C"/>
    <w:rsid w:val="411C3B3C"/>
    <w:rsid w:val="411F4BE5"/>
    <w:rsid w:val="41202A62"/>
    <w:rsid w:val="41225611"/>
    <w:rsid w:val="41267BD8"/>
    <w:rsid w:val="4128A299"/>
    <w:rsid w:val="412C8693"/>
    <w:rsid w:val="412CCE6A"/>
    <w:rsid w:val="412CD581"/>
    <w:rsid w:val="413A9CD5"/>
    <w:rsid w:val="413AE561"/>
    <w:rsid w:val="413C2309"/>
    <w:rsid w:val="413F6C09"/>
    <w:rsid w:val="413FE7A4"/>
    <w:rsid w:val="4141662F"/>
    <w:rsid w:val="414217D4"/>
    <w:rsid w:val="4145E5D4"/>
    <w:rsid w:val="41497084"/>
    <w:rsid w:val="4149EC6C"/>
    <w:rsid w:val="414AA50E"/>
    <w:rsid w:val="414CDDBC"/>
    <w:rsid w:val="41506F81"/>
    <w:rsid w:val="41578C71"/>
    <w:rsid w:val="41596D34"/>
    <w:rsid w:val="415AD4D5"/>
    <w:rsid w:val="415BFE51"/>
    <w:rsid w:val="415DAF9C"/>
    <w:rsid w:val="415E9631"/>
    <w:rsid w:val="415FC8CF"/>
    <w:rsid w:val="415FDAB2"/>
    <w:rsid w:val="41644D36"/>
    <w:rsid w:val="4164CF95"/>
    <w:rsid w:val="41694B6D"/>
    <w:rsid w:val="416B0C05"/>
    <w:rsid w:val="416E9D30"/>
    <w:rsid w:val="416F7133"/>
    <w:rsid w:val="417DFC6F"/>
    <w:rsid w:val="417E6DE5"/>
    <w:rsid w:val="417F56F1"/>
    <w:rsid w:val="418304A2"/>
    <w:rsid w:val="4184C9BA"/>
    <w:rsid w:val="41862C87"/>
    <w:rsid w:val="4188D8D8"/>
    <w:rsid w:val="418C1443"/>
    <w:rsid w:val="418E1912"/>
    <w:rsid w:val="4192C3D3"/>
    <w:rsid w:val="4193E5F7"/>
    <w:rsid w:val="41953E76"/>
    <w:rsid w:val="4195F6E0"/>
    <w:rsid w:val="41961B5B"/>
    <w:rsid w:val="4197D06C"/>
    <w:rsid w:val="41982E94"/>
    <w:rsid w:val="41984D00"/>
    <w:rsid w:val="419C910B"/>
    <w:rsid w:val="419F6181"/>
    <w:rsid w:val="41A28C8A"/>
    <w:rsid w:val="41A2BD04"/>
    <w:rsid w:val="41A2C54C"/>
    <w:rsid w:val="41A3BE58"/>
    <w:rsid w:val="41A520CE"/>
    <w:rsid w:val="41AA284D"/>
    <w:rsid w:val="41ADE31C"/>
    <w:rsid w:val="41B0FCB2"/>
    <w:rsid w:val="41B1E8DD"/>
    <w:rsid w:val="41B24E0A"/>
    <w:rsid w:val="41B2EAC8"/>
    <w:rsid w:val="41B36D62"/>
    <w:rsid w:val="41B38891"/>
    <w:rsid w:val="41B41361"/>
    <w:rsid w:val="41B7292E"/>
    <w:rsid w:val="41BD83CE"/>
    <w:rsid w:val="41BE36EC"/>
    <w:rsid w:val="41BF3E12"/>
    <w:rsid w:val="41C18341"/>
    <w:rsid w:val="41C8FD37"/>
    <w:rsid w:val="41CA5892"/>
    <w:rsid w:val="41CBF16A"/>
    <w:rsid w:val="41D1DD93"/>
    <w:rsid w:val="41D87275"/>
    <w:rsid w:val="41DC264A"/>
    <w:rsid w:val="41DCF8F4"/>
    <w:rsid w:val="41DD12B5"/>
    <w:rsid w:val="41DE75BC"/>
    <w:rsid w:val="41E11D02"/>
    <w:rsid w:val="41E5971E"/>
    <w:rsid w:val="41E81048"/>
    <w:rsid w:val="41E8ABBA"/>
    <w:rsid w:val="41E96091"/>
    <w:rsid w:val="41EEC2D7"/>
    <w:rsid w:val="41F3E14D"/>
    <w:rsid w:val="41F4DE33"/>
    <w:rsid w:val="41F738F0"/>
    <w:rsid w:val="41F9DBA3"/>
    <w:rsid w:val="41F9FF3A"/>
    <w:rsid w:val="41FAF892"/>
    <w:rsid w:val="41FB4D0E"/>
    <w:rsid w:val="41FDA746"/>
    <w:rsid w:val="4200465D"/>
    <w:rsid w:val="42026A3B"/>
    <w:rsid w:val="420417C2"/>
    <w:rsid w:val="420604AB"/>
    <w:rsid w:val="4206FF65"/>
    <w:rsid w:val="4208E6AF"/>
    <w:rsid w:val="420A3959"/>
    <w:rsid w:val="420BD1C3"/>
    <w:rsid w:val="420E85F9"/>
    <w:rsid w:val="42121081"/>
    <w:rsid w:val="4216356B"/>
    <w:rsid w:val="421870D7"/>
    <w:rsid w:val="421BC1ED"/>
    <w:rsid w:val="42229115"/>
    <w:rsid w:val="4222A57C"/>
    <w:rsid w:val="42271784"/>
    <w:rsid w:val="4228DF03"/>
    <w:rsid w:val="422912C9"/>
    <w:rsid w:val="42333D70"/>
    <w:rsid w:val="4239A418"/>
    <w:rsid w:val="423B1592"/>
    <w:rsid w:val="423CEDA4"/>
    <w:rsid w:val="423E4FB3"/>
    <w:rsid w:val="423F2C2C"/>
    <w:rsid w:val="42402FF4"/>
    <w:rsid w:val="4244D0E9"/>
    <w:rsid w:val="42478176"/>
    <w:rsid w:val="4248553C"/>
    <w:rsid w:val="42497209"/>
    <w:rsid w:val="424A0E8F"/>
    <w:rsid w:val="424E2384"/>
    <w:rsid w:val="425031CD"/>
    <w:rsid w:val="4251B6CA"/>
    <w:rsid w:val="4253FC6E"/>
    <w:rsid w:val="425EE04E"/>
    <w:rsid w:val="4261BD70"/>
    <w:rsid w:val="42621B2F"/>
    <w:rsid w:val="42634E3D"/>
    <w:rsid w:val="42640BA1"/>
    <w:rsid w:val="4264504A"/>
    <w:rsid w:val="426752FB"/>
    <w:rsid w:val="426A820F"/>
    <w:rsid w:val="426A8AE8"/>
    <w:rsid w:val="426BFC5A"/>
    <w:rsid w:val="426F669A"/>
    <w:rsid w:val="42779B17"/>
    <w:rsid w:val="4277F534"/>
    <w:rsid w:val="42792505"/>
    <w:rsid w:val="427935C4"/>
    <w:rsid w:val="42798A2D"/>
    <w:rsid w:val="427B69FF"/>
    <w:rsid w:val="427EA3F1"/>
    <w:rsid w:val="427F09EC"/>
    <w:rsid w:val="4288FDFA"/>
    <w:rsid w:val="428A25BC"/>
    <w:rsid w:val="4290E2C7"/>
    <w:rsid w:val="42919DC7"/>
    <w:rsid w:val="42937BED"/>
    <w:rsid w:val="42963BB4"/>
    <w:rsid w:val="4296A849"/>
    <w:rsid w:val="429CA692"/>
    <w:rsid w:val="429DEB40"/>
    <w:rsid w:val="429DFACC"/>
    <w:rsid w:val="429ECCDC"/>
    <w:rsid w:val="42A3342F"/>
    <w:rsid w:val="42A3D506"/>
    <w:rsid w:val="42A72D4E"/>
    <w:rsid w:val="42AD28B1"/>
    <w:rsid w:val="42AEA5C3"/>
    <w:rsid w:val="42B1335E"/>
    <w:rsid w:val="42B1E6D8"/>
    <w:rsid w:val="42B2B7D2"/>
    <w:rsid w:val="42B67422"/>
    <w:rsid w:val="42B71369"/>
    <w:rsid w:val="42B71D8D"/>
    <w:rsid w:val="42B84ABB"/>
    <w:rsid w:val="42BADF40"/>
    <w:rsid w:val="42BB1C46"/>
    <w:rsid w:val="42BB4247"/>
    <w:rsid w:val="42BFE79B"/>
    <w:rsid w:val="42C0D763"/>
    <w:rsid w:val="42C267A2"/>
    <w:rsid w:val="42C28C3E"/>
    <w:rsid w:val="42C8085F"/>
    <w:rsid w:val="42CD01AE"/>
    <w:rsid w:val="42D0DB30"/>
    <w:rsid w:val="42D5B9A3"/>
    <w:rsid w:val="42DA7D5D"/>
    <w:rsid w:val="42DBA47D"/>
    <w:rsid w:val="42DE84D2"/>
    <w:rsid w:val="42DF2AB4"/>
    <w:rsid w:val="42E3A7C9"/>
    <w:rsid w:val="42E3F99F"/>
    <w:rsid w:val="42E41CCF"/>
    <w:rsid w:val="42F07350"/>
    <w:rsid w:val="42F3B614"/>
    <w:rsid w:val="42F3B780"/>
    <w:rsid w:val="42F3C481"/>
    <w:rsid w:val="42F4C7D6"/>
    <w:rsid w:val="42F7BBED"/>
    <w:rsid w:val="42FB7C8F"/>
    <w:rsid w:val="4301BAA4"/>
    <w:rsid w:val="4301DCE7"/>
    <w:rsid w:val="43034ADA"/>
    <w:rsid w:val="43052528"/>
    <w:rsid w:val="43066AFD"/>
    <w:rsid w:val="4306DC66"/>
    <w:rsid w:val="430A8753"/>
    <w:rsid w:val="430D527B"/>
    <w:rsid w:val="430DD7A6"/>
    <w:rsid w:val="4310C3C8"/>
    <w:rsid w:val="4311395B"/>
    <w:rsid w:val="4311A70F"/>
    <w:rsid w:val="4313406F"/>
    <w:rsid w:val="43148548"/>
    <w:rsid w:val="431557DD"/>
    <w:rsid w:val="43188F6E"/>
    <w:rsid w:val="4318D7E8"/>
    <w:rsid w:val="431AB227"/>
    <w:rsid w:val="431FE497"/>
    <w:rsid w:val="43273017"/>
    <w:rsid w:val="4329DD1B"/>
    <w:rsid w:val="432B4CA0"/>
    <w:rsid w:val="432C63D0"/>
    <w:rsid w:val="432F08B2"/>
    <w:rsid w:val="432F275E"/>
    <w:rsid w:val="432FB658"/>
    <w:rsid w:val="43311847"/>
    <w:rsid w:val="4334C455"/>
    <w:rsid w:val="43361B47"/>
    <w:rsid w:val="43361C18"/>
    <w:rsid w:val="4339B006"/>
    <w:rsid w:val="433CEE16"/>
    <w:rsid w:val="4343563D"/>
    <w:rsid w:val="434546AE"/>
    <w:rsid w:val="43457059"/>
    <w:rsid w:val="434AB118"/>
    <w:rsid w:val="434C4C4C"/>
    <w:rsid w:val="434D700A"/>
    <w:rsid w:val="43523724"/>
    <w:rsid w:val="435248D6"/>
    <w:rsid w:val="43583240"/>
    <w:rsid w:val="43601C56"/>
    <w:rsid w:val="43615C8E"/>
    <w:rsid w:val="436315D3"/>
    <w:rsid w:val="436380D4"/>
    <w:rsid w:val="436B4A72"/>
    <w:rsid w:val="436C7800"/>
    <w:rsid w:val="436CF74A"/>
    <w:rsid w:val="436CFD78"/>
    <w:rsid w:val="43705FC9"/>
    <w:rsid w:val="43710D1F"/>
    <w:rsid w:val="43729D30"/>
    <w:rsid w:val="43769474"/>
    <w:rsid w:val="4376EEBF"/>
    <w:rsid w:val="4378376B"/>
    <w:rsid w:val="437ACFE9"/>
    <w:rsid w:val="437C38C2"/>
    <w:rsid w:val="43802EE5"/>
    <w:rsid w:val="43846B3E"/>
    <w:rsid w:val="4387A211"/>
    <w:rsid w:val="43898835"/>
    <w:rsid w:val="43916460"/>
    <w:rsid w:val="4396CB44"/>
    <w:rsid w:val="4396D1D9"/>
    <w:rsid w:val="4396E4B4"/>
    <w:rsid w:val="439D472B"/>
    <w:rsid w:val="439DDDED"/>
    <w:rsid w:val="439FE75C"/>
    <w:rsid w:val="43A0C9A2"/>
    <w:rsid w:val="43A673BD"/>
    <w:rsid w:val="43A6F032"/>
    <w:rsid w:val="43A7A6CC"/>
    <w:rsid w:val="43A89E87"/>
    <w:rsid w:val="43AA3115"/>
    <w:rsid w:val="43AC2D85"/>
    <w:rsid w:val="43B071DC"/>
    <w:rsid w:val="43BDA92B"/>
    <w:rsid w:val="43C041EB"/>
    <w:rsid w:val="43C07FA9"/>
    <w:rsid w:val="43C094CC"/>
    <w:rsid w:val="43C2E1F4"/>
    <w:rsid w:val="43C3CCF3"/>
    <w:rsid w:val="43C625DD"/>
    <w:rsid w:val="43C77E50"/>
    <w:rsid w:val="43CA808C"/>
    <w:rsid w:val="43CB006A"/>
    <w:rsid w:val="43CC16E4"/>
    <w:rsid w:val="43CF1043"/>
    <w:rsid w:val="43D2D675"/>
    <w:rsid w:val="43D3D445"/>
    <w:rsid w:val="43D9E9D6"/>
    <w:rsid w:val="43D9F92A"/>
    <w:rsid w:val="43DA1864"/>
    <w:rsid w:val="43DBF7FF"/>
    <w:rsid w:val="43DC9287"/>
    <w:rsid w:val="43DDEE7F"/>
    <w:rsid w:val="43DE5E52"/>
    <w:rsid w:val="43DEEA9A"/>
    <w:rsid w:val="43DFA39F"/>
    <w:rsid w:val="43DFBCC1"/>
    <w:rsid w:val="43E1E1F4"/>
    <w:rsid w:val="43E3B4B0"/>
    <w:rsid w:val="43E5E586"/>
    <w:rsid w:val="43E6EEAE"/>
    <w:rsid w:val="43E7AFDF"/>
    <w:rsid w:val="43E7E28F"/>
    <w:rsid w:val="43E8CE30"/>
    <w:rsid w:val="43E9C9C5"/>
    <w:rsid w:val="43E9E0D0"/>
    <w:rsid w:val="43EC248F"/>
    <w:rsid w:val="43ECC83E"/>
    <w:rsid w:val="43EDE94F"/>
    <w:rsid w:val="43EF7A85"/>
    <w:rsid w:val="43F6A450"/>
    <w:rsid w:val="43FC17C3"/>
    <w:rsid w:val="43FC44CD"/>
    <w:rsid w:val="43FCD854"/>
    <w:rsid w:val="43FEA7E1"/>
    <w:rsid w:val="43FF637C"/>
    <w:rsid w:val="43FFC139"/>
    <w:rsid w:val="4401E034"/>
    <w:rsid w:val="4402B471"/>
    <w:rsid w:val="4405D95A"/>
    <w:rsid w:val="4406BCE2"/>
    <w:rsid w:val="440719E5"/>
    <w:rsid w:val="44081DF7"/>
    <w:rsid w:val="440925DF"/>
    <w:rsid w:val="440AD27B"/>
    <w:rsid w:val="440CC08E"/>
    <w:rsid w:val="440F5714"/>
    <w:rsid w:val="44135BE9"/>
    <w:rsid w:val="4416ED83"/>
    <w:rsid w:val="4418DC1B"/>
    <w:rsid w:val="4419BDA8"/>
    <w:rsid w:val="441B1857"/>
    <w:rsid w:val="441BD3DC"/>
    <w:rsid w:val="441CE16F"/>
    <w:rsid w:val="4422EDAC"/>
    <w:rsid w:val="4423185E"/>
    <w:rsid w:val="4423ED87"/>
    <w:rsid w:val="4425BC1F"/>
    <w:rsid w:val="44281383"/>
    <w:rsid w:val="442E0CBA"/>
    <w:rsid w:val="442E7F6F"/>
    <w:rsid w:val="442F9802"/>
    <w:rsid w:val="44314D45"/>
    <w:rsid w:val="4439155E"/>
    <w:rsid w:val="443EC8D8"/>
    <w:rsid w:val="444A0E53"/>
    <w:rsid w:val="444C8544"/>
    <w:rsid w:val="44505A24"/>
    <w:rsid w:val="4451F8F1"/>
    <w:rsid w:val="44538C79"/>
    <w:rsid w:val="445B6D10"/>
    <w:rsid w:val="445D5466"/>
    <w:rsid w:val="445D97AD"/>
    <w:rsid w:val="44617D2A"/>
    <w:rsid w:val="44623BCA"/>
    <w:rsid w:val="4464F0BC"/>
    <w:rsid w:val="446587C1"/>
    <w:rsid w:val="446BE385"/>
    <w:rsid w:val="446C5D30"/>
    <w:rsid w:val="446EE334"/>
    <w:rsid w:val="446FC497"/>
    <w:rsid w:val="44723CA1"/>
    <w:rsid w:val="4474B665"/>
    <w:rsid w:val="4479FF3F"/>
    <w:rsid w:val="447B98B0"/>
    <w:rsid w:val="447F0966"/>
    <w:rsid w:val="447FD43B"/>
    <w:rsid w:val="44880823"/>
    <w:rsid w:val="4488681D"/>
    <w:rsid w:val="4489D1CA"/>
    <w:rsid w:val="448AC586"/>
    <w:rsid w:val="448C6958"/>
    <w:rsid w:val="448EB952"/>
    <w:rsid w:val="448F635E"/>
    <w:rsid w:val="449965C0"/>
    <w:rsid w:val="4499A1F3"/>
    <w:rsid w:val="449A5DF7"/>
    <w:rsid w:val="449C377C"/>
    <w:rsid w:val="44A2B25A"/>
    <w:rsid w:val="44A51959"/>
    <w:rsid w:val="44A65505"/>
    <w:rsid w:val="44A8EEFF"/>
    <w:rsid w:val="44A94B01"/>
    <w:rsid w:val="44B16921"/>
    <w:rsid w:val="44B353BD"/>
    <w:rsid w:val="44B3E477"/>
    <w:rsid w:val="44B5416B"/>
    <w:rsid w:val="44B6B10C"/>
    <w:rsid w:val="44C0D29F"/>
    <w:rsid w:val="44C2E670"/>
    <w:rsid w:val="44C5B9D4"/>
    <w:rsid w:val="44CB2DAC"/>
    <w:rsid w:val="44CDBC1D"/>
    <w:rsid w:val="44D1F2AE"/>
    <w:rsid w:val="44D66C6D"/>
    <w:rsid w:val="44DE6F25"/>
    <w:rsid w:val="44E5717C"/>
    <w:rsid w:val="44E6E24E"/>
    <w:rsid w:val="44E94593"/>
    <w:rsid w:val="44EF9E00"/>
    <w:rsid w:val="44F436F6"/>
    <w:rsid w:val="44F5B2E0"/>
    <w:rsid w:val="44F75E4A"/>
    <w:rsid w:val="44FA3D38"/>
    <w:rsid w:val="4500FAA9"/>
    <w:rsid w:val="45022100"/>
    <w:rsid w:val="45030FCD"/>
    <w:rsid w:val="4504AB77"/>
    <w:rsid w:val="45062BAF"/>
    <w:rsid w:val="45079A3A"/>
    <w:rsid w:val="4508DB2D"/>
    <w:rsid w:val="4509FE96"/>
    <w:rsid w:val="450CD3EB"/>
    <w:rsid w:val="450EDF7C"/>
    <w:rsid w:val="45132345"/>
    <w:rsid w:val="451404F8"/>
    <w:rsid w:val="451582F6"/>
    <w:rsid w:val="4516212C"/>
    <w:rsid w:val="4517F2C8"/>
    <w:rsid w:val="45199EFF"/>
    <w:rsid w:val="451A5310"/>
    <w:rsid w:val="4522D8F8"/>
    <w:rsid w:val="45244FE9"/>
    <w:rsid w:val="45282EFA"/>
    <w:rsid w:val="4529701E"/>
    <w:rsid w:val="452A36FF"/>
    <w:rsid w:val="452AFA56"/>
    <w:rsid w:val="452C7420"/>
    <w:rsid w:val="45326E9C"/>
    <w:rsid w:val="45340AC6"/>
    <w:rsid w:val="453435FD"/>
    <w:rsid w:val="453540A4"/>
    <w:rsid w:val="453581FA"/>
    <w:rsid w:val="4538CBF7"/>
    <w:rsid w:val="453C7021"/>
    <w:rsid w:val="453DAE60"/>
    <w:rsid w:val="454046C7"/>
    <w:rsid w:val="45422778"/>
    <w:rsid w:val="4548339B"/>
    <w:rsid w:val="45494EC8"/>
    <w:rsid w:val="454EDED1"/>
    <w:rsid w:val="454F487A"/>
    <w:rsid w:val="454FBA57"/>
    <w:rsid w:val="454FE340"/>
    <w:rsid w:val="45530C77"/>
    <w:rsid w:val="4553EC74"/>
    <w:rsid w:val="4555B19F"/>
    <w:rsid w:val="45577986"/>
    <w:rsid w:val="455C8D1C"/>
    <w:rsid w:val="455C8F01"/>
    <w:rsid w:val="455E5D25"/>
    <w:rsid w:val="4562C7F2"/>
    <w:rsid w:val="4564C4C9"/>
    <w:rsid w:val="456EDBCE"/>
    <w:rsid w:val="4570158B"/>
    <w:rsid w:val="4574F7CC"/>
    <w:rsid w:val="457747B7"/>
    <w:rsid w:val="4577D72B"/>
    <w:rsid w:val="45794A05"/>
    <w:rsid w:val="457BCB54"/>
    <w:rsid w:val="457FC1CA"/>
    <w:rsid w:val="45824BB3"/>
    <w:rsid w:val="458524C6"/>
    <w:rsid w:val="45865E76"/>
    <w:rsid w:val="458AFB61"/>
    <w:rsid w:val="458B986B"/>
    <w:rsid w:val="458D8009"/>
    <w:rsid w:val="45977E7E"/>
    <w:rsid w:val="4598CB60"/>
    <w:rsid w:val="4598CD52"/>
    <w:rsid w:val="459DC1BC"/>
    <w:rsid w:val="45A0735D"/>
    <w:rsid w:val="45A35268"/>
    <w:rsid w:val="45A3654B"/>
    <w:rsid w:val="45A499CC"/>
    <w:rsid w:val="45A689CE"/>
    <w:rsid w:val="45A75D51"/>
    <w:rsid w:val="45A773BD"/>
    <w:rsid w:val="45ADDD67"/>
    <w:rsid w:val="45AED6D2"/>
    <w:rsid w:val="45B19247"/>
    <w:rsid w:val="45B2097C"/>
    <w:rsid w:val="45B20B65"/>
    <w:rsid w:val="45B26524"/>
    <w:rsid w:val="45B6E893"/>
    <w:rsid w:val="45B88AFA"/>
    <w:rsid w:val="45BD7460"/>
    <w:rsid w:val="45BF76B4"/>
    <w:rsid w:val="45C84716"/>
    <w:rsid w:val="45CAC2C1"/>
    <w:rsid w:val="45CB778D"/>
    <w:rsid w:val="45CCACBC"/>
    <w:rsid w:val="45CE51EC"/>
    <w:rsid w:val="45CEBFF9"/>
    <w:rsid w:val="45D01E2A"/>
    <w:rsid w:val="45DD0046"/>
    <w:rsid w:val="45DDAFC1"/>
    <w:rsid w:val="45DF2F88"/>
    <w:rsid w:val="45E2B5DB"/>
    <w:rsid w:val="45E6A460"/>
    <w:rsid w:val="45EB219D"/>
    <w:rsid w:val="45EC2A85"/>
    <w:rsid w:val="45EE0DE8"/>
    <w:rsid w:val="45EE30F2"/>
    <w:rsid w:val="45EE857F"/>
    <w:rsid w:val="45EF2499"/>
    <w:rsid w:val="45F1E670"/>
    <w:rsid w:val="45F1F08B"/>
    <w:rsid w:val="45F2BD08"/>
    <w:rsid w:val="45F4DF06"/>
    <w:rsid w:val="45F80547"/>
    <w:rsid w:val="45F85B27"/>
    <w:rsid w:val="45F9174E"/>
    <w:rsid w:val="45FA96D3"/>
    <w:rsid w:val="45FD83FA"/>
    <w:rsid w:val="46059742"/>
    <w:rsid w:val="46059BC3"/>
    <w:rsid w:val="4606463E"/>
    <w:rsid w:val="46066B2E"/>
    <w:rsid w:val="460A90DD"/>
    <w:rsid w:val="4611A25E"/>
    <w:rsid w:val="461279A7"/>
    <w:rsid w:val="46139448"/>
    <w:rsid w:val="46150203"/>
    <w:rsid w:val="46187DD1"/>
    <w:rsid w:val="46194B70"/>
    <w:rsid w:val="461E105F"/>
    <w:rsid w:val="461FD1D8"/>
    <w:rsid w:val="462185BD"/>
    <w:rsid w:val="46247CF0"/>
    <w:rsid w:val="4627B03C"/>
    <w:rsid w:val="462985CC"/>
    <w:rsid w:val="462F4EC1"/>
    <w:rsid w:val="4631A281"/>
    <w:rsid w:val="4632AB93"/>
    <w:rsid w:val="4634E47C"/>
    <w:rsid w:val="4634F205"/>
    <w:rsid w:val="46354250"/>
    <w:rsid w:val="463C7420"/>
    <w:rsid w:val="463F098A"/>
    <w:rsid w:val="46435AC6"/>
    <w:rsid w:val="4644481F"/>
    <w:rsid w:val="4644B232"/>
    <w:rsid w:val="46456525"/>
    <w:rsid w:val="464B54CF"/>
    <w:rsid w:val="464BB7BF"/>
    <w:rsid w:val="464DBA86"/>
    <w:rsid w:val="464EDA23"/>
    <w:rsid w:val="4650117B"/>
    <w:rsid w:val="4651D783"/>
    <w:rsid w:val="465233DC"/>
    <w:rsid w:val="4653C530"/>
    <w:rsid w:val="46579438"/>
    <w:rsid w:val="465925D6"/>
    <w:rsid w:val="465AA5DE"/>
    <w:rsid w:val="465B84E9"/>
    <w:rsid w:val="465E2DF2"/>
    <w:rsid w:val="465E6DD1"/>
    <w:rsid w:val="4664E676"/>
    <w:rsid w:val="4668592E"/>
    <w:rsid w:val="466AEC80"/>
    <w:rsid w:val="466EB138"/>
    <w:rsid w:val="466FFA3D"/>
    <w:rsid w:val="4670022E"/>
    <w:rsid w:val="4670695C"/>
    <w:rsid w:val="46729BF3"/>
    <w:rsid w:val="4679EEC7"/>
    <w:rsid w:val="4680529B"/>
    <w:rsid w:val="4681A5E5"/>
    <w:rsid w:val="46855038"/>
    <w:rsid w:val="46894FCD"/>
    <w:rsid w:val="468D0D09"/>
    <w:rsid w:val="4691EC8F"/>
    <w:rsid w:val="46968E1D"/>
    <w:rsid w:val="46986F3B"/>
    <w:rsid w:val="469C3D34"/>
    <w:rsid w:val="46A066D2"/>
    <w:rsid w:val="46A2C079"/>
    <w:rsid w:val="46A3D67A"/>
    <w:rsid w:val="46A48A1F"/>
    <w:rsid w:val="46AC3152"/>
    <w:rsid w:val="46AE5673"/>
    <w:rsid w:val="46AFC62C"/>
    <w:rsid w:val="46B1472E"/>
    <w:rsid w:val="46B1A492"/>
    <w:rsid w:val="46B2237C"/>
    <w:rsid w:val="46B3E6C1"/>
    <w:rsid w:val="46B4ABAB"/>
    <w:rsid w:val="46B6C42F"/>
    <w:rsid w:val="46BAA3CB"/>
    <w:rsid w:val="46BEDABF"/>
    <w:rsid w:val="46C42FE2"/>
    <w:rsid w:val="46C7DC7A"/>
    <w:rsid w:val="46C8D4E9"/>
    <w:rsid w:val="46C91B3D"/>
    <w:rsid w:val="46C9F7FB"/>
    <w:rsid w:val="46CE6C06"/>
    <w:rsid w:val="46D3AA17"/>
    <w:rsid w:val="46D4BF0D"/>
    <w:rsid w:val="46D6253A"/>
    <w:rsid w:val="46D68C9B"/>
    <w:rsid w:val="46D70D4E"/>
    <w:rsid w:val="46D87C37"/>
    <w:rsid w:val="46DFA7E9"/>
    <w:rsid w:val="46E02385"/>
    <w:rsid w:val="46E1431F"/>
    <w:rsid w:val="46E2168C"/>
    <w:rsid w:val="46E3BF01"/>
    <w:rsid w:val="46E61958"/>
    <w:rsid w:val="46E81ABF"/>
    <w:rsid w:val="46EAAAD5"/>
    <w:rsid w:val="46EDDEC7"/>
    <w:rsid w:val="46F21C82"/>
    <w:rsid w:val="46F4FFAA"/>
    <w:rsid w:val="46FAA590"/>
    <w:rsid w:val="46FE8DB9"/>
    <w:rsid w:val="46FF0438"/>
    <w:rsid w:val="46FF1F12"/>
    <w:rsid w:val="4704A25C"/>
    <w:rsid w:val="4709ADE7"/>
    <w:rsid w:val="470D2469"/>
    <w:rsid w:val="470D5EDC"/>
    <w:rsid w:val="470DAC74"/>
    <w:rsid w:val="470DE583"/>
    <w:rsid w:val="470EBD05"/>
    <w:rsid w:val="4713769A"/>
    <w:rsid w:val="47151991"/>
    <w:rsid w:val="471D0B9C"/>
    <w:rsid w:val="471E2FDD"/>
    <w:rsid w:val="471F4358"/>
    <w:rsid w:val="4726577D"/>
    <w:rsid w:val="472DD3B9"/>
    <w:rsid w:val="4730ABEB"/>
    <w:rsid w:val="473163DD"/>
    <w:rsid w:val="4731D980"/>
    <w:rsid w:val="4734E6BD"/>
    <w:rsid w:val="4736AF74"/>
    <w:rsid w:val="4737ABFE"/>
    <w:rsid w:val="47398B13"/>
    <w:rsid w:val="473A0EA8"/>
    <w:rsid w:val="473EACE6"/>
    <w:rsid w:val="4742BF53"/>
    <w:rsid w:val="4746758C"/>
    <w:rsid w:val="4748DDB5"/>
    <w:rsid w:val="4748FCDD"/>
    <w:rsid w:val="4750A9F0"/>
    <w:rsid w:val="47521759"/>
    <w:rsid w:val="4754ED9E"/>
    <w:rsid w:val="47583406"/>
    <w:rsid w:val="475AF626"/>
    <w:rsid w:val="475BCA8F"/>
    <w:rsid w:val="475CB07F"/>
    <w:rsid w:val="475E92C8"/>
    <w:rsid w:val="476140B6"/>
    <w:rsid w:val="47623E3D"/>
    <w:rsid w:val="4767048D"/>
    <w:rsid w:val="47695210"/>
    <w:rsid w:val="4777EF63"/>
    <w:rsid w:val="4778FEB4"/>
    <w:rsid w:val="4779F25E"/>
    <w:rsid w:val="477C7ED7"/>
    <w:rsid w:val="47812C1D"/>
    <w:rsid w:val="47852495"/>
    <w:rsid w:val="4787C7E6"/>
    <w:rsid w:val="478E8D69"/>
    <w:rsid w:val="4795E2BC"/>
    <w:rsid w:val="47966440"/>
    <w:rsid w:val="47988B8A"/>
    <w:rsid w:val="4799F22E"/>
    <w:rsid w:val="479CF0B9"/>
    <w:rsid w:val="479D3699"/>
    <w:rsid w:val="479FAC39"/>
    <w:rsid w:val="47AAF1E4"/>
    <w:rsid w:val="47AE148B"/>
    <w:rsid w:val="47AE3690"/>
    <w:rsid w:val="47AE924F"/>
    <w:rsid w:val="47AF9C03"/>
    <w:rsid w:val="47B041E3"/>
    <w:rsid w:val="47B0E57B"/>
    <w:rsid w:val="47B9241A"/>
    <w:rsid w:val="47BA811F"/>
    <w:rsid w:val="47BA837F"/>
    <w:rsid w:val="47BB811B"/>
    <w:rsid w:val="47BC14D5"/>
    <w:rsid w:val="47BCD83E"/>
    <w:rsid w:val="47C2CBCA"/>
    <w:rsid w:val="47C34B3C"/>
    <w:rsid w:val="47C4A71C"/>
    <w:rsid w:val="47C765C8"/>
    <w:rsid w:val="47C784E3"/>
    <w:rsid w:val="47CA044A"/>
    <w:rsid w:val="47CCB832"/>
    <w:rsid w:val="47CDD7B0"/>
    <w:rsid w:val="47CFA80B"/>
    <w:rsid w:val="47D39E4E"/>
    <w:rsid w:val="47D4E3F7"/>
    <w:rsid w:val="47D6A50F"/>
    <w:rsid w:val="47D6F55E"/>
    <w:rsid w:val="47D7380F"/>
    <w:rsid w:val="47DB8564"/>
    <w:rsid w:val="47DEA9A5"/>
    <w:rsid w:val="47E194DD"/>
    <w:rsid w:val="47E1A05C"/>
    <w:rsid w:val="47E79854"/>
    <w:rsid w:val="47E84B76"/>
    <w:rsid w:val="47E8D87E"/>
    <w:rsid w:val="47EDEDA1"/>
    <w:rsid w:val="47EEDC3B"/>
    <w:rsid w:val="47F1EB0F"/>
    <w:rsid w:val="47F277EA"/>
    <w:rsid w:val="47F43585"/>
    <w:rsid w:val="47FABCFE"/>
    <w:rsid w:val="47FC63E6"/>
    <w:rsid w:val="47FD4EA5"/>
    <w:rsid w:val="47FE91B2"/>
    <w:rsid w:val="48026F35"/>
    <w:rsid w:val="4805DE85"/>
    <w:rsid w:val="4806899B"/>
    <w:rsid w:val="4806AB24"/>
    <w:rsid w:val="48078290"/>
    <w:rsid w:val="480DF598"/>
    <w:rsid w:val="481A31E9"/>
    <w:rsid w:val="48204FC2"/>
    <w:rsid w:val="482BD7B8"/>
    <w:rsid w:val="482CAFED"/>
    <w:rsid w:val="48326D8C"/>
    <w:rsid w:val="48343B41"/>
    <w:rsid w:val="4834A5AF"/>
    <w:rsid w:val="483884E6"/>
    <w:rsid w:val="483A2D7C"/>
    <w:rsid w:val="483BA6B0"/>
    <w:rsid w:val="483EB194"/>
    <w:rsid w:val="483F3300"/>
    <w:rsid w:val="483FBEEB"/>
    <w:rsid w:val="48407366"/>
    <w:rsid w:val="48446174"/>
    <w:rsid w:val="48452733"/>
    <w:rsid w:val="4845D7EF"/>
    <w:rsid w:val="48490795"/>
    <w:rsid w:val="484E49C2"/>
    <w:rsid w:val="484E6F48"/>
    <w:rsid w:val="484FB716"/>
    <w:rsid w:val="48507C0C"/>
    <w:rsid w:val="4853BCBD"/>
    <w:rsid w:val="4853DDD3"/>
    <w:rsid w:val="4859A0F6"/>
    <w:rsid w:val="485AD731"/>
    <w:rsid w:val="485B8ECC"/>
    <w:rsid w:val="485C3EB7"/>
    <w:rsid w:val="48625C9F"/>
    <w:rsid w:val="48658C53"/>
    <w:rsid w:val="48691B28"/>
    <w:rsid w:val="486B55EE"/>
    <w:rsid w:val="486DB254"/>
    <w:rsid w:val="4879F095"/>
    <w:rsid w:val="487BDB5F"/>
    <w:rsid w:val="487CB9F8"/>
    <w:rsid w:val="48830B4F"/>
    <w:rsid w:val="48832566"/>
    <w:rsid w:val="4884421F"/>
    <w:rsid w:val="4884AEBD"/>
    <w:rsid w:val="4886E59C"/>
    <w:rsid w:val="4891A48E"/>
    <w:rsid w:val="4891CAAA"/>
    <w:rsid w:val="48969156"/>
    <w:rsid w:val="489CAAD6"/>
    <w:rsid w:val="489DCFE8"/>
    <w:rsid w:val="489E20D4"/>
    <w:rsid w:val="489F8807"/>
    <w:rsid w:val="48A02824"/>
    <w:rsid w:val="48A81D45"/>
    <w:rsid w:val="48A8B185"/>
    <w:rsid w:val="48AA8EE6"/>
    <w:rsid w:val="48AAFD02"/>
    <w:rsid w:val="48AFA751"/>
    <w:rsid w:val="48B065B1"/>
    <w:rsid w:val="48B2456C"/>
    <w:rsid w:val="48B3036F"/>
    <w:rsid w:val="48B34E66"/>
    <w:rsid w:val="48B5A86A"/>
    <w:rsid w:val="48B670FD"/>
    <w:rsid w:val="48B7628C"/>
    <w:rsid w:val="48B7C44D"/>
    <w:rsid w:val="48BBE79F"/>
    <w:rsid w:val="48BED1A3"/>
    <w:rsid w:val="48BFB7F4"/>
    <w:rsid w:val="48C23479"/>
    <w:rsid w:val="48CC1DD7"/>
    <w:rsid w:val="48CE5ECD"/>
    <w:rsid w:val="48CECFF2"/>
    <w:rsid w:val="48CF0A0A"/>
    <w:rsid w:val="48D110DA"/>
    <w:rsid w:val="48D1290F"/>
    <w:rsid w:val="48D1FA37"/>
    <w:rsid w:val="48D2D097"/>
    <w:rsid w:val="48D9126F"/>
    <w:rsid w:val="48DB0180"/>
    <w:rsid w:val="48DBCB86"/>
    <w:rsid w:val="48DDAB02"/>
    <w:rsid w:val="48DFE301"/>
    <w:rsid w:val="48E03848"/>
    <w:rsid w:val="48E33451"/>
    <w:rsid w:val="48E3A973"/>
    <w:rsid w:val="48E4E928"/>
    <w:rsid w:val="48E60CC0"/>
    <w:rsid w:val="48E7B0A6"/>
    <w:rsid w:val="48ECD34B"/>
    <w:rsid w:val="48EDF54F"/>
    <w:rsid w:val="48EF1515"/>
    <w:rsid w:val="48F0FE5B"/>
    <w:rsid w:val="48F39DA8"/>
    <w:rsid w:val="49014B42"/>
    <w:rsid w:val="4901A809"/>
    <w:rsid w:val="49031F3D"/>
    <w:rsid w:val="49083703"/>
    <w:rsid w:val="4909EB37"/>
    <w:rsid w:val="490AF57C"/>
    <w:rsid w:val="490C07D5"/>
    <w:rsid w:val="49100C9D"/>
    <w:rsid w:val="4910A6D1"/>
    <w:rsid w:val="4914529F"/>
    <w:rsid w:val="49162F33"/>
    <w:rsid w:val="49185030"/>
    <w:rsid w:val="49209C34"/>
    <w:rsid w:val="4925DE7D"/>
    <w:rsid w:val="4926AC2C"/>
    <w:rsid w:val="492D80D1"/>
    <w:rsid w:val="492EB1A8"/>
    <w:rsid w:val="492F5790"/>
    <w:rsid w:val="493D5878"/>
    <w:rsid w:val="493D65C7"/>
    <w:rsid w:val="493F7E19"/>
    <w:rsid w:val="49443B75"/>
    <w:rsid w:val="494C08E7"/>
    <w:rsid w:val="494C49C7"/>
    <w:rsid w:val="494D7923"/>
    <w:rsid w:val="49506C08"/>
    <w:rsid w:val="49516E0A"/>
    <w:rsid w:val="4951AB22"/>
    <w:rsid w:val="4953B32F"/>
    <w:rsid w:val="4955743D"/>
    <w:rsid w:val="4955B2C4"/>
    <w:rsid w:val="49564A97"/>
    <w:rsid w:val="4956CD76"/>
    <w:rsid w:val="495AB294"/>
    <w:rsid w:val="495B5B28"/>
    <w:rsid w:val="49602F33"/>
    <w:rsid w:val="4961801F"/>
    <w:rsid w:val="4961CBC0"/>
    <w:rsid w:val="49650E02"/>
    <w:rsid w:val="4965D4C3"/>
    <w:rsid w:val="4965D613"/>
    <w:rsid w:val="49685108"/>
    <w:rsid w:val="49687A1C"/>
    <w:rsid w:val="496A0521"/>
    <w:rsid w:val="496BBC5E"/>
    <w:rsid w:val="496C0C62"/>
    <w:rsid w:val="496C4EE8"/>
    <w:rsid w:val="496D4390"/>
    <w:rsid w:val="496DD953"/>
    <w:rsid w:val="497026A0"/>
    <w:rsid w:val="497369B3"/>
    <w:rsid w:val="4975598C"/>
    <w:rsid w:val="4975DF5C"/>
    <w:rsid w:val="49780413"/>
    <w:rsid w:val="49781B25"/>
    <w:rsid w:val="49802657"/>
    <w:rsid w:val="49805696"/>
    <w:rsid w:val="498554AA"/>
    <w:rsid w:val="4985D8DE"/>
    <w:rsid w:val="49891905"/>
    <w:rsid w:val="4989B6BF"/>
    <w:rsid w:val="498B2AAB"/>
    <w:rsid w:val="4994F198"/>
    <w:rsid w:val="499B5FD5"/>
    <w:rsid w:val="499B93AB"/>
    <w:rsid w:val="499D5582"/>
    <w:rsid w:val="49A1E311"/>
    <w:rsid w:val="49A21525"/>
    <w:rsid w:val="49A8CBDA"/>
    <w:rsid w:val="49A93E0B"/>
    <w:rsid w:val="49AA252C"/>
    <w:rsid w:val="49AEF69F"/>
    <w:rsid w:val="49AEFDB2"/>
    <w:rsid w:val="49B19095"/>
    <w:rsid w:val="49B294AB"/>
    <w:rsid w:val="49B3A5BC"/>
    <w:rsid w:val="49B480A5"/>
    <w:rsid w:val="49B4ECD0"/>
    <w:rsid w:val="49B84FCD"/>
    <w:rsid w:val="49CB0B3D"/>
    <w:rsid w:val="49CB6626"/>
    <w:rsid w:val="49D66234"/>
    <w:rsid w:val="49D680F0"/>
    <w:rsid w:val="49D9F201"/>
    <w:rsid w:val="49DC0224"/>
    <w:rsid w:val="49DF76FC"/>
    <w:rsid w:val="49E21276"/>
    <w:rsid w:val="49E2E59A"/>
    <w:rsid w:val="49E60865"/>
    <w:rsid w:val="49E618D1"/>
    <w:rsid w:val="49E85682"/>
    <w:rsid w:val="49E87E73"/>
    <w:rsid w:val="49E9CB3F"/>
    <w:rsid w:val="49E9D57B"/>
    <w:rsid w:val="49EAEC1F"/>
    <w:rsid w:val="49EED092"/>
    <w:rsid w:val="49EF9C5A"/>
    <w:rsid w:val="49F22F34"/>
    <w:rsid w:val="4A0285E7"/>
    <w:rsid w:val="4A04BC3D"/>
    <w:rsid w:val="4A051DD5"/>
    <w:rsid w:val="4A07C71C"/>
    <w:rsid w:val="4A0AD69E"/>
    <w:rsid w:val="4A0F13DA"/>
    <w:rsid w:val="4A1417C5"/>
    <w:rsid w:val="4A17ABC0"/>
    <w:rsid w:val="4A1915A2"/>
    <w:rsid w:val="4A1CDEE0"/>
    <w:rsid w:val="4A1CF431"/>
    <w:rsid w:val="4A1E3933"/>
    <w:rsid w:val="4A1F4139"/>
    <w:rsid w:val="4A1F5D6A"/>
    <w:rsid w:val="4A225C7B"/>
    <w:rsid w:val="4A2357D3"/>
    <w:rsid w:val="4A2472DD"/>
    <w:rsid w:val="4A258C41"/>
    <w:rsid w:val="4A263560"/>
    <w:rsid w:val="4A273201"/>
    <w:rsid w:val="4A28A904"/>
    <w:rsid w:val="4A2984AC"/>
    <w:rsid w:val="4A2A56D4"/>
    <w:rsid w:val="4A2B0B2A"/>
    <w:rsid w:val="4A2E4843"/>
    <w:rsid w:val="4A308855"/>
    <w:rsid w:val="4A3121AC"/>
    <w:rsid w:val="4A323B5B"/>
    <w:rsid w:val="4A353692"/>
    <w:rsid w:val="4A37B966"/>
    <w:rsid w:val="4A3DCBC1"/>
    <w:rsid w:val="4A3EE540"/>
    <w:rsid w:val="4A4124B0"/>
    <w:rsid w:val="4A414EA9"/>
    <w:rsid w:val="4A427445"/>
    <w:rsid w:val="4A42EB00"/>
    <w:rsid w:val="4A45B1AF"/>
    <w:rsid w:val="4A4DDD8B"/>
    <w:rsid w:val="4A541FFF"/>
    <w:rsid w:val="4A547E5C"/>
    <w:rsid w:val="4A57BB32"/>
    <w:rsid w:val="4A5A9DD5"/>
    <w:rsid w:val="4A5B8855"/>
    <w:rsid w:val="4A5C135D"/>
    <w:rsid w:val="4A5C4F1A"/>
    <w:rsid w:val="4A621012"/>
    <w:rsid w:val="4A677678"/>
    <w:rsid w:val="4A6ADD8F"/>
    <w:rsid w:val="4A6AF578"/>
    <w:rsid w:val="4A6DA772"/>
    <w:rsid w:val="4A6F06A9"/>
    <w:rsid w:val="4A6F98AF"/>
    <w:rsid w:val="4A7264E0"/>
    <w:rsid w:val="4A73025B"/>
    <w:rsid w:val="4A738E75"/>
    <w:rsid w:val="4A7D1B62"/>
    <w:rsid w:val="4A7D45E1"/>
    <w:rsid w:val="4A7D47DB"/>
    <w:rsid w:val="4A7DFB78"/>
    <w:rsid w:val="4A7F6CBD"/>
    <w:rsid w:val="4A80C96F"/>
    <w:rsid w:val="4A827522"/>
    <w:rsid w:val="4A83A5D5"/>
    <w:rsid w:val="4A887A64"/>
    <w:rsid w:val="4A8AC1D5"/>
    <w:rsid w:val="4A90140C"/>
    <w:rsid w:val="4A90ABAB"/>
    <w:rsid w:val="4A92A1B5"/>
    <w:rsid w:val="4A94671E"/>
    <w:rsid w:val="4A95A79F"/>
    <w:rsid w:val="4A961DB5"/>
    <w:rsid w:val="4A98C965"/>
    <w:rsid w:val="4A98C9FC"/>
    <w:rsid w:val="4A9E487D"/>
    <w:rsid w:val="4A9FFDD3"/>
    <w:rsid w:val="4AA198A5"/>
    <w:rsid w:val="4AA5AF99"/>
    <w:rsid w:val="4AA70119"/>
    <w:rsid w:val="4AA7775C"/>
    <w:rsid w:val="4AA9AA28"/>
    <w:rsid w:val="4AA9FE50"/>
    <w:rsid w:val="4AAB147B"/>
    <w:rsid w:val="4AAFE179"/>
    <w:rsid w:val="4AB78C31"/>
    <w:rsid w:val="4ABA35C5"/>
    <w:rsid w:val="4ABAF58C"/>
    <w:rsid w:val="4ABE7FEA"/>
    <w:rsid w:val="4AC0D279"/>
    <w:rsid w:val="4AC11295"/>
    <w:rsid w:val="4AC41BFC"/>
    <w:rsid w:val="4AC6328B"/>
    <w:rsid w:val="4ACAAF96"/>
    <w:rsid w:val="4ACB3246"/>
    <w:rsid w:val="4ACD24C9"/>
    <w:rsid w:val="4AD85266"/>
    <w:rsid w:val="4AD90CE6"/>
    <w:rsid w:val="4AE1AE71"/>
    <w:rsid w:val="4AE44503"/>
    <w:rsid w:val="4AF1937E"/>
    <w:rsid w:val="4AF1D994"/>
    <w:rsid w:val="4AF2C2BF"/>
    <w:rsid w:val="4AF3EC49"/>
    <w:rsid w:val="4AF4C9D7"/>
    <w:rsid w:val="4AF7AE1F"/>
    <w:rsid w:val="4AF92B31"/>
    <w:rsid w:val="4AFA25BB"/>
    <w:rsid w:val="4AFA7F7A"/>
    <w:rsid w:val="4AFAFF5B"/>
    <w:rsid w:val="4AFDF35E"/>
    <w:rsid w:val="4AFF0EEA"/>
    <w:rsid w:val="4B054BEA"/>
    <w:rsid w:val="4B0E421D"/>
    <w:rsid w:val="4B12E1FB"/>
    <w:rsid w:val="4B136039"/>
    <w:rsid w:val="4B1706F6"/>
    <w:rsid w:val="4B1DFE3C"/>
    <w:rsid w:val="4B1F6EAF"/>
    <w:rsid w:val="4B23A153"/>
    <w:rsid w:val="4B244ECB"/>
    <w:rsid w:val="4B37CBF9"/>
    <w:rsid w:val="4B399352"/>
    <w:rsid w:val="4B3BA5F8"/>
    <w:rsid w:val="4B3C2946"/>
    <w:rsid w:val="4B3F1325"/>
    <w:rsid w:val="4B460CD8"/>
    <w:rsid w:val="4B484E34"/>
    <w:rsid w:val="4B4A09D0"/>
    <w:rsid w:val="4B4A71DB"/>
    <w:rsid w:val="4B4B45C1"/>
    <w:rsid w:val="4B4B5276"/>
    <w:rsid w:val="4B4E0651"/>
    <w:rsid w:val="4B4F2EA9"/>
    <w:rsid w:val="4B53F7EF"/>
    <w:rsid w:val="4B58C878"/>
    <w:rsid w:val="4B59724C"/>
    <w:rsid w:val="4B61093B"/>
    <w:rsid w:val="4B6A6D5F"/>
    <w:rsid w:val="4B6C35C6"/>
    <w:rsid w:val="4B6DD977"/>
    <w:rsid w:val="4B6F0A37"/>
    <w:rsid w:val="4B711FDE"/>
    <w:rsid w:val="4B712B6F"/>
    <w:rsid w:val="4B768C66"/>
    <w:rsid w:val="4B7BE6D2"/>
    <w:rsid w:val="4B849B2F"/>
    <w:rsid w:val="4B862B19"/>
    <w:rsid w:val="4B86CEAA"/>
    <w:rsid w:val="4B87B520"/>
    <w:rsid w:val="4B8CAC81"/>
    <w:rsid w:val="4B8D9712"/>
    <w:rsid w:val="4B8E1B18"/>
    <w:rsid w:val="4B942092"/>
    <w:rsid w:val="4B94E5F8"/>
    <w:rsid w:val="4B955159"/>
    <w:rsid w:val="4B96E0BB"/>
    <w:rsid w:val="4B97140F"/>
    <w:rsid w:val="4B986C5E"/>
    <w:rsid w:val="4B9C2D59"/>
    <w:rsid w:val="4B9CA800"/>
    <w:rsid w:val="4B9F08F0"/>
    <w:rsid w:val="4BA2074A"/>
    <w:rsid w:val="4BA8EC59"/>
    <w:rsid w:val="4BA92FAA"/>
    <w:rsid w:val="4BB350C3"/>
    <w:rsid w:val="4BB89A94"/>
    <w:rsid w:val="4BB95FDE"/>
    <w:rsid w:val="4BC1C216"/>
    <w:rsid w:val="4BC1F5AC"/>
    <w:rsid w:val="4BCA77BF"/>
    <w:rsid w:val="4BCED741"/>
    <w:rsid w:val="4BD05B14"/>
    <w:rsid w:val="4BD570FB"/>
    <w:rsid w:val="4BD728C9"/>
    <w:rsid w:val="4BDAA3CF"/>
    <w:rsid w:val="4BDBD7AA"/>
    <w:rsid w:val="4BDC76DE"/>
    <w:rsid w:val="4BDECC6F"/>
    <w:rsid w:val="4BE2A28D"/>
    <w:rsid w:val="4BE3176C"/>
    <w:rsid w:val="4BED8FDB"/>
    <w:rsid w:val="4BEF1F28"/>
    <w:rsid w:val="4BF0ED36"/>
    <w:rsid w:val="4BFAAB8A"/>
    <w:rsid w:val="4BFCB92E"/>
    <w:rsid w:val="4C0073CA"/>
    <w:rsid w:val="4C01036F"/>
    <w:rsid w:val="4C0187F7"/>
    <w:rsid w:val="4C030225"/>
    <w:rsid w:val="4C04F368"/>
    <w:rsid w:val="4C058C3D"/>
    <w:rsid w:val="4C092480"/>
    <w:rsid w:val="4C0EAD28"/>
    <w:rsid w:val="4C109296"/>
    <w:rsid w:val="4C167EFF"/>
    <w:rsid w:val="4C1A2402"/>
    <w:rsid w:val="4C1CB8A7"/>
    <w:rsid w:val="4C1E6863"/>
    <w:rsid w:val="4C259611"/>
    <w:rsid w:val="4C259D1E"/>
    <w:rsid w:val="4C25CBBB"/>
    <w:rsid w:val="4C25E10C"/>
    <w:rsid w:val="4C270158"/>
    <w:rsid w:val="4C27031E"/>
    <w:rsid w:val="4C277220"/>
    <w:rsid w:val="4C283220"/>
    <w:rsid w:val="4C2BA529"/>
    <w:rsid w:val="4C2C5DDD"/>
    <w:rsid w:val="4C2DCDB3"/>
    <w:rsid w:val="4C2F0F83"/>
    <w:rsid w:val="4C2FC3BD"/>
    <w:rsid w:val="4C335784"/>
    <w:rsid w:val="4C343C2C"/>
    <w:rsid w:val="4C35B121"/>
    <w:rsid w:val="4C363DA6"/>
    <w:rsid w:val="4C3650E0"/>
    <w:rsid w:val="4C393E64"/>
    <w:rsid w:val="4C394316"/>
    <w:rsid w:val="4C4029E4"/>
    <w:rsid w:val="4C42D4DC"/>
    <w:rsid w:val="4C432C01"/>
    <w:rsid w:val="4C43F783"/>
    <w:rsid w:val="4C462C22"/>
    <w:rsid w:val="4C4B49DE"/>
    <w:rsid w:val="4C4E9440"/>
    <w:rsid w:val="4C4FC2B1"/>
    <w:rsid w:val="4C502863"/>
    <w:rsid w:val="4C53EE26"/>
    <w:rsid w:val="4C5592B4"/>
    <w:rsid w:val="4C5B56D3"/>
    <w:rsid w:val="4C5CDA22"/>
    <w:rsid w:val="4C6757B3"/>
    <w:rsid w:val="4C6AFBA5"/>
    <w:rsid w:val="4C72A1E5"/>
    <w:rsid w:val="4C78D903"/>
    <w:rsid w:val="4C79D198"/>
    <w:rsid w:val="4C7A7185"/>
    <w:rsid w:val="4C7B8B90"/>
    <w:rsid w:val="4C7F99FE"/>
    <w:rsid w:val="4C81BC39"/>
    <w:rsid w:val="4C81C47B"/>
    <w:rsid w:val="4C87E44D"/>
    <w:rsid w:val="4C8DCF43"/>
    <w:rsid w:val="4C9584AF"/>
    <w:rsid w:val="4C963DB2"/>
    <w:rsid w:val="4C96E1E5"/>
    <w:rsid w:val="4C9AEE82"/>
    <w:rsid w:val="4C9F9F46"/>
    <w:rsid w:val="4CA36819"/>
    <w:rsid w:val="4CA771EF"/>
    <w:rsid w:val="4CAA1785"/>
    <w:rsid w:val="4CB0DFB6"/>
    <w:rsid w:val="4CB20F8E"/>
    <w:rsid w:val="4CB59B1A"/>
    <w:rsid w:val="4CB7C719"/>
    <w:rsid w:val="4CBB0713"/>
    <w:rsid w:val="4CBB822E"/>
    <w:rsid w:val="4CBBFDAC"/>
    <w:rsid w:val="4CBE7304"/>
    <w:rsid w:val="4CBEE6C2"/>
    <w:rsid w:val="4CBF4526"/>
    <w:rsid w:val="4CC38980"/>
    <w:rsid w:val="4CC5F035"/>
    <w:rsid w:val="4CCAC8D1"/>
    <w:rsid w:val="4CCC260A"/>
    <w:rsid w:val="4CCE6064"/>
    <w:rsid w:val="4CD0077D"/>
    <w:rsid w:val="4CD650AA"/>
    <w:rsid w:val="4CD6A837"/>
    <w:rsid w:val="4CDB4D0D"/>
    <w:rsid w:val="4CDD3209"/>
    <w:rsid w:val="4CDD8B74"/>
    <w:rsid w:val="4CDFB119"/>
    <w:rsid w:val="4CE0EB6E"/>
    <w:rsid w:val="4CE2821B"/>
    <w:rsid w:val="4CE3F981"/>
    <w:rsid w:val="4CE5CDE5"/>
    <w:rsid w:val="4CE679C0"/>
    <w:rsid w:val="4CEEAA7E"/>
    <w:rsid w:val="4CF35B6B"/>
    <w:rsid w:val="4CF8B905"/>
    <w:rsid w:val="4CFDF376"/>
    <w:rsid w:val="4CFF48DB"/>
    <w:rsid w:val="4D01AA48"/>
    <w:rsid w:val="4D023260"/>
    <w:rsid w:val="4D0349EF"/>
    <w:rsid w:val="4D0590C6"/>
    <w:rsid w:val="4D0765D6"/>
    <w:rsid w:val="4D0A7701"/>
    <w:rsid w:val="4D0B74A0"/>
    <w:rsid w:val="4D0E5088"/>
    <w:rsid w:val="4D11B679"/>
    <w:rsid w:val="4D181B8E"/>
    <w:rsid w:val="4D181F39"/>
    <w:rsid w:val="4D1D137F"/>
    <w:rsid w:val="4D1F5FCC"/>
    <w:rsid w:val="4D2209CA"/>
    <w:rsid w:val="4D2282AE"/>
    <w:rsid w:val="4D2344EC"/>
    <w:rsid w:val="4D25A628"/>
    <w:rsid w:val="4D25B506"/>
    <w:rsid w:val="4D27F015"/>
    <w:rsid w:val="4D293CE9"/>
    <w:rsid w:val="4D2A28CA"/>
    <w:rsid w:val="4D2B6E08"/>
    <w:rsid w:val="4D2E5DFB"/>
    <w:rsid w:val="4D3002A1"/>
    <w:rsid w:val="4D33F79A"/>
    <w:rsid w:val="4D355E3F"/>
    <w:rsid w:val="4D3A25AF"/>
    <w:rsid w:val="4D4184CA"/>
    <w:rsid w:val="4D429900"/>
    <w:rsid w:val="4D453615"/>
    <w:rsid w:val="4D480353"/>
    <w:rsid w:val="4D48E32B"/>
    <w:rsid w:val="4D4B1964"/>
    <w:rsid w:val="4D4BA8E7"/>
    <w:rsid w:val="4D4DCEBA"/>
    <w:rsid w:val="4D55644C"/>
    <w:rsid w:val="4D56053C"/>
    <w:rsid w:val="4D563F37"/>
    <w:rsid w:val="4D5FB600"/>
    <w:rsid w:val="4D640A36"/>
    <w:rsid w:val="4D677957"/>
    <w:rsid w:val="4D68ABD4"/>
    <w:rsid w:val="4D6C4495"/>
    <w:rsid w:val="4D71C198"/>
    <w:rsid w:val="4D7A3108"/>
    <w:rsid w:val="4D7B0CE3"/>
    <w:rsid w:val="4D7B1886"/>
    <w:rsid w:val="4D7B54CB"/>
    <w:rsid w:val="4D7F6475"/>
    <w:rsid w:val="4D809FB5"/>
    <w:rsid w:val="4D81A993"/>
    <w:rsid w:val="4D81F0F9"/>
    <w:rsid w:val="4D86607E"/>
    <w:rsid w:val="4D8D042D"/>
    <w:rsid w:val="4D8D2BE0"/>
    <w:rsid w:val="4D8DB687"/>
    <w:rsid w:val="4D92361C"/>
    <w:rsid w:val="4D9F1D46"/>
    <w:rsid w:val="4DA7D04F"/>
    <w:rsid w:val="4DA8D3CA"/>
    <w:rsid w:val="4DAF3B6B"/>
    <w:rsid w:val="4DB37B93"/>
    <w:rsid w:val="4DB4A60E"/>
    <w:rsid w:val="4DBE1B45"/>
    <w:rsid w:val="4DC4DEA6"/>
    <w:rsid w:val="4DC639EA"/>
    <w:rsid w:val="4DC67835"/>
    <w:rsid w:val="4DC6D567"/>
    <w:rsid w:val="4DC7E7DD"/>
    <w:rsid w:val="4DCC0F8C"/>
    <w:rsid w:val="4DCD9AF1"/>
    <w:rsid w:val="4DD01A29"/>
    <w:rsid w:val="4DD97F0F"/>
    <w:rsid w:val="4DDF102C"/>
    <w:rsid w:val="4DE02BD4"/>
    <w:rsid w:val="4DE20202"/>
    <w:rsid w:val="4DE60B8F"/>
    <w:rsid w:val="4DE7EABA"/>
    <w:rsid w:val="4DED2A6C"/>
    <w:rsid w:val="4DF0737E"/>
    <w:rsid w:val="4DF11A7D"/>
    <w:rsid w:val="4DF13A8C"/>
    <w:rsid w:val="4DFBF9FC"/>
    <w:rsid w:val="4DFDCE33"/>
    <w:rsid w:val="4E02659F"/>
    <w:rsid w:val="4E04EEC5"/>
    <w:rsid w:val="4E0690C0"/>
    <w:rsid w:val="4E082E09"/>
    <w:rsid w:val="4E0B131A"/>
    <w:rsid w:val="4E0B7B14"/>
    <w:rsid w:val="4E0B9BC5"/>
    <w:rsid w:val="4E0C1E77"/>
    <w:rsid w:val="4E0EC828"/>
    <w:rsid w:val="4E10A4BC"/>
    <w:rsid w:val="4E10F3C5"/>
    <w:rsid w:val="4E177D85"/>
    <w:rsid w:val="4E195CB7"/>
    <w:rsid w:val="4E1B132C"/>
    <w:rsid w:val="4E1C1AB4"/>
    <w:rsid w:val="4E1CBBED"/>
    <w:rsid w:val="4E1F69A3"/>
    <w:rsid w:val="4E24BE90"/>
    <w:rsid w:val="4E25825B"/>
    <w:rsid w:val="4E266991"/>
    <w:rsid w:val="4E28083B"/>
    <w:rsid w:val="4E30B62E"/>
    <w:rsid w:val="4E325D24"/>
    <w:rsid w:val="4E332F86"/>
    <w:rsid w:val="4E37CB30"/>
    <w:rsid w:val="4E384996"/>
    <w:rsid w:val="4E4162A0"/>
    <w:rsid w:val="4E46F481"/>
    <w:rsid w:val="4E49DAF6"/>
    <w:rsid w:val="4E508FC9"/>
    <w:rsid w:val="4E535C9F"/>
    <w:rsid w:val="4E560468"/>
    <w:rsid w:val="4E56C089"/>
    <w:rsid w:val="4E57B55B"/>
    <w:rsid w:val="4E589278"/>
    <w:rsid w:val="4E58C5CD"/>
    <w:rsid w:val="4E5B9E66"/>
    <w:rsid w:val="4E6051C2"/>
    <w:rsid w:val="4E60D8F6"/>
    <w:rsid w:val="4E62D72E"/>
    <w:rsid w:val="4E6A067D"/>
    <w:rsid w:val="4E6BBF6B"/>
    <w:rsid w:val="4E6DF694"/>
    <w:rsid w:val="4E70D2B8"/>
    <w:rsid w:val="4E748B32"/>
    <w:rsid w:val="4E75153B"/>
    <w:rsid w:val="4E78AB15"/>
    <w:rsid w:val="4E795B2A"/>
    <w:rsid w:val="4E81E366"/>
    <w:rsid w:val="4E829BDB"/>
    <w:rsid w:val="4E8AD432"/>
    <w:rsid w:val="4E8D39F5"/>
    <w:rsid w:val="4E8EA1CA"/>
    <w:rsid w:val="4E8FF109"/>
    <w:rsid w:val="4E903720"/>
    <w:rsid w:val="4E913434"/>
    <w:rsid w:val="4E98F313"/>
    <w:rsid w:val="4E99CD7E"/>
    <w:rsid w:val="4E9A608D"/>
    <w:rsid w:val="4E9C50EC"/>
    <w:rsid w:val="4E9CEA7A"/>
    <w:rsid w:val="4E9FCC07"/>
    <w:rsid w:val="4EA0705C"/>
    <w:rsid w:val="4EA47F0F"/>
    <w:rsid w:val="4EA58D83"/>
    <w:rsid w:val="4EA611CD"/>
    <w:rsid w:val="4EA8CC31"/>
    <w:rsid w:val="4EA9D954"/>
    <w:rsid w:val="4EAAC4DC"/>
    <w:rsid w:val="4EAE8B45"/>
    <w:rsid w:val="4EB01400"/>
    <w:rsid w:val="4EB9C728"/>
    <w:rsid w:val="4EBD1A26"/>
    <w:rsid w:val="4EBE5C66"/>
    <w:rsid w:val="4EC23234"/>
    <w:rsid w:val="4EC2F11A"/>
    <w:rsid w:val="4EC96CD3"/>
    <w:rsid w:val="4ECF32C5"/>
    <w:rsid w:val="4ED53542"/>
    <w:rsid w:val="4ED9ADE9"/>
    <w:rsid w:val="4EDB5C6D"/>
    <w:rsid w:val="4EDC4067"/>
    <w:rsid w:val="4EDF1334"/>
    <w:rsid w:val="4EE1E97E"/>
    <w:rsid w:val="4EE3305C"/>
    <w:rsid w:val="4EE91009"/>
    <w:rsid w:val="4EED6DF1"/>
    <w:rsid w:val="4EEF28D2"/>
    <w:rsid w:val="4EEF4D82"/>
    <w:rsid w:val="4EF081DB"/>
    <w:rsid w:val="4EF1E6E4"/>
    <w:rsid w:val="4EFC2A83"/>
    <w:rsid w:val="4EFC4A68"/>
    <w:rsid w:val="4EFD70D8"/>
    <w:rsid w:val="4EFE2FD2"/>
    <w:rsid w:val="4F04D2A7"/>
    <w:rsid w:val="4F05E571"/>
    <w:rsid w:val="4F0684F0"/>
    <w:rsid w:val="4F07EA5D"/>
    <w:rsid w:val="4F0A6E1D"/>
    <w:rsid w:val="4F0CEDDB"/>
    <w:rsid w:val="4F13D6DB"/>
    <w:rsid w:val="4F14BD15"/>
    <w:rsid w:val="4F194B0A"/>
    <w:rsid w:val="4F1A031F"/>
    <w:rsid w:val="4F1B28DD"/>
    <w:rsid w:val="4F1D18DA"/>
    <w:rsid w:val="4F1F82E4"/>
    <w:rsid w:val="4F209BF6"/>
    <w:rsid w:val="4F220783"/>
    <w:rsid w:val="4F29F3EC"/>
    <w:rsid w:val="4F2AEDD2"/>
    <w:rsid w:val="4F2D1C08"/>
    <w:rsid w:val="4F2DFA88"/>
    <w:rsid w:val="4F2FF7CB"/>
    <w:rsid w:val="4F3055E9"/>
    <w:rsid w:val="4F30FFC5"/>
    <w:rsid w:val="4F31CB05"/>
    <w:rsid w:val="4F32F385"/>
    <w:rsid w:val="4F34799D"/>
    <w:rsid w:val="4F35DE09"/>
    <w:rsid w:val="4F3B1525"/>
    <w:rsid w:val="4F3FFB03"/>
    <w:rsid w:val="4F40196B"/>
    <w:rsid w:val="4F4692C8"/>
    <w:rsid w:val="4F4768EF"/>
    <w:rsid w:val="4F494972"/>
    <w:rsid w:val="4F497B48"/>
    <w:rsid w:val="4F5234DD"/>
    <w:rsid w:val="4F53CB5B"/>
    <w:rsid w:val="4F57D71C"/>
    <w:rsid w:val="4F5A150E"/>
    <w:rsid w:val="4F5ABED3"/>
    <w:rsid w:val="4F5D81CE"/>
    <w:rsid w:val="4F5EE2DA"/>
    <w:rsid w:val="4F613351"/>
    <w:rsid w:val="4F625F69"/>
    <w:rsid w:val="4F66E980"/>
    <w:rsid w:val="4F6C1454"/>
    <w:rsid w:val="4F6E77A8"/>
    <w:rsid w:val="4F6FCB49"/>
    <w:rsid w:val="4F731312"/>
    <w:rsid w:val="4F78BEDD"/>
    <w:rsid w:val="4F7F5E98"/>
    <w:rsid w:val="4F8163C4"/>
    <w:rsid w:val="4F8666E5"/>
    <w:rsid w:val="4F879669"/>
    <w:rsid w:val="4F88665B"/>
    <w:rsid w:val="4F8D0218"/>
    <w:rsid w:val="4F916917"/>
    <w:rsid w:val="4F9771CF"/>
    <w:rsid w:val="4F9B290D"/>
    <w:rsid w:val="4F9EAC57"/>
    <w:rsid w:val="4FA25633"/>
    <w:rsid w:val="4FA2CE4D"/>
    <w:rsid w:val="4FB032BF"/>
    <w:rsid w:val="4FB1E05A"/>
    <w:rsid w:val="4FB44E72"/>
    <w:rsid w:val="4FB4FA15"/>
    <w:rsid w:val="4FB8FCC3"/>
    <w:rsid w:val="4FBC7F7F"/>
    <w:rsid w:val="4FCD6CB4"/>
    <w:rsid w:val="4FCE40E4"/>
    <w:rsid w:val="4FD3A949"/>
    <w:rsid w:val="4FD5734C"/>
    <w:rsid w:val="4FD5AFBF"/>
    <w:rsid w:val="4FD8665C"/>
    <w:rsid w:val="4FD8F4A5"/>
    <w:rsid w:val="4FDB2332"/>
    <w:rsid w:val="4FDCB70D"/>
    <w:rsid w:val="4FDE6464"/>
    <w:rsid w:val="4FDF16EE"/>
    <w:rsid w:val="4FE0049E"/>
    <w:rsid w:val="4FE11BC8"/>
    <w:rsid w:val="4FE36E2C"/>
    <w:rsid w:val="4FE59298"/>
    <w:rsid w:val="4FE7B334"/>
    <w:rsid w:val="4FEB3FE1"/>
    <w:rsid w:val="4FEF5A62"/>
    <w:rsid w:val="4FF23774"/>
    <w:rsid w:val="4FF613D0"/>
    <w:rsid w:val="4FF70BFB"/>
    <w:rsid w:val="4FF7D150"/>
    <w:rsid w:val="4FFB5553"/>
    <w:rsid w:val="4FFC8260"/>
    <w:rsid w:val="4FFCF434"/>
    <w:rsid w:val="5004CE23"/>
    <w:rsid w:val="500C0905"/>
    <w:rsid w:val="500D0867"/>
    <w:rsid w:val="500E3C15"/>
    <w:rsid w:val="500E67E2"/>
    <w:rsid w:val="500FA6D6"/>
    <w:rsid w:val="5013EE5C"/>
    <w:rsid w:val="5016E474"/>
    <w:rsid w:val="50176CC5"/>
    <w:rsid w:val="50188313"/>
    <w:rsid w:val="50194673"/>
    <w:rsid w:val="5019A3EB"/>
    <w:rsid w:val="5019BD10"/>
    <w:rsid w:val="501A6793"/>
    <w:rsid w:val="501BCE9C"/>
    <w:rsid w:val="501E9406"/>
    <w:rsid w:val="50224494"/>
    <w:rsid w:val="50278322"/>
    <w:rsid w:val="50290DF3"/>
    <w:rsid w:val="502AB807"/>
    <w:rsid w:val="502DB78F"/>
    <w:rsid w:val="502E96E7"/>
    <w:rsid w:val="5030429B"/>
    <w:rsid w:val="503492C5"/>
    <w:rsid w:val="5034C511"/>
    <w:rsid w:val="50351E5C"/>
    <w:rsid w:val="503800F4"/>
    <w:rsid w:val="50387D80"/>
    <w:rsid w:val="503EA0FB"/>
    <w:rsid w:val="503F8820"/>
    <w:rsid w:val="504AE3A4"/>
    <w:rsid w:val="504BE35C"/>
    <w:rsid w:val="504F6839"/>
    <w:rsid w:val="504F8D6D"/>
    <w:rsid w:val="50508550"/>
    <w:rsid w:val="50568328"/>
    <w:rsid w:val="5059541C"/>
    <w:rsid w:val="5059A43B"/>
    <w:rsid w:val="505C7817"/>
    <w:rsid w:val="50614EFC"/>
    <w:rsid w:val="5063B487"/>
    <w:rsid w:val="506479F6"/>
    <w:rsid w:val="5064A039"/>
    <w:rsid w:val="506545AB"/>
    <w:rsid w:val="50678995"/>
    <w:rsid w:val="506C25C4"/>
    <w:rsid w:val="506E7A88"/>
    <w:rsid w:val="5070ACF6"/>
    <w:rsid w:val="507134F8"/>
    <w:rsid w:val="5071D762"/>
    <w:rsid w:val="50804627"/>
    <w:rsid w:val="5081D51B"/>
    <w:rsid w:val="5089546A"/>
    <w:rsid w:val="508AF50A"/>
    <w:rsid w:val="508E1FEE"/>
    <w:rsid w:val="508F3BE6"/>
    <w:rsid w:val="50947503"/>
    <w:rsid w:val="50980056"/>
    <w:rsid w:val="509C8C2C"/>
    <w:rsid w:val="509CC696"/>
    <w:rsid w:val="509F0853"/>
    <w:rsid w:val="50A2F6F2"/>
    <w:rsid w:val="50AA115E"/>
    <w:rsid w:val="50AD4621"/>
    <w:rsid w:val="50B9164B"/>
    <w:rsid w:val="50C12722"/>
    <w:rsid w:val="50CEA6AD"/>
    <w:rsid w:val="50D0491C"/>
    <w:rsid w:val="50D71DA2"/>
    <w:rsid w:val="50D7E17A"/>
    <w:rsid w:val="50DAFE42"/>
    <w:rsid w:val="50E05320"/>
    <w:rsid w:val="50E31412"/>
    <w:rsid w:val="50E79B1F"/>
    <w:rsid w:val="50E94B59"/>
    <w:rsid w:val="50E958AA"/>
    <w:rsid w:val="50ECFD0A"/>
    <w:rsid w:val="50ED1413"/>
    <w:rsid w:val="50EECEE1"/>
    <w:rsid w:val="50F24A5D"/>
    <w:rsid w:val="50F44D51"/>
    <w:rsid w:val="50F70BF9"/>
    <w:rsid w:val="50F9D6E6"/>
    <w:rsid w:val="50FD44EF"/>
    <w:rsid w:val="50FF0FAC"/>
    <w:rsid w:val="51009DFC"/>
    <w:rsid w:val="5101CBE0"/>
    <w:rsid w:val="510572A9"/>
    <w:rsid w:val="51077A6E"/>
    <w:rsid w:val="510C022B"/>
    <w:rsid w:val="5112C486"/>
    <w:rsid w:val="51151034"/>
    <w:rsid w:val="511638EF"/>
    <w:rsid w:val="5119C4D2"/>
    <w:rsid w:val="511AA7E6"/>
    <w:rsid w:val="511BE729"/>
    <w:rsid w:val="511EB727"/>
    <w:rsid w:val="51238E95"/>
    <w:rsid w:val="512551AC"/>
    <w:rsid w:val="5128FB2B"/>
    <w:rsid w:val="512DCE7C"/>
    <w:rsid w:val="512F4F95"/>
    <w:rsid w:val="512FB1B0"/>
    <w:rsid w:val="513AEA9D"/>
    <w:rsid w:val="513CAA3A"/>
    <w:rsid w:val="513D8745"/>
    <w:rsid w:val="513E845F"/>
    <w:rsid w:val="513EA384"/>
    <w:rsid w:val="513EFF25"/>
    <w:rsid w:val="514334A4"/>
    <w:rsid w:val="51478DA6"/>
    <w:rsid w:val="51494D07"/>
    <w:rsid w:val="514F6CCB"/>
    <w:rsid w:val="5150587D"/>
    <w:rsid w:val="51551CBE"/>
    <w:rsid w:val="515B2DE4"/>
    <w:rsid w:val="515D42FA"/>
    <w:rsid w:val="5160631F"/>
    <w:rsid w:val="51694491"/>
    <w:rsid w:val="516CC2C0"/>
    <w:rsid w:val="516DE4D1"/>
    <w:rsid w:val="5172F8A2"/>
    <w:rsid w:val="517819B0"/>
    <w:rsid w:val="517D3E58"/>
    <w:rsid w:val="517DBA20"/>
    <w:rsid w:val="517F7891"/>
    <w:rsid w:val="517FC4C5"/>
    <w:rsid w:val="51804F9B"/>
    <w:rsid w:val="51836E2C"/>
    <w:rsid w:val="5186E58E"/>
    <w:rsid w:val="51878A15"/>
    <w:rsid w:val="51885D22"/>
    <w:rsid w:val="51887A06"/>
    <w:rsid w:val="5190668F"/>
    <w:rsid w:val="5192E3BE"/>
    <w:rsid w:val="5193382F"/>
    <w:rsid w:val="5194A503"/>
    <w:rsid w:val="519B05B1"/>
    <w:rsid w:val="51A0BF26"/>
    <w:rsid w:val="51A7261D"/>
    <w:rsid w:val="51A9C323"/>
    <w:rsid w:val="51AD574B"/>
    <w:rsid w:val="51ADDF15"/>
    <w:rsid w:val="51B0AA8D"/>
    <w:rsid w:val="51B26319"/>
    <w:rsid w:val="51B3BB03"/>
    <w:rsid w:val="51B3BF66"/>
    <w:rsid w:val="51B50375"/>
    <w:rsid w:val="51B537CA"/>
    <w:rsid w:val="51B70A11"/>
    <w:rsid w:val="51B770EA"/>
    <w:rsid w:val="51B7D53D"/>
    <w:rsid w:val="51B83C3C"/>
    <w:rsid w:val="51BA0AB1"/>
    <w:rsid w:val="51C2DC96"/>
    <w:rsid w:val="51C5A7D7"/>
    <w:rsid w:val="51C9D093"/>
    <w:rsid w:val="51D6CA8D"/>
    <w:rsid w:val="51DAFF1C"/>
    <w:rsid w:val="51DBA69B"/>
    <w:rsid w:val="51DEECE2"/>
    <w:rsid w:val="51EA1B61"/>
    <w:rsid w:val="51ED0EEF"/>
    <w:rsid w:val="51EE0F6E"/>
    <w:rsid w:val="51EFC1EE"/>
    <w:rsid w:val="51F2FF2E"/>
    <w:rsid w:val="51F3B6B9"/>
    <w:rsid w:val="51F45322"/>
    <w:rsid w:val="51F6EA89"/>
    <w:rsid w:val="51FC9D05"/>
    <w:rsid w:val="5201AB22"/>
    <w:rsid w:val="5207052B"/>
    <w:rsid w:val="5208BED4"/>
    <w:rsid w:val="520ABE7E"/>
    <w:rsid w:val="52100E74"/>
    <w:rsid w:val="52131163"/>
    <w:rsid w:val="52134E47"/>
    <w:rsid w:val="5213624D"/>
    <w:rsid w:val="521375E0"/>
    <w:rsid w:val="5214C07D"/>
    <w:rsid w:val="5217FC77"/>
    <w:rsid w:val="521BC898"/>
    <w:rsid w:val="521C01C9"/>
    <w:rsid w:val="521DA448"/>
    <w:rsid w:val="52218222"/>
    <w:rsid w:val="5225F900"/>
    <w:rsid w:val="52275A48"/>
    <w:rsid w:val="52276FAC"/>
    <w:rsid w:val="522FFD25"/>
    <w:rsid w:val="5231E1BD"/>
    <w:rsid w:val="523895AC"/>
    <w:rsid w:val="523AD8B4"/>
    <w:rsid w:val="5240A944"/>
    <w:rsid w:val="52456B80"/>
    <w:rsid w:val="52466690"/>
    <w:rsid w:val="5246BD31"/>
    <w:rsid w:val="5247AE89"/>
    <w:rsid w:val="5247D3BA"/>
    <w:rsid w:val="5247E99C"/>
    <w:rsid w:val="524A98BC"/>
    <w:rsid w:val="52523CAE"/>
    <w:rsid w:val="5252A9A8"/>
    <w:rsid w:val="52552C38"/>
    <w:rsid w:val="5258446F"/>
    <w:rsid w:val="525F8389"/>
    <w:rsid w:val="5263BD97"/>
    <w:rsid w:val="5264BE43"/>
    <w:rsid w:val="5264C560"/>
    <w:rsid w:val="5264D283"/>
    <w:rsid w:val="526A2470"/>
    <w:rsid w:val="526EBACF"/>
    <w:rsid w:val="5271A4AD"/>
    <w:rsid w:val="527596FE"/>
    <w:rsid w:val="5275AF87"/>
    <w:rsid w:val="5276EAE7"/>
    <w:rsid w:val="527B3AD5"/>
    <w:rsid w:val="527BAF38"/>
    <w:rsid w:val="527C6271"/>
    <w:rsid w:val="5281F5DE"/>
    <w:rsid w:val="52856E84"/>
    <w:rsid w:val="52865610"/>
    <w:rsid w:val="5286A5CA"/>
    <w:rsid w:val="5287879A"/>
    <w:rsid w:val="528B366C"/>
    <w:rsid w:val="528DC95E"/>
    <w:rsid w:val="528F0233"/>
    <w:rsid w:val="5291C4E4"/>
    <w:rsid w:val="52933467"/>
    <w:rsid w:val="5297E8AE"/>
    <w:rsid w:val="529B4999"/>
    <w:rsid w:val="529C1728"/>
    <w:rsid w:val="529D4275"/>
    <w:rsid w:val="52A1BFC8"/>
    <w:rsid w:val="52A81667"/>
    <w:rsid w:val="52A884C9"/>
    <w:rsid w:val="52A9BC4F"/>
    <w:rsid w:val="52ABFFC2"/>
    <w:rsid w:val="52ADF78C"/>
    <w:rsid w:val="52B0AECB"/>
    <w:rsid w:val="52B6AB11"/>
    <w:rsid w:val="52B77411"/>
    <w:rsid w:val="52BC8722"/>
    <w:rsid w:val="52BD1179"/>
    <w:rsid w:val="52BDBD2D"/>
    <w:rsid w:val="52BEDFEB"/>
    <w:rsid w:val="52BF3C42"/>
    <w:rsid w:val="52C3AE55"/>
    <w:rsid w:val="52C4F562"/>
    <w:rsid w:val="52C8191F"/>
    <w:rsid w:val="52CA1AE5"/>
    <w:rsid w:val="52CC1BC9"/>
    <w:rsid w:val="52D0D24D"/>
    <w:rsid w:val="52D2850F"/>
    <w:rsid w:val="52D2C4F0"/>
    <w:rsid w:val="52D342FF"/>
    <w:rsid w:val="52D6C3E7"/>
    <w:rsid w:val="52D9904F"/>
    <w:rsid w:val="52DF4B6C"/>
    <w:rsid w:val="52E11D38"/>
    <w:rsid w:val="52E310FC"/>
    <w:rsid w:val="52E4D26D"/>
    <w:rsid w:val="52EC8DF2"/>
    <w:rsid w:val="52F357CF"/>
    <w:rsid w:val="52F36D08"/>
    <w:rsid w:val="52F53965"/>
    <w:rsid w:val="52F72D28"/>
    <w:rsid w:val="52FA2B56"/>
    <w:rsid w:val="52FB7F23"/>
    <w:rsid w:val="530073EF"/>
    <w:rsid w:val="5300F00F"/>
    <w:rsid w:val="53021A26"/>
    <w:rsid w:val="53046E26"/>
    <w:rsid w:val="5306C16E"/>
    <w:rsid w:val="53070595"/>
    <w:rsid w:val="530D1D00"/>
    <w:rsid w:val="5311A8EA"/>
    <w:rsid w:val="53125F07"/>
    <w:rsid w:val="53174C1E"/>
    <w:rsid w:val="5319941A"/>
    <w:rsid w:val="531A8C25"/>
    <w:rsid w:val="531C0BE5"/>
    <w:rsid w:val="531D425D"/>
    <w:rsid w:val="531E4FD9"/>
    <w:rsid w:val="532180D6"/>
    <w:rsid w:val="5322A421"/>
    <w:rsid w:val="5326A83D"/>
    <w:rsid w:val="5327D489"/>
    <w:rsid w:val="53296DCA"/>
    <w:rsid w:val="532BFE46"/>
    <w:rsid w:val="532DB17B"/>
    <w:rsid w:val="532EE729"/>
    <w:rsid w:val="532F6070"/>
    <w:rsid w:val="5330D247"/>
    <w:rsid w:val="53350338"/>
    <w:rsid w:val="53350C42"/>
    <w:rsid w:val="53366015"/>
    <w:rsid w:val="533EA38C"/>
    <w:rsid w:val="53420C27"/>
    <w:rsid w:val="5346E217"/>
    <w:rsid w:val="5347FAC3"/>
    <w:rsid w:val="534E183E"/>
    <w:rsid w:val="534E8536"/>
    <w:rsid w:val="5351F157"/>
    <w:rsid w:val="535279CF"/>
    <w:rsid w:val="5355C148"/>
    <w:rsid w:val="535F8D3F"/>
    <w:rsid w:val="53601186"/>
    <w:rsid w:val="53609D07"/>
    <w:rsid w:val="53687E4F"/>
    <w:rsid w:val="53786EAF"/>
    <w:rsid w:val="537966D3"/>
    <w:rsid w:val="5379917E"/>
    <w:rsid w:val="537AF2B6"/>
    <w:rsid w:val="537B32F9"/>
    <w:rsid w:val="537CB3E6"/>
    <w:rsid w:val="537D3FF7"/>
    <w:rsid w:val="538023C7"/>
    <w:rsid w:val="53826E61"/>
    <w:rsid w:val="5383D2E6"/>
    <w:rsid w:val="53848EC9"/>
    <w:rsid w:val="5389020D"/>
    <w:rsid w:val="538CDC02"/>
    <w:rsid w:val="538D6955"/>
    <w:rsid w:val="538E5531"/>
    <w:rsid w:val="539419BF"/>
    <w:rsid w:val="53968AE6"/>
    <w:rsid w:val="539BF873"/>
    <w:rsid w:val="53A06CEA"/>
    <w:rsid w:val="53A18064"/>
    <w:rsid w:val="53A203B7"/>
    <w:rsid w:val="53A3391E"/>
    <w:rsid w:val="53A42CDC"/>
    <w:rsid w:val="53A451C6"/>
    <w:rsid w:val="53A5FBB6"/>
    <w:rsid w:val="53A98E7D"/>
    <w:rsid w:val="53AAFB67"/>
    <w:rsid w:val="53ABA593"/>
    <w:rsid w:val="53ADEF54"/>
    <w:rsid w:val="53AF6739"/>
    <w:rsid w:val="53B111BC"/>
    <w:rsid w:val="53B32240"/>
    <w:rsid w:val="53B5EB18"/>
    <w:rsid w:val="53B62838"/>
    <w:rsid w:val="53BAB38F"/>
    <w:rsid w:val="53BB3747"/>
    <w:rsid w:val="53C01C81"/>
    <w:rsid w:val="53C36329"/>
    <w:rsid w:val="53C3FFD0"/>
    <w:rsid w:val="53C62CD4"/>
    <w:rsid w:val="53C669BF"/>
    <w:rsid w:val="53CD17B1"/>
    <w:rsid w:val="53D0D033"/>
    <w:rsid w:val="53D25C99"/>
    <w:rsid w:val="53D2D9D5"/>
    <w:rsid w:val="53D82978"/>
    <w:rsid w:val="53D83776"/>
    <w:rsid w:val="53D8FB44"/>
    <w:rsid w:val="53DD2CCE"/>
    <w:rsid w:val="53E021B0"/>
    <w:rsid w:val="53E49C03"/>
    <w:rsid w:val="53E6E6AB"/>
    <w:rsid w:val="53E83650"/>
    <w:rsid w:val="53E8A9A6"/>
    <w:rsid w:val="53E96014"/>
    <w:rsid w:val="53E99D0A"/>
    <w:rsid w:val="53EDCEC4"/>
    <w:rsid w:val="53EE316F"/>
    <w:rsid w:val="53EE7452"/>
    <w:rsid w:val="53F1E2A6"/>
    <w:rsid w:val="53F1F0B8"/>
    <w:rsid w:val="53F20356"/>
    <w:rsid w:val="53F6E8D4"/>
    <w:rsid w:val="53F79ED0"/>
    <w:rsid w:val="53F7A235"/>
    <w:rsid w:val="53FC2558"/>
    <w:rsid w:val="5406F721"/>
    <w:rsid w:val="54073C28"/>
    <w:rsid w:val="540B782C"/>
    <w:rsid w:val="54133460"/>
    <w:rsid w:val="54148476"/>
    <w:rsid w:val="5414D0BB"/>
    <w:rsid w:val="54152BB7"/>
    <w:rsid w:val="541A7684"/>
    <w:rsid w:val="541E4164"/>
    <w:rsid w:val="541F7645"/>
    <w:rsid w:val="5421A1D9"/>
    <w:rsid w:val="542AFF47"/>
    <w:rsid w:val="542C2F0A"/>
    <w:rsid w:val="543125CF"/>
    <w:rsid w:val="54318D02"/>
    <w:rsid w:val="5432543C"/>
    <w:rsid w:val="5436206B"/>
    <w:rsid w:val="5436B70E"/>
    <w:rsid w:val="54371ADA"/>
    <w:rsid w:val="5439E90C"/>
    <w:rsid w:val="543B3476"/>
    <w:rsid w:val="5443E172"/>
    <w:rsid w:val="5449253B"/>
    <w:rsid w:val="544982AF"/>
    <w:rsid w:val="5449DBB1"/>
    <w:rsid w:val="544A9B7B"/>
    <w:rsid w:val="544C0571"/>
    <w:rsid w:val="54513B80"/>
    <w:rsid w:val="545244C3"/>
    <w:rsid w:val="5458F3C2"/>
    <w:rsid w:val="545C9DFC"/>
    <w:rsid w:val="545CBD23"/>
    <w:rsid w:val="54610C54"/>
    <w:rsid w:val="54643C2B"/>
    <w:rsid w:val="5466C499"/>
    <w:rsid w:val="5467408E"/>
    <w:rsid w:val="54678964"/>
    <w:rsid w:val="54681FAC"/>
    <w:rsid w:val="546ABB1E"/>
    <w:rsid w:val="546B7250"/>
    <w:rsid w:val="546B75F9"/>
    <w:rsid w:val="546FA59D"/>
    <w:rsid w:val="5470EAEA"/>
    <w:rsid w:val="547422D5"/>
    <w:rsid w:val="5476E70B"/>
    <w:rsid w:val="54781DE1"/>
    <w:rsid w:val="54788272"/>
    <w:rsid w:val="547FEF2C"/>
    <w:rsid w:val="54840F3B"/>
    <w:rsid w:val="548605FD"/>
    <w:rsid w:val="54876B2B"/>
    <w:rsid w:val="5487E1EC"/>
    <w:rsid w:val="5488873A"/>
    <w:rsid w:val="548AA6D6"/>
    <w:rsid w:val="548BA058"/>
    <w:rsid w:val="5492CD8D"/>
    <w:rsid w:val="5494A914"/>
    <w:rsid w:val="549599B6"/>
    <w:rsid w:val="5497417C"/>
    <w:rsid w:val="54978F0B"/>
    <w:rsid w:val="549AEE80"/>
    <w:rsid w:val="549DCA08"/>
    <w:rsid w:val="549DFA55"/>
    <w:rsid w:val="549E864A"/>
    <w:rsid w:val="549FEF6F"/>
    <w:rsid w:val="54A34C79"/>
    <w:rsid w:val="54A51E88"/>
    <w:rsid w:val="54A53EAD"/>
    <w:rsid w:val="54A622C0"/>
    <w:rsid w:val="54A6287E"/>
    <w:rsid w:val="54ACFBE2"/>
    <w:rsid w:val="54AF3828"/>
    <w:rsid w:val="54B086E8"/>
    <w:rsid w:val="54B1329B"/>
    <w:rsid w:val="54B250F9"/>
    <w:rsid w:val="54B71A00"/>
    <w:rsid w:val="54B724EE"/>
    <w:rsid w:val="54B72C25"/>
    <w:rsid w:val="54BB2457"/>
    <w:rsid w:val="54BCF52D"/>
    <w:rsid w:val="54C00ED5"/>
    <w:rsid w:val="54C2CB85"/>
    <w:rsid w:val="54C4EA08"/>
    <w:rsid w:val="54C756A0"/>
    <w:rsid w:val="54C8B06F"/>
    <w:rsid w:val="54D6B68F"/>
    <w:rsid w:val="54D8C13A"/>
    <w:rsid w:val="54DE1E0F"/>
    <w:rsid w:val="54DFFCCE"/>
    <w:rsid w:val="54E1215B"/>
    <w:rsid w:val="54E2659E"/>
    <w:rsid w:val="54E9A5D9"/>
    <w:rsid w:val="54EC8577"/>
    <w:rsid w:val="54ECF1E9"/>
    <w:rsid w:val="54EFDCFE"/>
    <w:rsid w:val="54F2E163"/>
    <w:rsid w:val="54F52591"/>
    <w:rsid w:val="54F5EECF"/>
    <w:rsid w:val="54F62F82"/>
    <w:rsid w:val="54F76FB2"/>
    <w:rsid w:val="54F814A7"/>
    <w:rsid w:val="5501BB45"/>
    <w:rsid w:val="55032F30"/>
    <w:rsid w:val="5505E98D"/>
    <w:rsid w:val="5507FC52"/>
    <w:rsid w:val="550A2FCC"/>
    <w:rsid w:val="550A5E89"/>
    <w:rsid w:val="550A9866"/>
    <w:rsid w:val="550D4CEA"/>
    <w:rsid w:val="550DEC01"/>
    <w:rsid w:val="550EE593"/>
    <w:rsid w:val="55167AA4"/>
    <w:rsid w:val="5518AF26"/>
    <w:rsid w:val="551C58FC"/>
    <w:rsid w:val="551EAF49"/>
    <w:rsid w:val="552031AF"/>
    <w:rsid w:val="55205615"/>
    <w:rsid w:val="55233904"/>
    <w:rsid w:val="55268A5A"/>
    <w:rsid w:val="552B719F"/>
    <w:rsid w:val="552E1F9B"/>
    <w:rsid w:val="552EF083"/>
    <w:rsid w:val="55303B77"/>
    <w:rsid w:val="55305EAF"/>
    <w:rsid w:val="5534CD9C"/>
    <w:rsid w:val="55371A9D"/>
    <w:rsid w:val="553D8AC1"/>
    <w:rsid w:val="553EB300"/>
    <w:rsid w:val="553F351D"/>
    <w:rsid w:val="55402CC5"/>
    <w:rsid w:val="554065B1"/>
    <w:rsid w:val="5542C881"/>
    <w:rsid w:val="554DC24E"/>
    <w:rsid w:val="55563624"/>
    <w:rsid w:val="5556D7BB"/>
    <w:rsid w:val="555BFF65"/>
    <w:rsid w:val="555E18A2"/>
    <w:rsid w:val="555E698E"/>
    <w:rsid w:val="555F2B37"/>
    <w:rsid w:val="5560D7C4"/>
    <w:rsid w:val="5564274A"/>
    <w:rsid w:val="5565508C"/>
    <w:rsid w:val="5569C15E"/>
    <w:rsid w:val="556A100F"/>
    <w:rsid w:val="55714CBC"/>
    <w:rsid w:val="5571CBBD"/>
    <w:rsid w:val="55744D84"/>
    <w:rsid w:val="55773E55"/>
    <w:rsid w:val="5579B1C6"/>
    <w:rsid w:val="557C99FC"/>
    <w:rsid w:val="557EE85F"/>
    <w:rsid w:val="557F70F0"/>
    <w:rsid w:val="5586418F"/>
    <w:rsid w:val="55868007"/>
    <w:rsid w:val="558D3DC1"/>
    <w:rsid w:val="558D5A5E"/>
    <w:rsid w:val="558D6B44"/>
    <w:rsid w:val="558FDF70"/>
    <w:rsid w:val="5595B7A9"/>
    <w:rsid w:val="559EBA00"/>
    <w:rsid w:val="559F9A67"/>
    <w:rsid w:val="55A01A87"/>
    <w:rsid w:val="55A4067A"/>
    <w:rsid w:val="55A77EF4"/>
    <w:rsid w:val="55A83743"/>
    <w:rsid w:val="55A8980F"/>
    <w:rsid w:val="55AC26E7"/>
    <w:rsid w:val="55AC8A0B"/>
    <w:rsid w:val="55ADE51D"/>
    <w:rsid w:val="55B04B41"/>
    <w:rsid w:val="55B0B1BF"/>
    <w:rsid w:val="55B0EFA8"/>
    <w:rsid w:val="55B50A58"/>
    <w:rsid w:val="55B73B17"/>
    <w:rsid w:val="55B7FC0A"/>
    <w:rsid w:val="55C06657"/>
    <w:rsid w:val="55C1F6CC"/>
    <w:rsid w:val="55C287FB"/>
    <w:rsid w:val="55C39BBC"/>
    <w:rsid w:val="55C46253"/>
    <w:rsid w:val="55C81DD8"/>
    <w:rsid w:val="55C93387"/>
    <w:rsid w:val="55CAD8AD"/>
    <w:rsid w:val="55D5BA44"/>
    <w:rsid w:val="55D72A03"/>
    <w:rsid w:val="55DA6290"/>
    <w:rsid w:val="55DA9EE2"/>
    <w:rsid w:val="55DCC9F3"/>
    <w:rsid w:val="55DE8F1A"/>
    <w:rsid w:val="55E1390E"/>
    <w:rsid w:val="55E243CF"/>
    <w:rsid w:val="55E5734C"/>
    <w:rsid w:val="55EB45CD"/>
    <w:rsid w:val="55ECAD83"/>
    <w:rsid w:val="55ECE65A"/>
    <w:rsid w:val="55ED1DC4"/>
    <w:rsid w:val="55ED54C4"/>
    <w:rsid w:val="55EEA15E"/>
    <w:rsid w:val="55F17806"/>
    <w:rsid w:val="55F21116"/>
    <w:rsid w:val="55F32979"/>
    <w:rsid w:val="55F77877"/>
    <w:rsid w:val="55FA339B"/>
    <w:rsid w:val="55FB6F2D"/>
    <w:rsid w:val="55FBE18D"/>
    <w:rsid w:val="55FD15D4"/>
    <w:rsid w:val="5607BE26"/>
    <w:rsid w:val="560BCB90"/>
    <w:rsid w:val="56109B24"/>
    <w:rsid w:val="561371DC"/>
    <w:rsid w:val="5619E7E5"/>
    <w:rsid w:val="561EB082"/>
    <w:rsid w:val="5624C172"/>
    <w:rsid w:val="562AA518"/>
    <w:rsid w:val="562E1098"/>
    <w:rsid w:val="56311FC1"/>
    <w:rsid w:val="5632542C"/>
    <w:rsid w:val="5632CBA6"/>
    <w:rsid w:val="56346037"/>
    <w:rsid w:val="563471FE"/>
    <w:rsid w:val="563ACEC9"/>
    <w:rsid w:val="56400019"/>
    <w:rsid w:val="5641F7E3"/>
    <w:rsid w:val="5642235C"/>
    <w:rsid w:val="5645079E"/>
    <w:rsid w:val="5648AB60"/>
    <w:rsid w:val="564A3267"/>
    <w:rsid w:val="564E2114"/>
    <w:rsid w:val="564F2BDF"/>
    <w:rsid w:val="56533C8A"/>
    <w:rsid w:val="56561632"/>
    <w:rsid w:val="56571AB8"/>
    <w:rsid w:val="5657761E"/>
    <w:rsid w:val="56582216"/>
    <w:rsid w:val="565BD7E3"/>
    <w:rsid w:val="565FA90A"/>
    <w:rsid w:val="5661CF9D"/>
    <w:rsid w:val="566339FB"/>
    <w:rsid w:val="56636EB0"/>
    <w:rsid w:val="56647E59"/>
    <w:rsid w:val="5665AF55"/>
    <w:rsid w:val="56670E7F"/>
    <w:rsid w:val="5668BBEC"/>
    <w:rsid w:val="56696EE2"/>
    <w:rsid w:val="566AD26B"/>
    <w:rsid w:val="566C9A5C"/>
    <w:rsid w:val="566CFD9B"/>
    <w:rsid w:val="56717A3B"/>
    <w:rsid w:val="5673A868"/>
    <w:rsid w:val="5676FC4A"/>
    <w:rsid w:val="5677601E"/>
    <w:rsid w:val="567ABDDF"/>
    <w:rsid w:val="5694963B"/>
    <w:rsid w:val="56955283"/>
    <w:rsid w:val="569868C9"/>
    <w:rsid w:val="5698E78D"/>
    <w:rsid w:val="56992410"/>
    <w:rsid w:val="5699A3C4"/>
    <w:rsid w:val="569ADBAC"/>
    <w:rsid w:val="569B8855"/>
    <w:rsid w:val="569C6FA5"/>
    <w:rsid w:val="56A8F1EF"/>
    <w:rsid w:val="56A97366"/>
    <w:rsid w:val="56B263F8"/>
    <w:rsid w:val="56B7324A"/>
    <w:rsid w:val="56B83997"/>
    <w:rsid w:val="56B88FE9"/>
    <w:rsid w:val="56B9C0ED"/>
    <w:rsid w:val="56BA52CC"/>
    <w:rsid w:val="56BCCE00"/>
    <w:rsid w:val="56BD3CA0"/>
    <w:rsid w:val="56BEC17E"/>
    <w:rsid w:val="56C3558F"/>
    <w:rsid w:val="56C5FE59"/>
    <w:rsid w:val="56C8101C"/>
    <w:rsid w:val="56CA21CE"/>
    <w:rsid w:val="56CB7060"/>
    <w:rsid w:val="56D00E28"/>
    <w:rsid w:val="56D41D3C"/>
    <w:rsid w:val="56D5CE32"/>
    <w:rsid w:val="56D6E696"/>
    <w:rsid w:val="56D6F1F8"/>
    <w:rsid w:val="56D725DA"/>
    <w:rsid w:val="56D78396"/>
    <w:rsid w:val="56D83C52"/>
    <w:rsid w:val="56D8579B"/>
    <w:rsid w:val="56DCE9EF"/>
    <w:rsid w:val="56DFA1F4"/>
    <w:rsid w:val="56E41144"/>
    <w:rsid w:val="56EB1A79"/>
    <w:rsid w:val="56F35A60"/>
    <w:rsid w:val="56F3D091"/>
    <w:rsid w:val="56FA5BB4"/>
    <w:rsid w:val="56FBFF1A"/>
    <w:rsid w:val="57075E60"/>
    <w:rsid w:val="570815C0"/>
    <w:rsid w:val="570AAFEB"/>
    <w:rsid w:val="570C9954"/>
    <w:rsid w:val="57106065"/>
    <w:rsid w:val="5711BB72"/>
    <w:rsid w:val="571E7EB4"/>
    <w:rsid w:val="572005A2"/>
    <w:rsid w:val="5720DA59"/>
    <w:rsid w:val="572266BF"/>
    <w:rsid w:val="57226CF3"/>
    <w:rsid w:val="57286297"/>
    <w:rsid w:val="57291506"/>
    <w:rsid w:val="572CC687"/>
    <w:rsid w:val="572EEF46"/>
    <w:rsid w:val="57333470"/>
    <w:rsid w:val="57361548"/>
    <w:rsid w:val="57379BA1"/>
    <w:rsid w:val="57388340"/>
    <w:rsid w:val="573C9B56"/>
    <w:rsid w:val="573EFA49"/>
    <w:rsid w:val="57421167"/>
    <w:rsid w:val="574817A9"/>
    <w:rsid w:val="574B2612"/>
    <w:rsid w:val="574B3C4C"/>
    <w:rsid w:val="574BBA43"/>
    <w:rsid w:val="575264CC"/>
    <w:rsid w:val="57590ADB"/>
    <w:rsid w:val="575BA4BB"/>
    <w:rsid w:val="5760FBF0"/>
    <w:rsid w:val="57624F10"/>
    <w:rsid w:val="5764423B"/>
    <w:rsid w:val="5764974F"/>
    <w:rsid w:val="5764C091"/>
    <w:rsid w:val="57653405"/>
    <w:rsid w:val="57664D65"/>
    <w:rsid w:val="576D9087"/>
    <w:rsid w:val="576FCB68"/>
    <w:rsid w:val="57753E87"/>
    <w:rsid w:val="577570B4"/>
    <w:rsid w:val="5776E60D"/>
    <w:rsid w:val="57813AB9"/>
    <w:rsid w:val="5781D123"/>
    <w:rsid w:val="57842A2B"/>
    <w:rsid w:val="578B596F"/>
    <w:rsid w:val="578C18B4"/>
    <w:rsid w:val="578C98CF"/>
    <w:rsid w:val="57915DF5"/>
    <w:rsid w:val="5791B0BF"/>
    <w:rsid w:val="5792C2E7"/>
    <w:rsid w:val="57936232"/>
    <w:rsid w:val="57936E7F"/>
    <w:rsid w:val="57949ACE"/>
    <w:rsid w:val="57968082"/>
    <w:rsid w:val="57999008"/>
    <w:rsid w:val="5799D5DF"/>
    <w:rsid w:val="579B229F"/>
    <w:rsid w:val="579C81BD"/>
    <w:rsid w:val="579DDF0F"/>
    <w:rsid w:val="579E0701"/>
    <w:rsid w:val="57A225C4"/>
    <w:rsid w:val="57A3FF39"/>
    <w:rsid w:val="57A462FE"/>
    <w:rsid w:val="57AA3FB7"/>
    <w:rsid w:val="57AE063E"/>
    <w:rsid w:val="57B08427"/>
    <w:rsid w:val="57BA6CB5"/>
    <w:rsid w:val="57BB8352"/>
    <w:rsid w:val="57BC8974"/>
    <w:rsid w:val="57BF7D74"/>
    <w:rsid w:val="57C0D9D7"/>
    <w:rsid w:val="57C10C87"/>
    <w:rsid w:val="57C3AB6C"/>
    <w:rsid w:val="57C5521D"/>
    <w:rsid w:val="57C898D6"/>
    <w:rsid w:val="57C8B45D"/>
    <w:rsid w:val="57C9F66E"/>
    <w:rsid w:val="57CA0707"/>
    <w:rsid w:val="57CE752C"/>
    <w:rsid w:val="57D0F523"/>
    <w:rsid w:val="57D2C893"/>
    <w:rsid w:val="57D35411"/>
    <w:rsid w:val="57D499FA"/>
    <w:rsid w:val="57D75804"/>
    <w:rsid w:val="57D82B2E"/>
    <w:rsid w:val="57DAFC2D"/>
    <w:rsid w:val="57DE61E3"/>
    <w:rsid w:val="57DFA132"/>
    <w:rsid w:val="57DFC99A"/>
    <w:rsid w:val="57E2BB68"/>
    <w:rsid w:val="57EA43FD"/>
    <w:rsid w:val="57EAAD5C"/>
    <w:rsid w:val="57EB7B5D"/>
    <w:rsid w:val="57F0C620"/>
    <w:rsid w:val="57F15E48"/>
    <w:rsid w:val="57F5878A"/>
    <w:rsid w:val="580279CB"/>
    <w:rsid w:val="58067E3A"/>
    <w:rsid w:val="5808466A"/>
    <w:rsid w:val="580F7B12"/>
    <w:rsid w:val="581061E8"/>
    <w:rsid w:val="58110277"/>
    <w:rsid w:val="5811D63D"/>
    <w:rsid w:val="58179246"/>
    <w:rsid w:val="581EEFB9"/>
    <w:rsid w:val="581EFE37"/>
    <w:rsid w:val="582A09B8"/>
    <w:rsid w:val="582A9DED"/>
    <w:rsid w:val="582CE6E9"/>
    <w:rsid w:val="5834F948"/>
    <w:rsid w:val="5836C951"/>
    <w:rsid w:val="583AC19C"/>
    <w:rsid w:val="583AC360"/>
    <w:rsid w:val="583D9EBF"/>
    <w:rsid w:val="58415F2A"/>
    <w:rsid w:val="5842F718"/>
    <w:rsid w:val="584EEBF2"/>
    <w:rsid w:val="58516055"/>
    <w:rsid w:val="5854604A"/>
    <w:rsid w:val="58610A6C"/>
    <w:rsid w:val="5861ABB3"/>
    <w:rsid w:val="586297E4"/>
    <w:rsid w:val="58638138"/>
    <w:rsid w:val="5866B5BE"/>
    <w:rsid w:val="5869BAF9"/>
    <w:rsid w:val="586B1D32"/>
    <w:rsid w:val="586E859B"/>
    <w:rsid w:val="586FC645"/>
    <w:rsid w:val="58722F7E"/>
    <w:rsid w:val="5877EBAB"/>
    <w:rsid w:val="587C891B"/>
    <w:rsid w:val="587F18F8"/>
    <w:rsid w:val="587F7CF0"/>
    <w:rsid w:val="588513EF"/>
    <w:rsid w:val="58860FFB"/>
    <w:rsid w:val="5886564D"/>
    <w:rsid w:val="588940B0"/>
    <w:rsid w:val="588BC7C9"/>
    <w:rsid w:val="588BD99D"/>
    <w:rsid w:val="58906202"/>
    <w:rsid w:val="5892C5E9"/>
    <w:rsid w:val="58930F9C"/>
    <w:rsid w:val="5893BEBA"/>
    <w:rsid w:val="58987B9A"/>
    <w:rsid w:val="5899076B"/>
    <w:rsid w:val="58A27D65"/>
    <w:rsid w:val="58A3DC4C"/>
    <w:rsid w:val="58A4BB45"/>
    <w:rsid w:val="58A60626"/>
    <w:rsid w:val="58A9885C"/>
    <w:rsid w:val="58AB6ED4"/>
    <w:rsid w:val="58ACC195"/>
    <w:rsid w:val="58AED137"/>
    <w:rsid w:val="58AF82D2"/>
    <w:rsid w:val="58B2A3D7"/>
    <w:rsid w:val="58B41B0E"/>
    <w:rsid w:val="58B4A9AE"/>
    <w:rsid w:val="58B5A520"/>
    <w:rsid w:val="58B5B090"/>
    <w:rsid w:val="58B83E04"/>
    <w:rsid w:val="58C5E844"/>
    <w:rsid w:val="58C763AE"/>
    <w:rsid w:val="58C8D728"/>
    <w:rsid w:val="58CC979A"/>
    <w:rsid w:val="58CCBDDF"/>
    <w:rsid w:val="58CF4C46"/>
    <w:rsid w:val="58CF7C76"/>
    <w:rsid w:val="58D33757"/>
    <w:rsid w:val="58D81C60"/>
    <w:rsid w:val="58DCFCF1"/>
    <w:rsid w:val="58DF28BB"/>
    <w:rsid w:val="58DF3815"/>
    <w:rsid w:val="58E105F8"/>
    <w:rsid w:val="58E585DF"/>
    <w:rsid w:val="58E5A3C2"/>
    <w:rsid w:val="58E664A9"/>
    <w:rsid w:val="58E665C2"/>
    <w:rsid w:val="58EC53C9"/>
    <w:rsid w:val="58ED0588"/>
    <w:rsid w:val="58EF7AEF"/>
    <w:rsid w:val="58EF8374"/>
    <w:rsid w:val="58F26E58"/>
    <w:rsid w:val="58F36B06"/>
    <w:rsid w:val="58FB5206"/>
    <w:rsid w:val="58FF06CD"/>
    <w:rsid w:val="59009E8B"/>
    <w:rsid w:val="5900DDEA"/>
    <w:rsid w:val="5900E27B"/>
    <w:rsid w:val="5902E3F1"/>
    <w:rsid w:val="5905039F"/>
    <w:rsid w:val="59080875"/>
    <w:rsid w:val="59097214"/>
    <w:rsid w:val="590974B6"/>
    <w:rsid w:val="590984FF"/>
    <w:rsid w:val="59107BCF"/>
    <w:rsid w:val="59117051"/>
    <w:rsid w:val="5912FD0D"/>
    <w:rsid w:val="5914429C"/>
    <w:rsid w:val="5917A610"/>
    <w:rsid w:val="5917BDBC"/>
    <w:rsid w:val="5917F886"/>
    <w:rsid w:val="591BA180"/>
    <w:rsid w:val="591C168E"/>
    <w:rsid w:val="591E475E"/>
    <w:rsid w:val="591EBDD4"/>
    <w:rsid w:val="59248369"/>
    <w:rsid w:val="59260CA6"/>
    <w:rsid w:val="5928587D"/>
    <w:rsid w:val="5929FE22"/>
    <w:rsid w:val="592B6DC7"/>
    <w:rsid w:val="5936B4F1"/>
    <w:rsid w:val="593768BA"/>
    <w:rsid w:val="5937945B"/>
    <w:rsid w:val="5938E51A"/>
    <w:rsid w:val="593A35B7"/>
    <w:rsid w:val="593B07BD"/>
    <w:rsid w:val="593C24B1"/>
    <w:rsid w:val="593F3EBA"/>
    <w:rsid w:val="59422170"/>
    <w:rsid w:val="59453B03"/>
    <w:rsid w:val="594579FF"/>
    <w:rsid w:val="59468C50"/>
    <w:rsid w:val="594F98D0"/>
    <w:rsid w:val="59506591"/>
    <w:rsid w:val="5952943B"/>
    <w:rsid w:val="5955E5FE"/>
    <w:rsid w:val="595A519D"/>
    <w:rsid w:val="595C27DF"/>
    <w:rsid w:val="595D9A70"/>
    <w:rsid w:val="595E4FC4"/>
    <w:rsid w:val="5960092B"/>
    <w:rsid w:val="59636D17"/>
    <w:rsid w:val="59649A0C"/>
    <w:rsid w:val="5964F925"/>
    <w:rsid w:val="5966A479"/>
    <w:rsid w:val="59672E76"/>
    <w:rsid w:val="596A1971"/>
    <w:rsid w:val="596AD0E5"/>
    <w:rsid w:val="596DC621"/>
    <w:rsid w:val="59705B1F"/>
    <w:rsid w:val="5972784D"/>
    <w:rsid w:val="5973723D"/>
    <w:rsid w:val="5975D3F2"/>
    <w:rsid w:val="5976BCFA"/>
    <w:rsid w:val="59787F05"/>
    <w:rsid w:val="5979CA15"/>
    <w:rsid w:val="59808771"/>
    <w:rsid w:val="5984FA6B"/>
    <w:rsid w:val="5986145E"/>
    <w:rsid w:val="59875D67"/>
    <w:rsid w:val="598771F4"/>
    <w:rsid w:val="5989620A"/>
    <w:rsid w:val="59930A00"/>
    <w:rsid w:val="59944C10"/>
    <w:rsid w:val="599E4D23"/>
    <w:rsid w:val="59A2C8BB"/>
    <w:rsid w:val="59A4B8A8"/>
    <w:rsid w:val="59A583B7"/>
    <w:rsid w:val="59A8D3F2"/>
    <w:rsid w:val="59AAEF8C"/>
    <w:rsid w:val="59ABFA8A"/>
    <w:rsid w:val="59AC7A54"/>
    <w:rsid w:val="59AF0F4B"/>
    <w:rsid w:val="59B97125"/>
    <w:rsid w:val="59BCF7B8"/>
    <w:rsid w:val="59BCFBD5"/>
    <w:rsid w:val="59BE3570"/>
    <w:rsid w:val="59C74C8B"/>
    <w:rsid w:val="59C7ABC9"/>
    <w:rsid w:val="59C9D3FF"/>
    <w:rsid w:val="59CC33EC"/>
    <w:rsid w:val="59CE45F1"/>
    <w:rsid w:val="59CE6750"/>
    <w:rsid w:val="59CF9A02"/>
    <w:rsid w:val="59CFEC95"/>
    <w:rsid w:val="59D16971"/>
    <w:rsid w:val="59D3263D"/>
    <w:rsid w:val="59D46D90"/>
    <w:rsid w:val="59D53FA5"/>
    <w:rsid w:val="59D6EF2A"/>
    <w:rsid w:val="59DD95BB"/>
    <w:rsid w:val="59DF9BAA"/>
    <w:rsid w:val="59E05B19"/>
    <w:rsid w:val="59E1BCBB"/>
    <w:rsid w:val="59E29CA4"/>
    <w:rsid w:val="59E4635B"/>
    <w:rsid w:val="59E5E24E"/>
    <w:rsid w:val="59E61BCC"/>
    <w:rsid w:val="59E81A41"/>
    <w:rsid w:val="59F109D7"/>
    <w:rsid w:val="59F4234D"/>
    <w:rsid w:val="59F47626"/>
    <w:rsid w:val="59F6B1B5"/>
    <w:rsid w:val="59F83A45"/>
    <w:rsid w:val="59FDDA61"/>
    <w:rsid w:val="5A004870"/>
    <w:rsid w:val="5A01C015"/>
    <w:rsid w:val="5A0296F7"/>
    <w:rsid w:val="5A03A516"/>
    <w:rsid w:val="5A0474D1"/>
    <w:rsid w:val="5A05250E"/>
    <w:rsid w:val="5A0647D9"/>
    <w:rsid w:val="5A086E26"/>
    <w:rsid w:val="5A086FFE"/>
    <w:rsid w:val="5A0BCB2C"/>
    <w:rsid w:val="5A0E3DD6"/>
    <w:rsid w:val="5A0FFAD2"/>
    <w:rsid w:val="5A10E427"/>
    <w:rsid w:val="5A18A3C2"/>
    <w:rsid w:val="5A18EAD1"/>
    <w:rsid w:val="5A1AE2FA"/>
    <w:rsid w:val="5A1C8302"/>
    <w:rsid w:val="5A1D98B8"/>
    <w:rsid w:val="5A1E2F22"/>
    <w:rsid w:val="5A1E7801"/>
    <w:rsid w:val="5A25D1B0"/>
    <w:rsid w:val="5A282F0F"/>
    <w:rsid w:val="5A287BFB"/>
    <w:rsid w:val="5A2C632E"/>
    <w:rsid w:val="5A32490A"/>
    <w:rsid w:val="5A3815BC"/>
    <w:rsid w:val="5A3BF883"/>
    <w:rsid w:val="5A3BF934"/>
    <w:rsid w:val="5A3D3D0B"/>
    <w:rsid w:val="5A44E206"/>
    <w:rsid w:val="5A496E81"/>
    <w:rsid w:val="5A49E3F8"/>
    <w:rsid w:val="5A4AC79D"/>
    <w:rsid w:val="5A4B1AD6"/>
    <w:rsid w:val="5A526E43"/>
    <w:rsid w:val="5A53118D"/>
    <w:rsid w:val="5A540887"/>
    <w:rsid w:val="5A545509"/>
    <w:rsid w:val="5A552E95"/>
    <w:rsid w:val="5A554735"/>
    <w:rsid w:val="5A5D1048"/>
    <w:rsid w:val="5A5F577A"/>
    <w:rsid w:val="5A605010"/>
    <w:rsid w:val="5A61620E"/>
    <w:rsid w:val="5A6470AE"/>
    <w:rsid w:val="5A651997"/>
    <w:rsid w:val="5A681E92"/>
    <w:rsid w:val="5A76B769"/>
    <w:rsid w:val="5A7756FC"/>
    <w:rsid w:val="5A778340"/>
    <w:rsid w:val="5A783942"/>
    <w:rsid w:val="5A78F938"/>
    <w:rsid w:val="5A7AA133"/>
    <w:rsid w:val="5A7C58A6"/>
    <w:rsid w:val="5A7E81ED"/>
    <w:rsid w:val="5A82D315"/>
    <w:rsid w:val="5A8553B3"/>
    <w:rsid w:val="5A8635A2"/>
    <w:rsid w:val="5A86C11D"/>
    <w:rsid w:val="5A874D39"/>
    <w:rsid w:val="5A882C64"/>
    <w:rsid w:val="5A88D5D8"/>
    <w:rsid w:val="5A89E76E"/>
    <w:rsid w:val="5A8CFE34"/>
    <w:rsid w:val="5A8F9CBD"/>
    <w:rsid w:val="5A92126C"/>
    <w:rsid w:val="5A94D699"/>
    <w:rsid w:val="5A9679A8"/>
    <w:rsid w:val="5A976AC3"/>
    <w:rsid w:val="5A9807CA"/>
    <w:rsid w:val="5A9E90EE"/>
    <w:rsid w:val="5AA16D2C"/>
    <w:rsid w:val="5AA1968D"/>
    <w:rsid w:val="5AA62B59"/>
    <w:rsid w:val="5AA7B717"/>
    <w:rsid w:val="5AA7BAA1"/>
    <w:rsid w:val="5AAB13FD"/>
    <w:rsid w:val="5AAC4A85"/>
    <w:rsid w:val="5AAC4C30"/>
    <w:rsid w:val="5AAE07F8"/>
    <w:rsid w:val="5AAF878D"/>
    <w:rsid w:val="5AB69A1D"/>
    <w:rsid w:val="5AC5F892"/>
    <w:rsid w:val="5AC5F944"/>
    <w:rsid w:val="5AC7A510"/>
    <w:rsid w:val="5AC94D92"/>
    <w:rsid w:val="5ACAE365"/>
    <w:rsid w:val="5ACBCECB"/>
    <w:rsid w:val="5ACC05C0"/>
    <w:rsid w:val="5ACF0795"/>
    <w:rsid w:val="5ACF6FA1"/>
    <w:rsid w:val="5AD4BA64"/>
    <w:rsid w:val="5AD51B6F"/>
    <w:rsid w:val="5AD83418"/>
    <w:rsid w:val="5AD88FBF"/>
    <w:rsid w:val="5ADCC8A7"/>
    <w:rsid w:val="5ADD4722"/>
    <w:rsid w:val="5ADD63FA"/>
    <w:rsid w:val="5AE02B79"/>
    <w:rsid w:val="5AE2DF0C"/>
    <w:rsid w:val="5AE5370B"/>
    <w:rsid w:val="5AE62F3B"/>
    <w:rsid w:val="5AE90AD0"/>
    <w:rsid w:val="5AEE1A19"/>
    <w:rsid w:val="5AEE82B6"/>
    <w:rsid w:val="5AEF29F9"/>
    <w:rsid w:val="5AEFC86F"/>
    <w:rsid w:val="5AF04B4C"/>
    <w:rsid w:val="5AF4DDC5"/>
    <w:rsid w:val="5AF71330"/>
    <w:rsid w:val="5AF8308F"/>
    <w:rsid w:val="5AF9BC07"/>
    <w:rsid w:val="5AFA1CAF"/>
    <w:rsid w:val="5B006798"/>
    <w:rsid w:val="5B011552"/>
    <w:rsid w:val="5B048A69"/>
    <w:rsid w:val="5B04DB3A"/>
    <w:rsid w:val="5B0A74F4"/>
    <w:rsid w:val="5B0C9F72"/>
    <w:rsid w:val="5B0DD141"/>
    <w:rsid w:val="5B132E19"/>
    <w:rsid w:val="5B16C2C2"/>
    <w:rsid w:val="5B1EA458"/>
    <w:rsid w:val="5B231353"/>
    <w:rsid w:val="5B25D92E"/>
    <w:rsid w:val="5B262FFD"/>
    <w:rsid w:val="5B29CC63"/>
    <w:rsid w:val="5B2B9339"/>
    <w:rsid w:val="5B2C08E2"/>
    <w:rsid w:val="5B31F7C0"/>
    <w:rsid w:val="5B324870"/>
    <w:rsid w:val="5B38C376"/>
    <w:rsid w:val="5B38EABD"/>
    <w:rsid w:val="5B39977C"/>
    <w:rsid w:val="5B3B90FB"/>
    <w:rsid w:val="5B3D8DD6"/>
    <w:rsid w:val="5B3F9FDA"/>
    <w:rsid w:val="5B4271FC"/>
    <w:rsid w:val="5B43F011"/>
    <w:rsid w:val="5B43F14D"/>
    <w:rsid w:val="5B444442"/>
    <w:rsid w:val="5B44F2DB"/>
    <w:rsid w:val="5B4802BE"/>
    <w:rsid w:val="5B48BF59"/>
    <w:rsid w:val="5B49D550"/>
    <w:rsid w:val="5B4BCDF0"/>
    <w:rsid w:val="5B4DC224"/>
    <w:rsid w:val="5B5421BB"/>
    <w:rsid w:val="5B54BF70"/>
    <w:rsid w:val="5B554186"/>
    <w:rsid w:val="5B55BD56"/>
    <w:rsid w:val="5B5793CF"/>
    <w:rsid w:val="5B57C947"/>
    <w:rsid w:val="5B583C5E"/>
    <w:rsid w:val="5B5B11CE"/>
    <w:rsid w:val="5B5D44FD"/>
    <w:rsid w:val="5B5D6823"/>
    <w:rsid w:val="5B618F43"/>
    <w:rsid w:val="5B63AE7D"/>
    <w:rsid w:val="5B64B46A"/>
    <w:rsid w:val="5B64F3B0"/>
    <w:rsid w:val="5B6E26DC"/>
    <w:rsid w:val="5B6EAD29"/>
    <w:rsid w:val="5B6F11E2"/>
    <w:rsid w:val="5B759D61"/>
    <w:rsid w:val="5B75D986"/>
    <w:rsid w:val="5B7638FF"/>
    <w:rsid w:val="5B779671"/>
    <w:rsid w:val="5B7A5300"/>
    <w:rsid w:val="5B7A9321"/>
    <w:rsid w:val="5B7B6C0B"/>
    <w:rsid w:val="5B7C9F6F"/>
    <w:rsid w:val="5B810393"/>
    <w:rsid w:val="5B82BCBE"/>
    <w:rsid w:val="5B86C031"/>
    <w:rsid w:val="5B8CDE6A"/>
    <w:rsid w:val="5B8DF98A"/>
    <w:rsid w:val="5B91E0FB"/>
    <w:rsid w:val="5B9BA631"/>
    <w:rsid w:val="5B9BCE0E"/>
    <w:rsid w:val="5BA65301"/>
    <w:rsid w:val="5BAA0C97"/>
    <w:rsid w:val="5BAA8C5B"/>
    <w:rsid w:val="5BAC344F"/>
    <w:rsid w:val="5BB04D7D"/>
    <w:rsid w:val="5BB7025A"/>
    <w:rsid w:val="5BB83325"/>
    <w:rsid w:val="5BBC66C3"/>
    <w:rsid w:val="5BBDDE49"/>
    <w:rsid w:val="5BBEB463"/>
    <w:rsid w:val="5BC5D41F"/>
    <w:rsid w:val="5BC6A99A"/>
    <w:rsid w:val="5BC6E3C9"/>
    <w:rsid w:val="5BC6F5DD"/>
    <w:rsid w:val="5BCB8C4E"/>
    <w:rsid w:val="5BCBC1B2"/>
    <w:rsid w:val="5BCF7A4C"/>
    <w:rsid w:val="5BD377D9"/>
    <w:rsid w:val="5BD59941"/>
    <w:rsid w:val="5BD6F53A"/>
    <w:rsid w:val="5BDFB546"/>
    <w:rsid w:val="5BE2F086"/>
    <w:rsid w:val="5BE3ECDE"/>
    <w:rsid w:val="5BEA9D21"/>
    <w:rsid w:val="5BEC6221"/>
    <w:rsid w:val="5BECFB4B"/>
    <w:rsid w:val="5BF15DC4"/>
    <w:rsid w:val="5BF276B3"/>
    <w:rsid w:val="5BF7B6B8"/>
    <w:rsid w:val="5BF90C5D"/>
    <w:rsid w:val="5BF98276"/>
    <w:rsid w:val="5BFCB537"/>
    <w:rsid w:val="5BFCE00C"/>
    <w:rsid w:val="5C041F74"/>
    <w:rsid w:val="5C04619D"/>
    <w:rsid w:val="5C0607B2"/>
    <w:rsid w:val="5C08BE42"/>
    <w:rsid w:val="5C0C98E6"/>
    <w:rsid w:val="5C0E1BA7"/>
    <w:rsid w:val="5C0FC761"/>
    <w:rsid w:val="5C11F524"/>
    <w:rsid w:val="5C12679F"/>
    <w:rsid w:val="5C1628E8"/>
    <w:rsid w:val="5C1719E4"/>
    <w:rsid w:val="5C1D48D1"/>
    <w:rsid w:val="5C1DCD2D"/>
    <w:rsid w:val="5C2162EE"/>
    <w:rsid w:val="5C22917E"/>
    <w:rsid w:val="5C23EEC9"/>
    <w:rsid w:val="5C280033"/>
    <w:rsid w:val="5C2C7BFE"/>
    <w:rsid w:val="5C2DD72B"/>
    <w:rsid w:val="5C347DB6"/>
    <w:rsid w:val="5C394CFB"/>
    <w:rsid w:val="5C3B2082"/>
    <w:rsid w:val="5C3EF592"/>
    <w:rsid w:val="5C41C8F3"/>
    <w:rsid w:val="5C4433B5"/>
    <w:rsid w:val="5C44CE28"/>
    <w:rsid w:val="5C45647B"/>
    <w:rsid w:val="5C4C2C01"/>
    <w:rsid w:val="5C4D45E5"/>
    <w:rsid w:val="5C4F9C33"/>
    <w:rsid w:val="5C504026"/>
    <w:rsid w:val="5C52E175"/>
    <w:rsid w:val="5C531C53"/>
    <w:rsid w:val="5C569F3A"/>
    <w:rsid w:val="5C57233D"/>
    <w:rsid w:val="5C5876A4"/>
    <w:rsid w:val="5C59DC09"/>
    <w:rsid w:val="5C5A759A"/>
    <w:rsid w:val="5C5AF667"/>
    <w:rsid w:val="5C5D7746"/>
    <w:rsid w:val="5C5DCF9E"/>
    <w:rsid w:val="5C5F4524"/>
    <w:rsid w:val="5C6155B4"/>
    <w:rsid w:val="5C648479"/>
    <w:rsid w:val="5C6681DD"/>
    <w:rsid w:val="5C6830E1"/>
    <w:rsid w:val="5C68F32F"/>
    <w:rsid w:val="5C6C2968"/>
    <w:rsid w:val="5C71B9C2"/>
    <w:rsid w:val="5C782B10"/>
    <w:rsid w:val="5C7B9519"/>
    <w:rsid w:val="5C819746"/>
    <w:rsid w:val="5C824C3C"/>
    <w:rsid w:val="5C8396B5"/>
    <w:rsid w:val="5C844FCD"/>
    <w:rsid w:val="5C89C5A8"/>
    <w:rsid w:val="5C8EAEF8"/>
    <w:rsid w:val="5C8F45E6"/>
    <w:rsid w:val="5C908C38"/>
    <w:rsid w:val="5C912412"/>
    <w:rsid w:val="5C98B01F"/>
    <w:rsid w:val="5C9E7F94"/>
    <w:rsid w:val="5C9EA5ED"/>
    <w:rsid w:val="5CA9DD11"/>
    <w:rsid w:val="5CAFD2C4"/>
    <w:rsid w:val="5CBCE412"/>
    <w:rsid w:val="5CBF3DCF"/>
    <w:rsid w:val="5CC1FF59"/>
    <w:rsid w:val="5CC71C16"/>
    <w:rsid w:val="5CC7C581"/>
    <w:rsid w:val="5CCA4008"/>
    <w:rsid w:val="5CCAAAC2"/>
    <w:rsid w:val="5CCF79C1"/>
    <w:rsid w:val="5CD1E32D"/>
    <w:rsid w:val="5CD4B772"/>
    <w:rsid w:val="5CD552AB"/>
    <w:rsid w:val="5CD5D869"/>
    <w:rsid w:val="5CD7CEBE"/>
    <w:rsid w:val="5CD99FFF"/>
    <w:rsid w:val="5CDFC37A"/>
    <w:rsid w:val="5CDFEA97"/>
    <w:rsid w:val="5CE1A9C1"/>
    <w:rsid w:val="5CE52655"/>
    <w:rsid w:val="5CE5FEB1"/>
    <w:rsid w:val="5CE7404A"/>
    <w:rsid w:val="5CE77E43"/>
    <w:rsid w:val="5CE94E74"/>
    <w:rsid w:val="5CEC8841"/>
    <w:rsid w:val="5CEFF859"/>
    <w:rsid w:val="5CF056C5"/>
    <w:rsid w:val="5CF2624A"/>
    <w:rsid w:val="5CF3528F"/>
    <w:rsid w:val="5CF46CE2"/>
    <w:rsid w:val="5CF70522"/>
    <w:rsid w:val="5CF866E3"/>
    <w:rsid w:val="5CFA86CA"/>
    <w:rsid w:val="5CFB6DD2"/>
    <w:rsid w:val="5CFB8DBE"/>
    <w:rsid w:val="5CFBACD2"/>
    <w:rsid w:val="5D0179DF"/>
    <w:rsid w:val="5D02A30D"/>
    <w:rsid w:val="5D06230B"/>
    <w:rsid w:val="5D127062"/>
    <w:rsid w:val="5D130AA5"/>
    <w:rsid w:val="5D162FC0"/>
    <w:rsid w:val="5D1AB10A"/>
    <w:rsid w:val="5D1BE90F"/>
    <w:rsid w:val="5D1CEDC8"/>
    <w:rsid w:val="5D1D4EAB"/>
    <w:rsid w:val="5D1D7FF8"/>
    <w:rsid w:val="5D23E0A8"/>
    <w:rsid w:val="5D26E8D8"/>
    <w:rsid w:val="5D277EFF"/>
    <w:rsid w:val="5D2A1DDE"/>
    <w:rsid w:val="5D2A4750"/>
    <w:rsid w:val="5D2B1B5E"/>
    <w:rsid w:val="5D2D5206"/>
    <w:rsid w:val="5D2E1E34"/>
    <w:rsid w:val="5D31DCF3"/>
    <w:rsid w:val="5D32F0CC"/>
    <w:rsid w:val="5D345C37"/>
    <w:rsid w:val="5D355C15"/>
    <w:rsid w:val="5D377692"/>
    <w:rsid w:val="5D39C682"/>
    <w:rsid w:val="5D3E3085"/>
    <w:rsid w:val="5D3E8E55"/>
    <w:rsid w:val="5D40FA71"/>
    <w:rsid w:val="5D4276BB"/>
    <w:rsid w:val="5D43646E"/>
    <w:rsid w:val="5D43EF68"/>
    <w:rsid w:val="5D445732"/>
    <w:rsid w:val="5D45927A"/>
    <w:rsid w:val="5D4A31F1"/>
    <w:rsid w:val="5D4A444B"/>
    <w:rsid w:val="5D4B94D0"/>
    <w:rsid w:val="5D512A58"/>
    <w:rsid w:val="5D517E25"/>
    <w:rsid w:val="5D54064E"/>
    <w:rsid w:val="5D5727CD"/>
    <w:rsid w:val="5D5A7125"/>
    <w:rsid w:val="5D5F15AA"/>
    <w:rsid w:val="5D5F75B4"/>
    <w:rsid w:val="5D608193"/>
    <w:rsid w:val="5D63C3D5"/>
    <w:rsid w:val="5D66E5EB"/>
    <w:rsid w:val="5D689DC5"/>
    <w:rsid w:val="5D6BC528"/>
    <w:rsid w:val="5D70F19D"/>
    <w:rsid w:val="5D73989F"/>
    <w:rsid w:val="5D747BD0"/>
    <w:rsid w:val="5D74EDCB"/>
    <w:rsid w:val="5D7A9920"/>
    <w:rsid w:val="5D7AA707"/>
    <w:rsid w:val="5D7B3825"/>
    <w:rsid w:val="5D7E96B5"/>
    <w:rsid w:val="5D847AC4"/>
    <w:rsid w:val="5D852EF5"/>
    <w:rsid w:val="5D888E55"/>
    <w:rsid w:val="5D894A9C"/>
    <w:rsid w:val="5D8B1933"/>
    <w:rsid w:val="5D8E836A"/>
    <w:rsid w:val="5D93A30C"/>
    <w:rsid w:val="5D946B4C"/>
    <w:rsid w:val="5D946E8E"/>
    <w:rsid w:val="5D9492EE"/>
    <w:rsid w:val="5D94D398"/>
    <w:rsid w:val="5D96C3F2"/>
    <w:rsid w:val="5D981DBE"/>
    <w:rsid w:val="5D9905A8"/>
    <w:rsid w:val="5D9A6A95"/>
    <w:rsid w:val="5D9DE696"/>
    <w:rsid w:val="5DA10D32"/>
    <w:rsid w:val="5DA80D0E"/>
    <w:rsid w:val="5DAA5946"/>
    <w:rsid w:val="5DADB3CC"/>
    <w:rsid w:val="5DB118B7"/>
    <w:rsid w:val="5DB18142"/>
    <w:rsid w:val="5DB3A0FC"/>
    <w:rsid w:val="5DB78F3E"/>
    <w:rsid w:val="5DC920FD"/>
    <w:rsid w:val="5DCA04B2"/>
    <w:rsid w:val="5DCA62BF"/>
    <w:rsid w:val="5DCAED28"/>
    <w:rsid w:val="5DCD560C"/>
    <w:rsid w:val="5DCE979E"/>
    <w:rsid w:val="5DCEE363"/>
    <w:rsid w:val="5DD1C74A"/>
    <w:rsid w:val="5DD2F010"/>
    <w:rsid w:val="5DD80AAC"/>
    <w:rsid w:val="5DE497A9"/>
    <w:rsid w:val="5DE720C4"/>
    <w:rsid w:val="5DEDF56B"/>
    <w:rsid w:val="5DF320BB"/>
    <w:rsid w:val="5DF4DFB6"/>
    <w:rsid w:val="5DF59C2D"/>
    <w:rsid w:val="5DF7C626"/>
    <w:rsid w:val="5DFD7EC6"/>
    <w:rsid w:val="5DFDC9EF"/>
    <w:rsid w:val="5E007CFA"/>
    <w:rsid w:val="5E03DEC5"/>
    <w:rsid w:val="5E061C92"/>
    <w:rsid w:val="5E069BB1"/>
    <w:rsid w:val="5E0A6454"/>
    <w:rsid w:val="5E0B088E"/>
    <w:rsid w:val="5E0BA4ED"/>
    <w:rsid w:val="5E0F1058"/>
    <w:rsid w:val="5E12108B"/>
    <w:rsid w:val="5E123B7C"/>
    <w:rsid w:val="5E13CA11"/>
    <w:rsid w:val="5E13E5FC"/>
    <w:rsid w:val="5E19813B"/>
    <w:rsid w:val="5E19E856"/>
    <w:rsid w:val="5E1BC22B"/>
    <w:rsid w:val="5E1C7F53"/>
    <w:rsid w:val="5E2025B3"/>
    <w:rsid w:val="5E22C198"/>
    <w:rsid w:val="5E234C18"/>
    <w:rsid w:val="5E25175A"/>
    <w:rsid w:val="5E29F211"/>
    <w:rsid w:val="5E2C4050"/>
    <w:rsid w:val="5E2F82FF"/>
    <w:rsid w:val="5E31B102"/>
    <w:rsid w:val="5E32F237"/>
    <w:rsid w:val="5E348009"/>
    <w:rsid w:val="5E365A2A"/>
    <w:rsid w:val="5E3C32D7"/>
    <w:rsid w:val="5E3D9E2E"/>
    <w:rsid w:val="5E40CDB3"/>
    <w:rsid w:val="5E455BC4"/>
    <w:rsid w:val="5E466904"/>
    <w:rsid w:val="5E4AAAB9"/>
    <w:rsid w:val="5E4B6E5A"/>
    <w:rsid w:val="5E4B7F3F"/>
    <w:rsid w:val="5E4D0837"/>
    <w:rsid w:val="5E5F12DE"/>
    <w:rsid w:val="5E620834"/>
    <w:rsid w:val="5E63CA92"/>
    <w:rsid w:val="5E67B2CC"/>
    <w:rsid w:val="5E6891A2"/>
    <w:rsid w:val="5E68F49C"/>
    <w:rsid w:val="5E6AE093"/>
    <w:rsid w:val="5E6B561B"/>
    <w:rsid w:val="5E6C5DB8"/>
    <w:rsid w:val="5E6FE88B"/>
    <w:rsid w:val="5E742C74"/>
    <w:rsid w:val="5E75201A"/>
    <w:rsid w:val="5E782C82"/>
    <w:rsid w:val="5E784EDA"/>
    <w:rsid w:val="5E784F73"/>
    <w:rsid w:val="5E7ABFD9"/>
    <w:rsid w:val="5E7B4945"/>
    <w:rsid w:val="5E7BC643"/>
    <w:rsid w:val="5E7D610D"/>
    <w:rsid w:val="5E7E4E3E"/>
    <w:rsid w:val="5E883E36"/>
    <w:rsid w:val="5E88754C"/>
    <w:rsid w:val="5E89098E"/>
    <w:rsid w:val="5E8E47B0"/>
    <w:rsid w:val="5E8EC120"/>
    <w:rsid w:val="5E90C9CD"/>
    <w:rsid w:val="5E95FBA8"/>
    <w:rsid w:val="5E987D73"/>
    <w:rsid w:val="5EA46271"/>
    <w:rsid w:val="5EA61421"/>
    <w:rsid w:val="5EA8B366"/>
    <w:rsid w:val="5EAB9453"/>
    <w:rsid w:val="5EAFC480"/>
    <w:rsid w:val="5EB034A4"/>
    <w:rsid w:val="5EB235E1"/>
    <w:rsid w:val="5EB39FC9"/>
    <w:rsid w:val="5EB4909B"/>
    <w:rsid w:val="5EB82F37"/>
    <w:rsid w:val="5EB8E374"/>
    <w:rsid w:val="5EBB85C3"/>
    <w:rsid w:val="5EBD1D10"/>
    <w:rsid w:val="5EC1D964"/>
    <w:rsid w:val="5EC21892"/>
    <w:rsid w:val="5EC36B7F"/>
    <w:rsid w:val="5EC6426D"/>
    <w:rsid w:val="5EC7AD23"/>
    <w:rsid w:val="5ECAEED7"/>
    <w:rsid w:val="5ECCFD18"/>
    <w:rsid w:val="5ED01B22"/>
    <w:rsid w:val="5ED1F6BB"/>
    <w:rsid w:val="5ED309A3"/>
    <w:rsid w:val="5ED5FADB"/>
    <w:rsid w:val="5EDB8CEF"/>
    <w:rsid w:val="5EDBA96A"/>
    <w:rsid w:val="5EE0991B"/>
    <w:rsid w:val="5EE34AD9"/>
    <w:rsid w:val="5EE5AA94"/>
    <w:rsid w:val="5EE9918B"/>
    <w:rsid w:val="5EE9BC08"/>
    <w:rsid w:val="5EEEE67B"/>
    <w:rsid w:val="5EF06984"/>
    <w:rsid w:val="5EF1B9E2"/>
    <w:rsid w:val="5EF44017"/>
    <w:rsid w:val="5EF691DB"/>
    <w:rsid w:val="5EF7E78F"/>
    <w:rsid w:val="5EFA32DE"/>
    <w:rsid w:val="5EFC0C5F"/>
    <w:rsid w:val="5EFCC935"/>
    <w:rsid w:val="5EFEE6B2"/>
    <w:rsid w:val="5F01D2D5"/>
    <w:rsid w:val="5F034DE0"/>
    <w:rsid w:val="5F0BBC54"/>
    <w:rsid w:val="5F0CFC9A"/>
    <w:rsid w:val="5F0ED294"/>
    <w:rsid w:val="5F141B8A"/>
    <w:rsid w:val="5F16CDC8"/>
    <w:rsid w:val="5F18EE93"/>
    <w:rsid w:val="5F194E52"/>
    <w:rsid w:val="5F1A0126"/>
    <w:rsid w:val="5F1A26CC"/>
    <w:rsid w:val="5F23F41A"/>
    <w:rsid w:val="5F2A452C"/>
    <w:rsid w:val="5F2BDF56"/>
    <w:rsid w:val="5F2C6039"/>
    <w:rsid w:val="5F2D0CB1"/>
    <w:rsid w:val="5F2DCC90"/>
    <w:rsid w:val="5F30CD12"/>
    <w:rsid w:val="5F342B9D"/>
    <w:rsid w:val="5F3439EF"/>
    <w:rsid w:val="5F35AF4B"/>
    <w:rsid w:val="5F388556"/>
    <w:rsid w:val="5F4559B2"/>
    <w:rsid w:val="5F467AE3"/>
    <w:rsid w:val="5F46C41E"/>
    <w:rsid w:val="5F47BF79"/>
    <w:rsid w:val="5F4D31BC"/>
    <w:rsid w:val="5F500634"/>
    <w:rsid w:val="5F50BCD1"/>
    <w:rsid w:val="5F50D75A"/>
    <w:rsid w:val="5F53C6D0"/>
    <w:rsid w:val="5F540EC8"/>
    <w:rsid w:val="5F56F2B9"/>
    <w:rsid w:val="5F5B9084"/>
    <w:rsid w:val="5F5C7602"/>
    <w:rsid w:val="5F5D5A7A"/>
    <w:rsid w:val="5F62AC1D"/>
    <w:rsid w:val="5F65DF78"/>
    <w:rsid w:val="5F6736CE"/>
    <w:rsid w:val="5F6C4C66"/>
    <w:rsid w:val="5F700E8D"/>
    <w:rsid w:val="5F70394E"/>
    <w:rsid w:val="5F73778E"/>
    <w:rsid w:val="5F7421E9"/>
    <w:rsid w:val="5F7614D1"/>
    <w:rsid w:val="5F79C4A7"/>
    <w:rsid w:val="5F7A5A1A"/>
    <w:rsid w:val="5F83B026"/>
    <w:rsid w:val="5F84854F"/>
    <w:rsid w:val="5F84EFAD"/>
    <w:rsid w:val="5F8BF85F"/>
    <w:rsid w:val="5F933B7C"/>
    <w:rsid w:val="5F9576E2"/>
    <w:rsid w:val="5F976907"/>
    <w:rsid w:val="5F99C1A6"/>
    <w:rsid w:val="5F9B16DE"/>
    <w:rsid w:val="5FA895DD"/>
    <w:rsid w:val="5FAFE27F"/>
    <w:rsid w:val="5FB091D8"/>
    <w:rsid w:val="5FB14F55"/>
    <w:rsid w:val="5FB1DBF7"/>
    <w:rsid w:val="5FB49E44"/>
    <w:rsid w:val="5FB62736"/>
    <w:rsid w:val="5FB8A709"/>
    <w:rsid w:val="5FB94974"/>
    <w:rsid w:val="5FBEBE12"/>
    <w:rsid w:val="5FC299DC"/>
    <w:rsid w:val="5FC7175A"/>
    <w:rsid w:val="5FCA035B"/>
    <w:rsid w:val="5FCBCF87"/>
    <w:rsid w:val="5FCDF49E"/>
    <w:rsid w:val="5FD21E5C"/>
    <w:rsid w:val="5FD9C9E3"/>
    <w:rsid w:val="5FE0CA5F"/>
    <w:rsid w:val="5FE1EF5F"/>
    <w:rsid w:val="5FE1F434"/>
    <w:rsid w:val="5FE4FB39"/>
    <w:rsid w:val="5FEAC916"/>
    <w:rsid w:val="5FEF4E5F"/>
    <w:rsid w:val="5FF11D1D"/>
    <w:rsid w:val="5FF28D1B"/>
    <w:rsid w:val="5FF45021"/>
    <w:rsid w:val="5FF58525"/>
    <w:rsid w:val="5FF8201A"/>
    <w:rsid w:val="5FFDDC9A"/>
    <w:rsid w:val="5FFE5312"/>
    <w:rsid w:val="5FFE8134"/>
    <w:rsid w:val="60036239"/>
    <w:rsid w:val="600447F8"/>
    <w:rsid w:val="600B3ECB"/>
    <w:rsid w:val="60138E25"/>
    <w:rsid w:val="6014FE9D"/>
    <w:rsid w:val="60153C23"/>
    <w:rsid w:val="60155E6F"/>
    <w:rsid w:val="60176270"/>
    <w:rsid w:val="601C93F1"/>
    <w:rsid w:val="60221E34"/>
    <w:rsid w:val="60255CB3"/>
    <w:rsid w:val="6026EF79"/>
    <w:rsid w:val="6027AEA2"/>
    <w:rsid w:val="602B5FA0"/>
    <w:rsid w:val="603207D8"/>
    <w:rsid w:val="60325F84"/>
    <w:rsid w:val="6037403B"/>
    <w:rsid w:val="603E4D23"/>
    <w:rsid w:val="603E61C9"/>
    <w:rsid w:val="60405860"/>
    <w:rsid w:val="6040FF0B"/>
    <w:rsid w:val="6042C809"/>
    <w:rsid w:val="60454901"/>
    <w:rsid w:val="604B9466"/>
    <w:rsid w:val="604DB8B6"/>
    <w:rsid w:val="604F9C6A"/>
    <w:rsid w:val="6056885C"/>
    <w:rsid w:val="60599442"/>
    <w:rsid w:val="605EB1BC"/>
    <w:rsid w:val="605FD749"/>
    <w:rsid w:val="606161F0"/>
    <w:rsid w:val="6064A81F"/>
    <w:rsid w:val="6065469B"/>
    <w:rsid w:val="6065CAB3"/>
    <w:rsid w:val="60674DE0"/>
    <w:rsid w:val="606A253E"/>
    <w:rsid w:val="60727B59"/>
    <w:rsid w:val="607299A1"/>
    <w:rsid w:val="6072C61D"/>
    <w:rsid w:val="6076F06E"/>
    <w:rsid w:val="60792A98"/>
    <w:rsid w:val="607B3DCC"/>
    <w:rsid w:val="607B9AFB"/>
    <w:rsid w:val="607BA273"/>
    <w:rsid w:val="607BC769"/>
    <w:rsid w:val="607E5727"/>
    <w:rsid w:val="607EF3F4"/>
    <w:rsid w:val="608077D4"/>
    <w:rsid w:val="60834BCB"/>
    <w:rsid w:val="60843D5C"/>
    <w:rsid w:val="608561EC"/>
    <w:rsid w:val="60859FFB"/>
    <w:rsid w:val="6089618F"/>
    <w:rsid w:val="608FCB8B"/>
    <w:rsid w:val="60966026"/>
    <w:rsid w:val="609AA10A"/>
    <w:rsid w:val="609D293B"/>
    <w:rsid w:val="609DD43E"/>
    <w:rsid w:val="609E19FB"/>
    <w:rsid w:val="609ED98B"/>
    <w:rsid w:val="609FB650"/>
    <w:rsid w:val="60A1794B"/>
    <w:rsid w:val="60A85EF1"/>
    <w:rsid w:val="60AC2E84"/>
    <w:rsid w:val="60AE8C4B"/>
    <w:rsid w:val="60B36890"/>
    <w:rsid w:val="60B6946A"/>
    <w:rsid w:val="60B95B1B"/>
    <w:rsid w:val="60BAAB90"/>
    <w:rsid w:val="60BDB2DF"/>
    <w:rsid w:val="60BE65A3"/>
    <w:rsid w:val="60C05793"/>
    <w:rsid w:val="60C78F96"/>
    <w:rsid w:val="60C9A128"/>
    <w:rsid w:val="60D2BD72"/>
    <w:rsid w:val="60D5B2A0"/>
    <w:rsid w:val="60D7740A"/>
    <w:rsid w:val="60DBA9C1"/>
    <w:rsid w:val="60DD475C"/>
    <w:rsid w:val="60DE5D4E"/>
    <w:rsid w:val="60DE8C13"/>
    <w:rsid w:val="60DEF9CA"/>
    <w:rsid w:val="60E14A10"/>
    <w:rsid w:val="60E30407"/>
    <w:rsid w:val="60E3FE63"/>
    <w:rsid w:val="60E58D21"/>
    <w:rsid w:val="60E88C79"/>
    <w:rsid w:val="60EB7D51"/>
    <w:rsid w:val="60ED0BA1"/>
    <w:rsid w:val="60EDBEC1"/>
    <w:rsid w:val="60F2D9E7"/>
    <w:rsid w:val="60F318DE"/>
    <w:rsid w:val="60F478EF"/>
    <w:rsid w:val="60F6206C"/>
    <w:rsid w:val="60F92ADB"/>
    <w:rsid w:val="60FAA9F2"/>
    <w:rsid w:val="60FCB474"/>
    <w:rsid w:val="60FD63E6"/>
    <w:rsid w:val="60FD717B"/>
    <w:rsid w:val="60FDA7C1"/>
    <w:rsid w:val="60FDD609"/>
    <w:rsid w:val="60FED37A"/>
    <w:rsid w:val="61000F52"/>
    <w:rsid w:val="61007CDC"/>
    <w:rsid w:val="610499C6"/>
    <w:rsid w:val="61058C9E"/>
    <w:rsid w:val="61071A6D"/>
    <w:rsid w:val="6107E3E1"/>
    <w:rsid w:val="61081D1B"/>
    <w:rsid w:val="610D3B6B"/>
    <w:rsid w:val="610E29A9"/>
    <w:rsid w:val="611197DE"/>
    <w:rsid w:val="61129D18"/>
    <w:rsid w:val="6114192E"/>
    <w:rsid w:val="61180266"/>
    <w:rsid w:val="611A73B2"/>
    <w:rsid w:val="61207975"/>
    <w:rsid w:val="61268C05"/>
    <w:rsid w:val="6128DDF1"/>
    <w:rsid w:val="6129D6FF"/>
    <w:rsid w:val="6131D45E"/>
    <w:rsid w:val="6132C219"/>
    <w:rsid w:val="6136E73F"/>
    <w:rsid w:val="6137AB06"/>
    <w:rsid w:val="613A5B57"/>
    <w:rsid w:val="613B109C"/>
    <w:rsid w:val="613BBDA1"/>
    <w:rsid w:val="61416176"/>
    <w:rsid w:val="6144A4F9"/>
    <w:rsid w:val="6145C0AA"/>
    <w:rsid w:val="6146AED9"/>
    <w:rsid w:val="61470C22"/>
    <w:rsid w:val="61497F8E"/>
    <w:rsid w:val="614F7C2B"/>
    <w:rsid w:val="61530251"/>
    <w:rsid w:val="615571FC"/>
    <w:rsid w:val="6157DB9A"/>
    <w:rsid w:val="61580157"/>
    <w:rsid w:val="61593C21"/>
    <w:rsid w:val="616834CE"/>
    <w:rsid w:val="61684A15"/>
    <w:rsid w:val="61694E62"/>
    <w:rsid w:val="616982AF"/>
    <w:rsid w:val="616DE197"/>
    <w:rsid w:val="616ECA81"/>
    <w:rsid w:val="617409A4"/>
    <w:rsid w:val="61775B9C"/>
    <w:rsid w:val="6177EA26"/>
    <w:rsid w:val="617C6198"/>
    <w:rsid w:val="61824896"/>
    <w:rsid w:val="61824EA7"/>
    <w:rsid w:val="61836A1C"/>
    <w:rsid w:val="6185F2A4"/>
    <w:rsid w:val="61861E94"/>
    <w:rsid w:val="6186FE6A"/>
    <w:rsid w:val="6188BDCC"/>
    <w:rsid w:val="618909F8"/>
    <w:rsid w:val="618B6AB7"/>
    <w:rsid w:val="618ED5F5"/>
    <w:rsid w:val="618F9E23"/>
    <w:rsid w:val="618FCAF6"/>
    <w:rsid w:val="61978A61"/>
    <w:rsid w:val="61985CFD"/>
    <w:rsid w:val="619A2D6B"/>
    <w:rsid w:val="619E74B8"/>
    <w:rsid w:val="619EE08A"/>
    <w:rsid w:val="61A15B83"/>
    <w:rsid w:val="61A2DF0F"/>
    <w:rsid w:val="61A51563"/>
    <w:rsid w:val="61A6A8D7"/>
    <w:rsid w:val="61A9BC6C"/>
    <w:rsid w:val="61AA72CB"/>
    <w:rsid w:val="61B1B416"/>
    <w:rsid w:val="61B5FDCC"/>
    <w:rsid w:val="61BA13A6"/>
    <w:rsid w:val="61BA9968"/>
    <w:rsid w:val="61BF3C8A"/>
    <w:rsid w:val="61C142A6"/>
    <w:rsid w:val="61C17996"/>
    <w:rsid w:val="61C26AB9"/>
    <w:rsid w:val="61C402B5"/>
    <w:rsid w:val="61CC0013"/>
    <w:rsid w:val="61CF8593"/>
    <w:rsid w:val="61D3DAE9"/>
    <w:rsid w:val="61D64D8C"/>
    <w:rsid w:val="61D72C15"/>
    <w:rsid w:val="61D9DD56"/>
    <w:rsid w:val="61DD0915"/>
    <w:rsid w:val="61EC63C1"/>
    <w:rsid w:val="61F294AE"/>
    <w:rsid w:val="61F39B63"/>
    <w:rsid w:val="61F6336E"/>
    <w:rsid w:val="61FB6B76"/>
    <w:rsid w:val="61FD3251"/>
    <w:rsid w:val="61FFA297"/>
    <w:rsid w:val="620070B6"/>
    <w:rsid w:val="6200D1F3"/>
    <w:rsid w:val="6202EA0E"/>
    <w:rsid w:val="62032B2B"/>
    <w:rsid w:val="6204EB55"/>
    <w:rsid w:val="62070DD8"/>
    <w:rsid w:val="62079DE9"/>
    <w:rsid w:val="6208388E"/>
    <w:rsid w:val="620AE7B5"/>
    <w:rsid w:val="620B51BD"/>
    <w:rsid w:val="620BAF82"/>
    <w:rsid w:val="620FD079"/>
    <w:rsid w:val="62151441"/>
    <w:rsid w:val="6215EA54"/>
    <w:rsid w:val="62179A47"/>
    <w:rsid w:val="621F8DB4"/>
    <w:rsid w:val="6220BCA4"/>
    <w:rsid w:val="6222CE19"/>
    <w:rsid w:val="6224CFEA"/>
    <w:rsid w:val="62271F8C"/>
    <w:rsid w:val="6227DB13"/>
    <w:rsid w:val="622A263C"/>
    <w:rsid w:val="622B4CA3"/>
    <w:rsid w:val="622C82D1"/>
    <w:rsid w:val="62317209"/>
    <w:rsid w:val="623461DF"/>
    <w:rsid w:val="6235822F"/>
    <w:rsid w:val="6235B1AB"/>
    <w:rsid w:val="623940E3"/>
    <w:rsid w:val="623A11CB"/>
    <w:rsid w:val="623C91CB"/>
    <w:rsid w:val="623F5DE0"/>
    <w:rsid w:val="624016D5"/>
    <w:rsid w:val="6243C464"/>
    <w:rsid w:val="6246A167"/>
    <w:rsid w:val="62483D59"/>
    <w:rsid w:val="624AD37B"/>
    <w:rsid w:val="624D1D43"/>
    <w:rsid w:val="625C9015"/>
    <w:rsid w:val="625EF31D"/>
    <w:rsid w:val="625FFBEB"/>
    <w:rsid w:val="6260726A"/>
    <w:rsid w:val="62607E2A"/>
    <w:rsid w:val="6264891F"/>
    <w:rsid w:val="626AA355"/>
    <w:rsid w:val="626B1643"/>
    <w:rsid w:val="6270467C"/>
    <w:rsid w:val="6270E438"/>
    <w:rsid w:val="6273AE43"/>
    <w:rsid w:val="6277C1EB"/>
    <w:rsid w:val="627B6022"/>
    <w:rsid w:val="627D1A71"/>
    <w:rsid w:val="627D4F12"/>
    <w:rsid w:val="627E295F"/>
    <w:rsid w:val="62853583"/>
    <w:rsid w:val="62855B13"/>
    <w:rsid w:val="62879377"/>
    <w:rsid w:val="6289CF65"/>
    <w:rsid w:val="628A7BC0"/>
    <w:rsid w:val="628AC633"/>
    <w:rsid w:val="628DFDC1"/>
    <w:rsid w:val="628E19AF"/>
    <w:rsid w:val="628E4E28"/>
    <w:rsid w:val="6293896D"/>
    <w:rsid w:val="62968C79"/>
    <w:rsid w:val="629AD6B9"/>
    <w:rsid w:val="629B23FF"/>
    <w:rsid w:val="629B955A"/>
    <w:rsid w:val="629CFD85"/>
    <w:rsid w:val="62A086B9"/>
    <w:rsid w:val="62A444BA"/>
    <w:rsid w:val="62A4ED13"/>
    <w:rsid w:val="62A56789"/>
    <w:rsid w:val="62A5E913"/>
    <w:rsid w:val="62A7FFFB"/>
    <w:rsid w:val="62A943DB"/>
    <w:rsid w:val="62A97D6D"/>
    <w:rsid w:val="62AB41FA"/>
    <w:rsid w:val="62AF344B"/>
    <w:rsid w:val="62B5702F"/>
    <w:rsid w:val="62B64537"/>
    <w:rsid w:val="62B65FD4"/>
    <w:rsid w:val="62B81852"/>
    <w:rsid w:val="62B8D034"/>
    <w:rsid w:val="62B9E0D5"/>
    <w:rsid w:val="62BA9C24"/>
    <w:rsid w:val="62BB6399"/>
    <w:rsid w:val="62C23217"/>
    <w:rsid w:val="62C295BD"/>
    <w:rsid w:val="62C38947"/>
    <w:rsid w:val="62C4A717"/>
    <w:rsid w:val="62C8A0FF"/>
    <w:rsid w:val="62CAB5E2"/>
    <w:rsid w:val="62CD656E"/>
    <w:rsid w:val="62CF2610"/>
    <w:rsid w:val="62D04DF3"/>
    <w:rsid w:val="62D17F7F"/>
    <w:rsid w:val="62DEE775"/>
    <w:rsid w:val="62DF5B1C"/>
    <w:rsid w:val="62E07FDA"/>
    <w:rsid w:val="62E2B6D7"/>
    <w:rsid w:val="62E316F7"/>
    <w:rsid w:val="62E34A2F"/>
    <w:rsid w:val="62E7019B"/>
    <w:rsid w:val="62E77B11"/>
    <w:rsid w:val="62EB209E"/>
    <w:rsid w:val="62EDA352"/>
    <w:rsid w:val="62EDC694"/>
    <w:rsid w:val="62EE0509"/>
    <w:rsid w:val="62F29D63"/>
    <w:rsid w:val="62F45A2D"/>
    <w:rsid w:val="62F78FD7"/>
    <w:rsid w:val="62FB4A1A"/>
    <w:rsid w:val="62FC6C58"/>
    <w:rsid w:val="62FE4C89"/>
    <w:rsid w:val="6304A1E0"/>
    <w:rsid w:val="630C197D"/>
    <w:rsid w:val="630C274C"/>
    <w:rsid w:val="63139FB2"/>
    <w:rsid w:val="6316483B"/>
    <w:rsid w:val="631720D0"/>
    <w:rsid w:val="63193D28"/>
    <w:rsid w:val="631AA49F"/>
    <w:rsid w:val="631C9CD2"/>
    <w:rsid w:val="631D7882"/>
    <w:rsid w:val="631F7942"/>
    <w:rsid w:val="63204D9D"/>
    <w:rsid w:val="63218B25"/>
    <w:rsid w:val="63232642"/>
    <w:rsid w:val="6325C052"/>
    <w:rsid w:val="63268E83"/>
    <w:rsid w:val="632A189D"/>
    <w:rsid w:val="632B6DA1"/>
    <w:rsid w:val="63314FFE"/>
    <w:rsid w:val="63327AEF"/>
    <w:rsid w:val="6334EB67"/>
    <w:rsid w:val="6336A51E"/>
    <w:rsid w:val="633BDE91"/>
    <w:rsid w:val="633D1EE1"/>
    <w:rsid w:val="633E0E81"/>
    <w:rsid w:val="633E2817"/>
    <w:rsid w:val="633F856C"/>
    <w:rsid w:val="6343125C"/>
    <w:rsid w:val="634431B9"/>
    <w:rsid w:val="634696B5"/>
    <w:rsid w:val="6350BFB2"/>
    <w:rsid w:val="63519AB5"/>
    <w:rsid w:val="63536E29"/>
    <w:rsid w:val="6355850F"/>
    <w:rsid w:val="63560F43"/>
    <w:rsid w:val="63608CB7"/>
    <w:rsid w:val="63617122"/>
    <w:rsid w:val="63628006"/>
    <w:rsid w:val="6364D4E4"/>
    <w:rsid w:val="63655FFB"/>
    <w:rsid w:val="63679337"/>
    <w:rsid w:val="63687E84"/>
    <w:rsid w:val="636EFD50"/>
    <w:rsid w:val="6370BEA3"/>
    <w:rsid w:val="6372B9F2"/>
    <w:rsid w:val="6376003A"/>
    <w:rsid w:val="6376CF8E"/>
    <w:rsid w:val="6377B515"/>
    <w:rsid w:val="63782C45"/>
    <w:rsid w:val="637851FE"/>
    <w:rsid w:val="6378A5D8"/>
    <w:rsid w:val="637EEA42"/>
    <w:rsid w:val="637F6752"/>
    <w:rsid w:val="637F9002"/>
    <w:rsid w:val="63804AD8"/>
    <w:rsid w:val="63810D81"/>
    <w:rsid w:val="638232FB"/>
    <w:rsid w:val="63846C20"/>
    <w:rsid w:val="6387013C"/>
    <w:rsid w:val="638D4960"/>
    <w:rsid w:val="638F75F4"/>
    <w:rsid w:val="63914D28"/>
    <w:rsid w:val="63914FE4"/>
    <w:rsid w:val="63921392"/>
    <w:rsid w:val="639B4A18"/>
    <w:rsid w:val="639B9C8D"/>
    <w:rsid w:val="639BABA1"/>
    <w:rsid w:val="639C4789"/>
    <w:rsid w:val="639ECDA6"/>
    <w:rsid w:val="63A56374"/>
    <w:rsid w:val="63A6A262"/>
    <w:rsid w:val="63A7602F"/>
    <w:rsid w:val="63A8A4CA"/>
    <w:rsid w:val="63ACA437"/>
    <w:rsid w:val="63ADCE92"/>
    <w:rsid w:val="63B02847"/>
    <w:rsid w:val="63B03C6A"/>
    <w:rsid w:val="63B0974B"/>
    <w:rsid w:val="63B1DAFD"/>
    <w:rsid w:val="63B397D5"/>
    <w:rsid w:val="63B57765"/>
    <w:rsid w:val="63B67EB6"/>
    <w:rsid w:val="63B7757B"/>
    <w:rsid w:val="63BB92C1"/>
    <w:rsid w:val="63BCF8CB"/>
    <w:rsid w:val="63BE9BF7"/>
    <w:rsid w:val="63BF373A"/>
    <w:rsid w:val="63C3393A"/>
    <w:rsid w:val="63C3A3FC"/>
    <w:rsid w:val="63C75702"/>
    <w:rsid w:val="63C815B7"/>
    <w:rsid w:val="63CA490D"/>
    <w:rsid w:val="63CA6B7C"/>
    <w:rsid w:val="63CE1B36"/>
    <w:rsid w:val="63CE8C44"/>
    <w:rsid w:val="63CFDD1F"/>
    <w:rsid w:val="63D08E27"/>
    <w:rsid w:val="63D31FF1"/>
    <w:rsid w:val="63D359C4"/>
    <w:rsid w:val="63D3F44E"/>
    <w:rsid w:val="63D5066D"/>
    <w:rsid w:val="63D5BFFA"/>
    <w:rsid w:val="63D8DF11"/>
    <w:rsid w:val="63DB4EDF"/>
    <w:rsid w:val="63DBCA5C"/>
    <w:rsid w:val="63DC653B"/>
    <w:rsid w:val="63DEE696"/>
    <w:rsid w:val="63DEEFD4"/>
    <w:rsid w:val="63DEF4DB"/>
    <w:rsid w:val="63E07E65"/>
    <w:rsid w:val="63E31440"/>
    <w:rsid w:val="63E3FA19"/>
    <w:rsid w:val="63E8FA6F"/>
    <w:rsid w:val="63E91612"/>
    <w:rsid w:val="63EAA392"/>
    <w:rsid w:val="63F215A7"/>
    <w:rsid w:val="63F30C7D"/>
    <w:rsid w:val="63F43F47"/>
    <w:rsid w:val="63F6CF0A"/>
    <w:rsid w:val="63F7D03B"/>
    <w:rsid w:val="63FAB29A"/>
    <w:rsid w:val="63FD45CA"/>
    <w:rsid w:val="63FF64D3"/>
    <w:rsid w:val="6405CAD2"/>
    <w:rsid w:val="6408365B"/>
    <w:rsid w:val="64086B5A"/>
    <w:rsid w:val="6409C9D6"/>
    <w:rsid w:val="64114757"/>
    <w:rsid w:val="6411A831"/>
    <w:rsid w:val="6413C5C7"/>
    <w:rsid w:val="64147724"/>
    <w:rsid w:val="641538B5"/>
    <w:rsid w:val="6417BB0E"/>
    <w:rsid w:val="6418ED5A"/>
    <w:rsid w:val="641B17F9"/>
    <w:rsid w:val="641B240E"/>
    <w:rsid w:val="641B55C5"/>
    <w:rsid w:val="641D56A6"/>
    <w:rsid w:val="641E751D"/>
    <w:rsid w:val="641E9719"/>
    <w:rsid w:val="6422CB51"/>
    <w:rsid w:val="642BE954"/>
    <w:rsid w:val="6430ECBC"/>
    <w:rsid w:val="64312D36"/>
    <w:rsid w:val="64347FDD"/>
    <w:rsid w:val="643571E0"/>
    <w:rsid w:val="643BDF6C"/>
    <w:rsid w:val="643CA49F"/>
    <w:rsid w:val="643D74BD"/>
    <w:rsid w:val="64421C32"/>
    <w:rsid w:val="6443BBF6"/>
    <w:rsid w:val="6446E265"/>
    <w:rsid w:val="644809F4"/>
    <w:rsid w:val="6448A011"/>
    <w:rsid w:val="644E51D4"/>
    <w:rsid w:val="644EABB1"/>
    <w:rsid w:val="64504B5A"/>
    <w:rsid w:val="6450954B"/>
    <w:rsid w:val="64536418"/>
    <w:rsid w:val="6453DF70"/>
    <w:rsid w:val="6454165E"/>
    <w:rsid w:val="64547D99"/>
    <w:rsid w:val="64557F8D"/>
    <w:rsid w:val="64566E01"/>
    <w:rsid w:val="64598E72"/>
    <w:rsid w:val="645B2550"/>
    <w:rsid w:val="645CA149"/>
    <w:rsid w:val="645F03A5"/>
    <w:rsid w:val="6463E765"/>
    <w:rsid w:val="646BC2C7"/>
    <w:rsid w:val="646BD3A2"/>
    <w:rsid w:val="646C2083"/>
    <w:rsid w:val="6470828D"/>
    <w:rsid w:val="6471DB80"/>
    <w:rsid w:val="64735E63"/>
    <w:rsid w:val="647AD955"/>
    <w:rsid w:val="647C1E92"/>
    <w:rsid w:val="647C7138"/>
    <w:rsid w:val="6482FE16"/>
    <w:rsid w:val="6484BA15"/>
    <w:rsid w:val="6484D81F"/>
    <w:rsid w:val="6485A899"/>
    <w:rsid w:val="648724FD"/>
    <w:rsid w:val="6488F5B7"/>
    <w:rsid w:val="6489F801"/>
    <w:rsid w:val="648B6B3F"/>
    <w:rsid w:val="648CE9E8"/>
    <w:rsid w:val="648EA2DE"/>
    <w:rsid w:val="648EBD8A"/>
    <w:rsid w:val="648F239A"/>
    <w:rsid w:val="648F3C23"/>
    <w:rsid w:val="6490A405"/>
    <w:rsid w:val="64972FB3"/>
    <w:rsid w:val="64973C11"/>
    <w:rsid w:val="649B3D8E"/>
    <w:rsid w:val="649B9A3E"/>
    <w:rsid w:val="649BC10A"/>
    <w:rsid w:val="649EAAC6"/>
    <w:rsid w:val="64A0AEF3"/>
    <w:rsid w:val="64A2409E"/>
    <w:rsid w:val="64A24A3C"/>
    <w:rsid w:val="64A4F7B0"/>
    <w:rsid w:val="64A50EDA"/>
    <w:rsid w:val="64A79CD2"/>
    <w:rsid w:val="64AF9EA8"/>
    <w:rsid w:val="64B65249"/>
    <w:rsid w:val="64B65E8D"/>
    <w:rsid w:val="64B667EF"/>
    <w:rsid w:val="64BD85BA"/>
    <w:rsid w:val="64BEB8CB"/>
    <w:rsid w:val="64BF0ACA"/>
    <w:rsid w:val="64C6A3E0"/>
    <w:rsid w:val="64C74656"/>
    <w:rsid w:val="64CA9D5B"/>
    <w:rsid w:val="64CD7139"/>
    <w:rsid w:val="64D2195D"/>
    <w:rsid w:val="64D26A8D"/>
    <w:rsid w:val="64D37D9E"/>
    <w:rsid w:val="64D3C9E8"/>
    <w:rsid w:val="64DAE7D0"/>
    <w:rsid w:val="64DE1919"/>
    <w:rsid w:val="64DE40AA"/>
    <w:rsid w:val="64DF8B31"/>
    <w:rsid w:val="64EBEFF2"/>
    <w:rsid w:val="64EC520E"/>
    <w:rsid w:val="64ED65A7"/>
    <w:rsid w:val="64EFD699"/>
    <w:rsid w:val="64F44851"/>
    <w:rsid w:val="64F77CFB"/>
    <w:rsid w:val="64FDCC26"/>
    <w:rsid w:val="65000444"/>
    <w:rsid w:val="6503FDDC"/>
    <w:rsid w:val="65041570"/>
    <w:rsid w:val="65059E98"/>
    <w:rsid w:val="65060024"/>
    <w:rsid w:val="65072508"/>
    <w:rsid w:val="6509A6D1"/>
    <w:rsid w:val="650D5961"/>
    <w:rsid w:val="650F01A5"/>
    <w:rsid w:val="650FBDFF"/>
    <w:rsid w:val="6512471A"/>
    <w:rsid w:val="6514E687"/>
    <w:rsid w:val="651521AB"/>
    <w:rsid w:val="6518AC08"/>
    <w:rsid w:val="651E0D7C"/>
    <w:rsid w:val="651E0E18"/>
    <w:rsid w:val="65231876"/>
    <w:rsid w:val="6526A8A0"/>
    <w:rsid w:val="6527C207"/>
    <w:rsid w:val="65295390"/>
    <w:rsid w:val="652AC386"/>
    <w:rsid w:val="652AFFAC"/>
    <w:rsid w:val="652CD044"/>
    <w:rsid w:val="652FF5E6"/>
    <w:rsid w:val="6534D313"/>
    <w:rsid w:val="6537D795"/>
    <w:rsid w:val="6538C185"/>
    <w:rsid w:val="6538C31C"/>
    <w:rsid w:val="653E1506"/>
    <w:rsid w:val="6540E724"/>
    <w:rsid w:val="65428877"/>
    <w:rsid w:val="65443CC6"/>
    <w:rsid w:val="6545138A"/>
    <w:rsid w:val="6550E538"/>
    <w:rsid w:val="65518E84"/>
    <w:rsid w:val="6558EFF8"/>
    <w:rsid w:val="655A7599"/>
    <w:rsid w:val="655B7B8E"/>
    <w:rsid w:val="65600B79"/>
    <w:rsid w:val="6561C048"/>
    <w:rsid w:val="6564F000"/>
    <w:rsid w:val="656AF36D"/>
    <w:rsid w:val="656B85F6"/>
    <w:rsid w:val="656C007C"/>
    <w:rsid w:val="656DF182"/>
    <w:rsid w:val="6574EB3A"/>
    <w:rsid w:val="6575B824"/>
    <w:rsid w:val="65791DAB"/>
    <w:rsid w:val="657C8742"/>
    <w:rsid w:val="657FDC44"/>
    <w:rsid w:val="6589CF12"/>
    <w:rsid w:val="6589D5E9"/>
    <w:rsid w:val="658B1916"/>
    <w:rsid w:val="658B93CE"/>
    <w:rsid w:val="658CAAE5"/>
    <w:rsid w:val="658D87D6"/>
    <w:rsid w:val="658DA987"/>
    <w:rsid w:val="65913678"/>
    <w:rsid w:val="6591B134"/>
    <w:rsid w:val="6594014C"/>
    <w:rsid w:val="659821E5"/>
    <w:rsid w:val="659EBFD4"/>
    <w:rsid w:val="65A113CB"/>
    <w:rsid w:val="65A1467F"/>
    <w:rsid w:val="65A224DC"/>
    <w:rsid w:val="65A2751C"/>
    <w:rsid w:val="65A602F2"/>
    <w:rsid w:val="65A79A2D"/>
    <w:rsid w:val="65AB4BD9"/>
    <w:rsid w:val="65AB994B"/>
    <w:rsid w:val="65AEA79C"/>
    <w:rsid w:val="65B0035E"/>
    <w:rsid w:val="65B303B8"/>
    <w:rsid w:val="65B32A78"/>
    <w:rsid w:val="65B382C0"/>
    <w:rsid w:val="65B53B6C"/>
    <w:rsid w:val="65B5C05F"/>
    <w:rsid w:val="65B77572"/>
    <w:rsid w:val="65B9E68C"/>
    <w:rsid w:val="65BB3B7E"/>
    <w:rsid w:val="65BC342D"/>
    <w:rsid w:val="65BE1599"/>
    <w:rsid w:val="65BEF4ED"/>
    <w:rsid w:val="65BF3439"/>
    <w:rsid w:val="65BF3462"/>
    <w:rsid w:val="65BF7103"/>
    <w:rsid w:val="65C1835F"/>
    <w:rsid w:val="65C5B94D"/>
    <w:rsid w:val="65CAB03B"/>
    <w:rsid w:val="65CB6B25"/>
    <w:rsid w:val="65CCF214"/>
    <w:rsid w:val="65CE8BDB"/>
    <w:rsid w:val="65D01937"/>
    <w:rsid w:val="65D0AACB"/>
    <w:rsid w:val="65D2DB26"/>
    <w:rsid w:val="65D43C6B"/>
    <w:rsid w:val="65D8B485"/>
    <w:rsid w:val="65DB4DA2"/>
    <w:rsid w:val="65DD89D5"/>
    <w:rsid w:val="65DF0C1C"/>
    <w:rsid w:val="65E22AE2"/>
    <w:rsid w:val="65E8EDF5"/>
    <w:rsid w:val="65EE83D8"/>
    <w:rsid w:val="65F67E4C"/>
    <w:rsid w:val="65F7AF47"/>
    <w:rsid w:val="65F88DF7"/>
    <w:rsid w:val="65F97BD5"/>
    <w:rsid w:val="65FA3E70"/>
    <w:rsid w:val="65FDB7A4"/>
    <w:rsid w:val="65FDE113"/>
    <w:rsid w:val="65FE02C5"/>
    <w:rsid w:val="65FF29AF"/>
    <w:rsid w:val="6607BC29"/>
    <w:rsid w:val="6610223A"/>
    <w:rsid w:val="661195A5"/>
    <w:rsid w:val="6617CE91"/>
    <w:rsid w:val="6618A1AA"/>
    <w:rsid w:val="6619AF22"/>
    <w:rsid w:val="662060E3"/>
    <w:rsid w:val="66226A62"/>
    <w:rsid w:val="6625843E"/>
    <w:rsid w:val="66270F81"/>
    <w:rsid w:val="66287D71"/>
    <w:rsid w:val="662A7C9A"/>
    <w:rsid w:val="662DE9A2"/>
    <w:rsid w:val="6630DD4E"/>
    <w:rsid w:val="6634A843"/>
    <w:rsid w:val="66380453"/>
    <w:rsid w:val="663997A2"/>
    <w:rsid w:val="663B2BEE"/>
    <w:rsid w:val="663B6C2F"/>
    <w:rsid w:val="663E7B60"/>
    <w:rsid w:val="663FE1B7"/>
    <w:rsid w:val="66475EFF"/>
    <w:rsid w:val="664B90FF"/>
    <w:rsid w:val="664F017B"/>
    <w:rsid w:val="6650C23C"/>
    <w:rsid w:val="6656C483"/>
    <w:rsid w:val="665975D5"/>
    <w:rsid w:val="665A85DB"/>
    <w:rsid w:val="665B9753"/>
    <w:rsid w:val="665C0544"/>
    <w:rsid w:val="665CF6FB"/>
    <w:rsid w:val="66631F58"/>
    <w:rsid w:val="66639252"/>
    <w:rsid w:val="66642C45"/>
    <w:rsid w:val="666C8D88"/>
    <w:rsid w:val="666DE198"/>
    <w:rsid w:val="666E7A01"/>
    <w:rsid w:val="6675664A"/>
    <w:rsid w:val="667AC608"/>
    <w:rsid w:val="66808988"/>
    <w:rsid w:val="6683C6DF"/>
    <w:rsid w:val="668452AA"/>
    <w:rsid w:val="668BC52B"/>
    <w:rsid w:val="668E0F2A"/>
    <w:rsid w:val="669361EC"/>
    <w:rsid w:val="6698DE47"/>
    <w:rsid w:val="66992B66"/>
    <w:rsid w:val="669DAACE"/>
    <w:rsid w:val="669F33D1"/>
    <w:rsid w:val="66A4B664"/>
    <w:rsid w:val="66A4C8DC"/>
    <w:rsid w:val="66A9BA81"/>
    <w:rsid w:val="66AFFD85"/>
    <w:rsid w:val="66B1C76D"/>
    <w:rsid w:val="66B4B948"/>
    <w:rsid w:val="66B58AE6"/>
    <w:rsid w:val="66B610D0"/>
    <w:rsid w:val="66B617AF"/>
    <w:rsid w:val="66B6BB9F"/>
    <w:rsid w:val="66B6E953"/>
    <w:rsid w:val="66BAA4FF"/>
    <w:rsid w:val="66BBFC66"/>
    <w:rsid w:val="66BC9D97"/>
    <w:rsid w:val="66BDED3D"/>
    <w:rsid w:val="66C14616"/>
    <w:rsid w:val="66C7B90E"/>
    <w:rsid w:val="66C9C200"/>
    <w:rsid w:val="66CB44A2"/>
    <w:rsid w:val="66D0A374"/>
    <w:rsid w:val="66D39A1F"/>
    <w:rsid w:val="66D94D36"/>
    <w:rsid w:val="66DABC22"/>
    <w:rsid w:val="66DC5A8C"/>
    <w:rsid w:val="66DC6E2C"/>
    <w:rsid w:val="66DEC18B"/>
    <w:rsid w:val="66E21509"/>
    <w:rsid w:val="66E84CF7"/>
    <w:rsid w:val="66EA7005"/>
    <w:rsid w:val="66ED5E21"/>
    <w:rsid w:val="66F271A3"/>
    <w:rsid w:val="66F27A4D"/>
    <w:rsid w:val="66F27D8B"/>
    <w:rsid w:val="66F6833B"/>
    <w:rsid w:val="66F710AA"/>
    <w:rsid w:val="66F8CBC1"/>
    <w:rsid w:val="66FBC34E"/>
    <w:rsid w:val="66FBE87C"/>
    <w:rsid w:val="670247AB"/>
    <w:rsid w:val="6705B70E"/>
    <w:rsid w:val="67082DC9"/>
    <w:rsid w:val="670B5832"/>
    <w:rsid w:val="670D7C53"/>
    <w:rsid w:val="6718F73B"/>
    <w:rsid w:val="671B3941"/>
    <w:rsid w:val="671B5972"/>
    <w:rsid w:val="671D89CB"/>
    <w:rsid w:val="671DBDB6"/>
    <w:rsid w:val="671E2579"/>
    <w:rsid w:val="671E6EE7"/>
    <w:rsid w:val="671F2A29"/>
    <w:rsid w:val="671F3786"/>
    <w:rsid w:val="6720E66D"/>
    <w:rsid w:val="6723B105"/>
    <w:rsid w:val="672C67A7"/>
    <w:rsid w:val="672C7502"/>
    <w:rsid w:val="672C9C37"/>
    <w:rsid w:val="673762BB"/>
    <w:rsid w:val="67378C39"/>
    <w:rsid w:val="673A1BBB"/>
    <w:rsid w:val="6744DA08"/>
    <w:rsid w:val="6745C300"/>
    <w:rsid w:val="6748BDA9"/>
    <w:rsid w:val="674C2CB6"/>
    <w:rsid w:val="6751C43A"/>
    <w:rsid w:val="67523758"/>
    <w:rsid w:val="675B7C6F"/>
    <w:rsid w:val="675C1420"/>
    <w:rsid w:val="675D06BD"/>
    <w:rsid w:val="67642F49"/>
    <w:rsid w:val="67645722"/>
    <w:rsid w:val="676A28D0"/>
    <w:rsid w:val="676ABBD4"/>
    <w:rsid w:val="676D4EF2"/>
    <w:rsid w:val="67717535"/>
    <w:rsid w:val="6773D750"/>
    <w:rsid w:val="677B4155"/>
    <w:rsid w:val="677CD799"/>
    <w:rsid w:val="677D3D7C"/>
    <w:rsid w:val="67812F23"/>
    <w:rsid w:val="67817FBA"/>
    <w:rsid w:val="6782D4D4"/>
    <w:rsid w:val="67860DAA"/>
    <w:rsid w:val="6789DDAD"/>
    <w:rsid w:val="678C1A02"/>
    <w:rsid w:val="679592BB"/>
    <w:rsid w:val="6796C597"/>
    <w:rsid w:val="6796CD34"/>
    <w:rsid w:val="67975168"/>
    <w:rsid w:val="679C29DD"/>
    <w:rsid w:val="67A0991D"/>
    <w:rsid w:val="67A40AF5"/>
    <w:rsid w:val="67A895F4"/>
    <w:rsid w:val="67AEB521"/>
    <w:rsid w:val="67B61734"/>
    <w:rsid w:val="67B7B87D"/>
    <w:rsid w:val="67BB599C"/>
    <w:rsid w:val="67BBAD2C"/>
    <w:rsid w:val="67BC9959"/>
    <w:rsid w:val="67C1641A"/>
    <w:rsid w:val="67C6DC33"/>
    <w:rsid w:val="67CE74EE"/>
    <w:rsid w:val="67CEF12D"/>
    <w:rsid w:val="67CF9F4F"/>
    <w:rsid w:val="67CFAEDA"/>
    <w:rsid w:val="67D449D4"/>
    <w:rsid w:val="67D91F12"/>
    <w:rsid w:val="67DA6A94"/>
    <w:rsid w:val="67DFA3F9"/>
    <w:rsid w:val="67E8C297"/>
    <w:rsid w:val="67EA6142"/>
    <w:rsid w:val="67EC9A63"/>
    <w:rsid w:val="67EED95C"/>
    <w:rsid w:val="67EF0634"/>
    <w:rsid w:val="67F10C35"/>
    <w:rsid w:val="67F5EDFE"/>
    <w:rsid w:val="67F63C0D"/>
    <w:rsid w:val="67F6A74B"/>
    <w:rsid w:val="67FC1D20"/>
    <w:rsid w:val="67FE72C4"/>
    <w:rsid w:val="680828A1"/>
    <w:rsid w:val="680A86E8"/>
    <w:rsid w:val="680E213E"/>
    <w:rsid w:val="680F5A5A"/>
    <w:rsid w:val="6811301F"/>
    <w:rsid w:val="6811D014"/>
    <w:rsid w:val="68142C66"/>
    <w:rsid w:val="68163C9F"/>
    <w:rsid w:val="68167CED"/>
    <w:rsid w:val="681697BC"/>
    <w:rsid w:val="681C760D"/>
    <w:rsid w:val="68202907"/>
    <w:rsid w:val="68220EC1"/>
    <w:rsid w:val="6826DF4C"/>
    <w:rsid w:val="682893FB"/>
    <w:rsid w:val="68289A91"/>
    <w:rsid w:val="68294459"/>
    <w:rsid w:val="682B0DA6"/>
    <w:rsid w:val="682B3729"/>
    <w:rsid w:val="682DD847"/>
    <w:rsid w:val="6831E12C"/>
    <w:rsid w:val="68323887"/>
    <w:rsid w:val="68326464"/>
    <w:rsid w:val="6836D35E"/>
    <w:rsid w:val="683AEBF6"/>
    <w:rsid w:val="683B8469"/>
    <w:rsid w:val="683F14B9"/>
    <w:rsid w:val="683FD502"/>
    <w:rsid w:val="6840A10D"/>
    <w:rsid w:val="6840D0DF"/>
    <w:rsid w:val="6846E2FB"/>
    <w:rsid w:val="6846F55E"/>
    <w:rsid w:val="6846FC06"/>
    <w:rsid w:val="6847C4D7"/>
    <w:rsid w:val="684811BD"/>
    <w:rsid w:val="6849B527"/>
    <w:rsid w:val="6849F434"/>
    <w:rsid w:val="684A1A8C"/>
    <w:rsid w:val="684ACF4A"/>
    <w:rsid w:val="6850CFF3"/>
    <w:rsid w:val="6853249F"/>
    <w:rsid w:val="6853437D"/>
    <w:rsid w:val="68576138"/>
    <w:rsid w:val="685C34C1"/>
    <w:rsid w:val="685C381A"/>
    <w:rsid w:val="685D989D"/>
    <w:rsid w:val="685F9F5E"/>
    <w:rsid w:val="685FDC3B"/>
    <w:rsid w:val="68656CC8"/>
    <w:rsid w:val="68659F70"/>
    <w:rsid w:val="6866BB9B"/>
    <w:rsid w:val="68729AF3"/>
    <w:rsid w:val="6875CEB8"/>
    <w:rsid w:val="6876117F"/>
    <w:rsid w:val="687B879E"/>
    <w:rsid w:val="687C0E06"/>
    <w:rsid w:val="687D0993"/>
    <w:rsid w:val="687EEDB6"/>
    <w:rsid w:val="687F0810"/>
    <w:rsid w:val="6885DE22"/>
    <w:rsid w:val="6886318C"/>
    <w:rsid w:val="688A5651"/>
    <w:rsid w:val="688CF969"/>
    <w:rsid w:val="688D9D7A"/>
    <w:rsid w:val="6892CE02"/>
    <w:rsid w:val="6892FF24"/>
    <w:rsid w:val="6894EFB4"/>
    <w:rsid w:val="68976675"/>
    <w:rsid w:val="689AD148"/>
    <w:rsid w:val="689D9189"/>
    <w:rsid w:val="68A606B5"/>
    <w:rsid w:val="68A92BF1"/>
    <w:rsid w:val="68A9E221"/>
    <w:rsid w:val="68AAEC1F"/>
    <w:rsid w:val="68ABA11C"/>
    <w:rsid w:val="68ABE9D3"/>
    <w:rsid w:val="68AD767B"/>
    <w:rsid w:val="68AEA7E8"/>
    <w:rsid w:val="68B0F2FF"/>
    <w:rsid w:val="68B20ED3"/>
    <w:rsid w:val="68B97E4A"/>
    <w:rsid w:val="68BAB47C"/>
    <w:rsid w:val="68BB8780"/>
    <w:rsid w:val="68BD86E1"/>
    <w:rsid w:val="68BE100F"/>
    <w:rsid w:val="68BEF789"/>
    <w:rsid w:val="68BFED3C"/>
    <w:rsid w:val="68C2BBDD"/>
    <w:rsid w:val="68C4188A"/>
    <w:rsid w:val="68C5043C"/>
    <w:rsid w:val="68C755AF"/>
    <w:rsid w:val="68CA180A"/>
    <w:rsid w:val="68CCED78"/>
    <w:rsid w:val="68CE5D65"/>
    <w:rsid w:val="68CFF11E"/>
    <w:rsid w:val="68D1CDE4"/>
    <w:rsid w:val="68D3A008"/>
    <w:rsid w:val="68D9889E"/>
    <w:rsid w:val="68DA489D"/>
    <w:rsid w:val="68DAB01B"/>
    <w:rsid w:val="68E0B4F0"/>
    <w:rsid w:val="68E1F077"/>
    <w:rsid w:val="68E23291"/>
    <w:rsid w:val="68E2C2E7"/>
    <w:rsid w:val="68E3C257"/>
    <w:rsid w:val="68E6D057"/>
    <w:rsid w:val="68E84135"/>
    <w:rsid w:val="68E8FDB4"/>
    <w:rsid w:val="68EACF03"/>
    <w:rsid w:val="68F89133"/>
    <w:rsid w:val="68FA7FA7"/>
    <w:rsid w:val="68FBF9AF"/>
    <w:rsid w:val="68FC8EA7"/>
    <w:rsid w:val="68FCF255"/>
    <w:rsid w:val="68FE7BB1"/>
    <w:rsid w:val="6901205C"/>
    <w:rsid w:val="6904AA49"/>
    <w:rsid w:val="6904B8C3"/>
    <w:rsid w:val="6904CCF4"/>
    <w:rsid w:val="69051DFD"/>
    <w:rsid w:val="6905F083"/>
    <w:rsid w:val="69085009"/>
    <w:rsid w:val="690AEEE6"/>
    <w:rsid w:val="690C3F09"/>
    <w:rsid w:val="690E30A0"/>
    <w:rsid w:val="6910DFE2"/>
    <w:rsid w:val="6913BC98"/>
    <w:rsid w:val="69150FE2"/>
    <w:rsid w:val="69171FA6"/>
    <w:rsid w:val="691D5645"/>
    <w:rsid w:val="691FAD81"/>
    <w:rsid w:val="6923B99A"/>
    <w:rsid w:val="69242A39"/>
    <w:rsid w:val="692668F7"/>
    <w:rsid w:val="69279136"/>
    <w:rsid w:val="6931E4A6"/>
    <w:rsid w:val="69340B3A"/>
    <w:rsid w:val="69344678"/>
    <w:rsid w:val="6936CD98"/>
    <w:rsid w:val="6936EB20"/>
    <w:rsid w:val="693773F1"/>
    <w:rsid w:val="69399F92"/>
    <w:rsid w:val="693D9E4F"/>
    <w:rsid w:val="6943CF7D"/>
    <w:rsid w:val="69456A87"/>
    <w:rsid w:val="69464C61"/>
    <w:rsid w:val="69489FBA"/>
    <w:rsid w:val="694923EE"/>
    <w:rsid w:val="694974BF"/>
    <w:rsid w:val="694BBF61"/>
    <w:rsid w:val="694FB9A2"/>
    <w:rsid w:val="69521749"/>
    <w:rsid w:val="695E1ACC"/>
    <w:rsid w:val="695FF336"/>
    <w:rsid w:val="6965730F"/>
    <w:rsid w:val="6966626D"/>
    <w:rsid w:val="696C9D8E"/>
    <w:rsid w:val="696E9E1C"/>
    <w:rsid w:val="69707168"/>
    <w:rsid w:val="69735D29"/>
    <w:rsid w:val="697503EF"/>
    <w:rsid w:val="69782C26"/>
    <w:rsid w:val="6979906F"/>
    <w:rsid w:val="697F3062"/>
    <w:rsid w:val="6981C860"/>
    <w:rsid w:val="69826BAC"/>
    <w:rsid w:val="69828C39"/>
    <w:rsid w:val="69859EC2"/>
    <w:rsid w:val="698D7A1B"/>
    <w:rsid w:val="699AEA4D"/>
    <w:rsid w:val="699C3B20"/>
    <w:rsid w:val="699D96A9"/>
    <w:rsid w:val="69A1C535"/>
    <w:rsid w:val="69A26257"/>
    <w:rsid w:val="69A609AA"/>
    <w:rsid w:val="69ACE945"/>
    <w:rsid w:val="69ADB5A7"/>
    <w:rsid w:val="69AFE9A2"/>
    <w:rsid w:val="69B0FBAB"/>
    <w:rsid w:val="69B236F3"/>
    <w:rsid w:val="69B33DEA"/>
    <w:rsid w:val="69B5637D"/>
    <w:rsid w:val="69B5C014"/>
    <w:rsid w:val="69B8D773"/>
    <w:rsid w:val="69BD780B"/>
    <w:rsid w:val="69BE2E9E"/>
    <w:rsid w:val="69C4408D"/>
    <w:rsid w:val="69C9ED13"/>
    <w:rsid w:val="69CBC241"/>
    <w:rsid w:val="69CDD96B"/>
    <w:rsid w:val="69D1E6BC"/>
    <w:rsid w:val="69D7DFC9"/>
    <w:rsid w:val="69DC1EE2"/>
    <w:rsid w:val="69E3EE2A"/>
    <w:rsid w:val="69E57CC8"/>
    <w:rsid w:val="69E6086B"/>
    <w:rsid w:val="69ECB19A"/>
    <w:rsid w:val="69F1EDC2"/>
    <w:rsid w:val="69F5C573"/>
    <w:rsid w:val="69F993BC"/>
    <w:rsid w:val="69F9D72E"/>
    <w:rsid w:val="69FD4A2E"/>
    <w:rsid w:val="69FDB62E"/>
    <w:rsid w:val="69FE35BF"/>
    <w:rsid w:val="69FF660B"/>
    <w:rsid w:val="6A00AA17"/>
    <w:rsid w:val="6A026E73"/>
    <w:rsid w:val="6A037802"/>
    <w:rsid w:val="6A039BE0"/>
    <w:rsid w:val="6A03D872"/>
    <w:rsid w:val="6A05D44B"/>
    <w:rsid w:val="6A0702F8"/>
    <w:rsid w:val="6A0727DE"/>
    <w:rsid w:val="6A07735E"/>
    <w:rsid w:val="6A0CC540"/>
    <w:rsid w:val="6A12BA9B"/>
    <w:rsid w:val="6A13D51C"/>
    <w:rsid w:val="6A1475FF"/>
    <w:rsid w:val="6A164957"/>
    <w:rsid w:val="6A171B78"/>
    <w:rsid w:val="6A182327"/>
    <w:rsid w:val="6A193858"/>
    <w:rsid w:val="6A1CA460"/>
    <w:rsid w:val="6A1CD97D"/>
    <w:rsid w:val="6A1DD2B4"/>
    <w:rsid w:val="6A1EC2C1"/>
    <w:rsid w:val="6A1FAFFA"/>
    <w:rsid w:val="6A1FD6C6"/>
    <w:rsid w:val="6A20BA2D"/>
    <w:rsid w:val="6A232F34"/>
    <w:rsid w:val="6A237581"/>
    <w:rsid w:val="6A2457C2"/>
    <w:rsid w:val="6A25FFEB"/>
    <w:rsid w:val="6A26D3CA"/>
    <w:rsid w:val="6A283FD9"/>
    <w:rsid w:val="6A2FCA58"/>
    <w:rsid w:val="6A33CA77"/>
    <w:rsid w:val="6A345CF7"/>
    <w:rsid w:val="6A36ADC5"/>
    <w:rsid w:val="6A36E801"/>
    <w:rsid w:val="6A38A750"/>
    <w:rsid w:val="6A3C994A"/>
    <w:rsid w:val="6A4015C3"/>
    <w:rsid w:val="6A40A36A"/>
    <w:rsid w:val="6A415CFC"/>
    <w:rsid w:val="6A452985"/>
    <w:rsid w:val="6A4726AD"/>
    <w:rsid w:val="6A4A5522"/>
    <w:rsid w:val="6A4D84A4"/>
    <w:rsid w:val="6A50BC06"/>
    <w:rsid w:val="6A511526"/>
    <w:rsid w:val="6A55AB5D"/>
    <w:rsid w:val="6A58FDB7"/>
    <w:rsid w:val="6A5DF70A"/>
    <w:rsid w:val="6A5E5BB1"/>
    <w:rsid w:val="6A5EC5F8"/>
    <w:rsid w:val="6A658FAA"/>
    <w:rsid w:val="6A690F82"/>
    <w:rsid w:val="6A6A3483"/>
    <w:rsid w:val="6A6C745C"/>
    <w:rsid w:val="6A6E7DF9"/>
    <w:rsid w:val="6A76807C"/>
    <w:rsid w:val="6A79A2C1"/>
    <w:rsid w:val="6A7B5A88"/>
    <w:rsid w:val="6A7F9091"/>
    <w:rsid w:val="6A843D13"/>
    <w:rsid w:val="6A846A3F"/>
    <w:rsid w:val="6A866578"/>
    <w:rsid w:val="6A884BEB"/>
    <w:rsid w:val="6A891F00"/>
    <w:rsid w:val="6A89CA3B"/>
    <w:rsid w:val="6A90A052"/>
    <w:rsid w:val="6A92C716"/>
    <w:rsid w:val="6A936B76"/>
    <w:rsid w:val="6A947A78"/>
    <w:rsid w:val="6A95F09E"/>
    <w:rsid w:val="6A96FB5E"/>
    <w:rsid w:val="6A988BBB"/>
    <w:rsid w:val="6A9BBC5D"/>
    <w:rsid w:val="6A9F10E1"/>
    <w:rsid w:val="6A9F335A"/>
    <w:rsid w:val="6AA02365"/>
    <w:rsid w:val="6AA02E2B"/>
    <w:rsid w:val="6AA1CBCA"/>
    <w:rsid w:val="6AA1D062"/>
    <w:rsid w:val="6AA2D110"/>
    <w:rsid w:val="6AA549CE"/>
    <w:rsid w:val="6AA6F11D"/>
    <w:rsid w:val="6AA90F63"/>
    <w:rsid w:val="6AAA654E"/>
    <w:rsid w:val="6AACBFBE"/>
    <w:rsid w:val="6AB14047"/>
    <w:rsid w:val="6AB22F06"/>
    <w:rsid w:val="6AB3A5EE"/>
    <w:rsid w:val="6AB3C3C1"/>
    <w:rsid w:val="6AB3C68B"/>
    <w:rsid w:val="6AB3FA7B"/>
    <w:rsid w:val="6AB4F95A"/>
    <w:rsid w:val="6AB55DC1"/>
    <w:rsid w:val="6AB5BF8A"/>
    <w:rsid w:val="6ABB32DC"/>
    <w:rsid w:val="6ABDBD49"/>
    <w:rsid w:val="6AC357E2"/>
    <w:rsid w:val="6AC36D1D"/>
    <w:rsid w:val="6ACC9F54"/>
    <w:rsid w:val="6ACF4D66"/>
    <w:rsid w:val="6AD03615"/>
    <w:rsid w:val="6AD06D47"/>
    <w:rsid w:val="6AD23BCC"/>
    <w:rsid w:val="6AD5DA9C"/>
    <w:rsid w:val="6AD7478F"/>
    <w:rsid w:val="6AD9FCFE"/>
    <w:rsid w:val="6ADA88BD"/>
    <w:rsid w:val="6ADBA954"/>
    <w:rsid w:val="6ADD05DD"/>
    <w:rsid w:val="6ADE32D6"/>
    <w:rsid w:val="6ADE426C"/>
    <w:rsid w:val="6ADE5E9F"/>
    <w:rsid w:val="6ADEDDBE"/>
    <w:rsid w:val="6ADFE0DA"/>
    <w:rsid w:val="6AE13AE8"/>
    <w:rsid w:val="6AED5B89"/>
    <w:rsid w:val="6AED9914"/>
    <w:rsid w:val="6AEDA2B1"/>
    <w:rsid w:val="6AF7D7D6"/>
    <w:rsid w:val="6AF84AD7"/>
    <w:rsid w:val="6AF86CFA"/>
    <w:rsid w:val="6AFBA425"/>
    <w:rsid w:val="6AFBA9D3"/>
    <w:rsid w:val="6AFBC6FC"/>
    <w:rsid w:val="6AFC846A"/>
    <w:rsid w:val="6AFC998F"/>
    <w:rsid w:val="6AFD0034"/>
    <w:rsid w:val="6B00E54C"/>
    <w:rsid w:val="6B03A3F2"/>
    <w:rsid w:val="6B05AB35"/>
    <w:rsid w:val="6B08B35F"/>
    <w:rsid w:val="6B0F9434"/>
    <w:rsid w:val="6B11FF90"/>
    <w:rsid w:val="6B13E919"/>
    <w:rsid w:val="6B1B34D9"/>
    <w:rsid w:val="6B1C63BB"/>
    <w:rsid w:val="6B25524B"/>
    <w:rsid w:val="6B264981"/>
    <w:rsid w:val="6B2870D6"/>
    <w:rsid w:val="6B288EA6"/>
    <w:rsid w:val="6B29AA18"/>
    <w:rsid w:val="6B2B8650"/>
    <w:rsid w:val="6B2C5A6C"/>
    <w:rsid w:val="6B2D407E"/>
    <w:rsid w:val="6B2FAB4C"/>
    <w:rsid w:val="6B31A61D"/>
    <w:rsid w:val="6B34973A"/>
    <w:rsid w:val="6B353A88"/>
    <w:rsid w:val="6B35E1CA"/>
    <w:rsid w:val="6B3C2606"/>
    <w:rsid w:val="6B3CD9EA"/>
    <w:rsid w:val="6B4001A8"/>
    <w:rsid w:val="6B41C08F"/>
    <w:rsid w:val="6B44FE2B"/>
    <w:rsid w:val="6B4CF673"/>
    <w:rsid w:val="6B4FA636"/>
    <w:rsid w:val="6B51D3FC"/>
    <w:rsid w:val="6B52B665"/>
    <w:rsid w:val="6B5748BA"/>
    <w:rsid w:val="6B57B1CB"/>
    <w:rsid w:val="6B5A7EAC"/>
    <w:rsid w:val="6B5BE309"/>
    <w:rsid w:val="6B5C0A58"/>
    <w:rsid w:val="6B5D71A1"/>
    <w:rsid w:val="6B5DF0DA"/>
    <w:rsid w:val="6B5F6DA9"/>
    <w:rsid w:val="6B621F70"/>
    <w:rsid w:val="6B66F705"/>
    <w:rsid w:val="6B67553D"/>
    <w:rsid w:val="6B68D510"/>
    <w:rsid w:val="6B6A36AF"/>
    <w:rsid w:val="6B6A96E1"/>
    <w:rsid w:val="6B6C90E2"/>
    <w:rsid w:val="6B6F6361"/>
    <w:rsid w:val="6B6FEC18"/>
    <w:rsid w:val="6B75443A"/>
    <w:rsid w:val="6B763DF1"/>
    <w:rsid w:val="6B76E513"/>
    <w:rsid w:val="6B79EBD1"/>
    <w:rsid w:val="6B7EEA6D"/>
    <w:rsid w:val="6B7F1F8B"/>
    <w:rsid w:val="6B816CBE"/>
    <w:rsid w:val="6B83E29E"/>
    <w:rsid w:val="6B8A2361"/>
    <w:rsid w:val="6B8A7713"/>
    <w:rsid w:val="6B8B0E0E"/>
    <w:rsid w:val="6B8C5A97"/>
    <w:rsid w:val="6B93A02A"/>
    <w:rsid w:val="6B948E23"/>
    <w:rsid w:val="6B9B3897"/>
    <w:rsid w:val="6B9BED05"/>
    <w:rsid w:val="6B9C5F64"/>
    <w:rsid w:val="6B9DC619"/>
    <w:rsid w:val="6B9FE9CC"/>
    <w:rsid w:val="6BA22032"/>
    <w:rsid w:val="6BA293E9"/>
    <w:rsid w:val="6BA57374"/>
    <w:rsid w:val="6BA5759B"/>
    <w:rsid w:val="6BA5CC9E"/>
    <w:rsid w:val="6BAA9709"/>
    <w:rsid w:val="6BB4212E"/>
    <w:rsid w:val="6BB497B9"/>
    <w:rsid w:val="6BB751A7"/>
    <w:rsid w:val="6BB988E6"/>
    <w:rsid w:val="6BBC9725"/>
    <w:rsid w:val="6BBCBBCB"/>
    <w:rsid w:val="6BBE2369"/>
    <w:rsid w:val="6BC0D305"/>
    <w:rsid w:val="6BC1B856"/>
    <w:rsid w:val="6BC62310"/>
    <w:rsid w:val="6BC91353"/>
    <w:rsid w:val="6BC9F8B6"/>
    <w:rsid w:val="6BCADAE2"/>
    <w:rsid w:val="6BCB7D06"/>
    <w:rsid w:val="6BCB961C"/>
    <w:rsid w:val="6BCBD6F0"/>
    <w:rsid w:val="6BCD1217"/>
    <w:rsid w:val="6BCD17C9"/>
    <w:rsid w:val="6BCF91FD"/>
    <w:rsid w:val="6BD06ECA"/>
    <w:rsid w:val="6BD64FD6"/>
    <w:rsid w:val="6BD7193D"/>
    <w:rsid w:val="6BD81878"/>
    <w:rsid w:val="6BDAA5DC"/>
    <w:rsid w:val="6BE4551F"/>
    <w:rsid w:val="6BE689FF"/>
    <w:rsid w:val="6BEF1DC8"/>
    <w:rsid w:val="6BF17EF8"/>
    <w:rsid w:val="6BF33C56"/>
    <w:rsid w:val="6BF349D8"/>
    <w:rsid w:val="6BF6A444"/>
    <w:rsid w:val="6BF75FA6"/>
    <w:rsid w:val="6BF8396E"/>
    <w:rsid w:val="6BF9011A"/>
    <w:rsid w:val="6BFB66FA"/>
    <w:rsid w:val="6BFE8230"/>
    <w:rsid w:val="6C048925"/>
    <w:rsid w:val="6C0A1E3E"/>
    <w:rsid w:val="6C0AB5D8"/>
    <w:rsid w:val="6C0B55DC"/>
    <w:rsid w:val="6C0D6B9A"/>
    <w:rsid w:val="6C0FC316"/>
    <w:rsid w:val="6C128DF6"/>
    <w:rsid w:val="6C13CEF3"/>
    <w:rsid w:val="6C16D2F5"/>
    <w:rsid w:val="6C1D4055"/>
    <w:rsid w:val="6C2468E8"/>
    <w:rsid w:val="6C2588F1"/>
    <w:rsid w:val="6C29371E"/>
    <w:rsid w:val="6C2A7D02"/>
    <w:rsid w:val="6C2CEC0B"/>
    <w:rsid w:val="6C2FA4D6"/>
    <w:rsid w:val="6C334411"/>
    <w:rsid w:val="6C35A698"/>
    <w:rsid w:val="6C369347"/>
    <w:rsid w:val="6C3D6A55"/>
    <w:rsid w:val="6C4332AA"/>
    <w:rsid w:val="6C438685"/>
    <w:rsid w:val="6C465244"/>
    <w:rsid w:val="6C475F70"/>
    <w:rsid w:val="6C4D9A9D"/>
    <w:rsid w:val="6C505FB3"/>
    <w:rsid w:val="6C512605"/>
    <w:rsid w:val="6C52BABD"/>
    <w:rsid w:val="6C55A7DB"/>
    <w:rsid w:val="6C57D8E6"/>
    <w:rsid w:val="6C57F0DD"/>
    <w:rsid w:val="6C5A2EFC"/>
    <w:rsid w:val="6C5CF553"/>
    <w:rsid w:val="6C60148C"/>
    <w:rsid w:val="6C652C4E"/>
    <w:rsid w:val="6C669700"/>
    <w:rsid w:val="6C67BE79"/>
    <w:rsid w:val="6C686FB5"/>
    <w:rsid w:val="6C70F2C5"/>
    <w:rsid w:val="6C71E1FF"/>
    <w:rsid w:val="6C79EC13"/>
    <w:rsid w:val="6C7BC42C"/>
    <w:rsid w:val="6C7C8352"/>
    <w:rsid w:val="6C7D504C"/>
    <w:rsid w:val="6C7DD98A"/>
    <w:rsid w:val="6C7DDDF4"/>
    <w:rsid w:val="6C7E8AB3"/>
    <w:rsid w:val="6C7F9F40"/>
    <w:rsid w:val="6C800138"/>
    <w:rsid w:val="6C825C8E"/>
    <w:rsid w:val="6C84030D"/>
    <w:rsid w:val="6C8647FC"/>
    <w:rsid w:val="6C87BB70"/>
    <w:rsid w:val="6C8AC468"/>
    <w:rsid w:val="6C8C76F1"/>
    <w:rsid w:val="6C8C9D57"/>
    <w:rsid w:val="6C8F40D9"/>
    <w:rsid w:val="6C8FDB78"/>
    <w:rsid w:val="6C92B6D7"/>
    <w:rsid w:val="6C93CBF0"/>
    <w:rsid w:val="6C958782"/>
    <w:rsid w:val="6C9682AC"/>
    <w:rsid w:val="6C9785F6"/>
    <w:rsid w:val="6C989CCF"/>
    <w:rsid w:val="6C9AC73D"/>
    <w:rsid w:val="6CA02E3E"/>
    <w:rsid w:val="6CA392E3"/>
    <w:rsid w:val="6CA4004F"/>
    <w:rsid w:val="6CA6B926"/>
    <w:rsid w:val="6CA72BBC"/>
    <w:rsid w:val="6CA772CC"/>
    <w:rsid w:val="6CAA3CB4"/>
    <w:rsid w:val="6CAFC482"/>
    <w:rsid w:val="6CB00CCB"/>
    <w:rsid w:val="6CB49299"/>
    <w:rsid w:val="6CB8A193"/>
    <w:rsid w:val="6CBC303F"/>
    <w:rsid w:val="6CBC86CC"/>
    <w:rsid w:val="6CBFE005"/>
    <w:rsid w:val="6CC31487"/>
    <w:rsid w:val="6CC38204"/>
    <w:rsid w:val="6CC3C7E0"/>
    <w:rsid w:val="6CC9BAB4"/>
    <w:rsid w:val="6CD24F92"/>
    <w:rsid w:val="6CD3171D"/>
    <w:rsid w:val="6CD3A92A"/>
    <w:rsid w:val="6CD86713"/>
    <w:rsid w:val="6CE1846A"/>
    <w:rsid w:val="6CE3E9E3"/>
    <w:rsid w:val="6CE93318"/>
    <w:rsid w:val="6CEA9238"/>
    <w:rsid w:val="6CEB5E2D"/>
    <w:rsid w:val="6CF15128"/>
    <w:rsid w:val="6CF30528"/>
    <w:rsid w:val="6CF55BC5"/>
    <w:rsid w:val="6CF6A9B6"/>
    <w:rsid w:val="6CFA9E1F"/>
    <w:rsid w:val="6CFCFBDC"/>
    <w:rsid w:val="6D035357"/>
    <w:rsid w:val="6D0C9F7C"/>
    <w:rsid w:val="6D11B937"/>
    <w:rsid w:val="6D134625"/>
    <w:rsid w:val="6D149004"/>
    <w:rsid w:val="6D1588C5"/>
    <w:rsid w:val="6D17395B"/>
    <w:rsid w:val="6D215635"/>
    <w:rsid w:val="6D21F067"/>
    <w:rsid w:val="6D2354A7"/>
    <w:rsid w:val="6D2605D3"/>
    <w:rsid w:val="6D2825E8"/>
    <w:rsid w:val="6D287990"/>
    <w:rsid w:val="6D2CA09B"/>
    <w:rsid w:val="6D2DFD1A"/>
    <w:rsid w:val="6D2EFCB1"/>
    <w:rsid w:val="6D323711"/>
    <w:rsid w:val="6D38EF2E"/>
    <w:rsid w:val="6D3A7F4A"/>
    <w:rsid w:val="6D3DB32C"/>
    <w:rsid w:val="6D41C23D"/>
    <w:rsid w:val="6D453A69"/>
    <w:rsid w:val="6D457330"/>
    <w:rsid w:val="6D472CCF"/>
    <w:rsid w:val="6D480841"/>
    <w:rsid w:val="6D494CAA"/>
    <w:rsid w:val="6D4A7A10"/>
    <w:rsid w:val="6D4C2F84"/>
    <w:rsid w:val="6D52E0ED"/>
    <w:rsid w:val="6D536515"/>
    <w:rsid w:val="6D54D3AB"/>
    <w:rsid w:val="6D557376"/>
    <w:rsid w:val="6D5746D4"/>
    <w:rsid w:val="6D57A4A9"/>
    <w:rsid w:val="6D58A3B0"/>
    <w:rsid w:val="6D592212"/>
    <w:rsid w:val="6D5BD0F2"/>
    <w:rsid w:val="6D5E1D97"/>
    <w:rsid w:val="6D640DB8"/>
    <w:rsid w:val="6D66F197"/>
    <w:rsid w:val="6D671C1B"/>
    <w:rsid w:val="6D69F2C0"/>
    <w:rsid w:val="6D6B972D"/>
    <w:rsid w:val="6D6C7832"/>
    <w:rsid w:val="6D6CE760"/>
    <w:rsid w:val="6D72CE82"/>
    <w:rsid w:val="6D749AC3"/>
    <w:rsid w:val="6D755134"/>
    <w:rsid w:val="6D75998A"/>
    <w:rsid w:val="6D7982D0"/>
    <w:rsid w:val="6D7CFDF8"/>
    <w:rsid w:val="6D7DDB68"/>
    <w:rsid w:val="6D80063B"/>
    <w:rsid w:val="6D812DB9"/>
    <w:rsid w:val="6D8361F1"/>
    <w:rsid w:val="6D84F3D1"/>
    <w:rsid w:val="6D85BF03"/>
    <w:rsid w:val="6D8A1344"/>
    <w:rsid w:val="6D8A7E5A"/>
    <w:rsid w:val="6D8D0A10"/>
    <w:rsid w:val="6D8D95F5"/>
    <w:rsid w:val="6D91CA1D"/>
    <w:rsid w:val="6D924F29"/>
    <w:rsid w:val="6D958FA8"/>
    <w:rsid w:val="6D9CB8A5"/>
    <w:rsid w:val="6DA4D69C"/>
    <w:rsid w:val="6DA51BAB"/>
    <w:rsid w:val="6DA897A6"/>
    <w:rsid w:val="6DAB4EC7"/>
    <w:rsid w:val="6DAD8A4C"/>
    <w:rsid w:val="6DAEC0DC"/>
    <w:rsid w:val="6DAF6FB0"/>
    <w:rsid w:val="6DB252BE"/>
    <w:rsid w:val="6DB2D7F5"/>
    <w:rsid w:val="6DBE8681"/>
    <w:rsid w:val="6DC0F355"/>
    <w:rsid w:val="6DC474A7"/>
    <w:rsid w:val="6DC601F5"/>
    <w:rsid w:val="6DC653DE"/>
    <w:rsid w:val="6DC942EA"/>
    <w:rsid w:val="6DCA6A7E"/>
    <w:rsid w:val="6DCD4492"/>
    <w:rsid w:val="6DCEF6FE"/>
    <w:rsid w:val="6DD888F6"/>
    <w:rsid w:val="6DDB2D63"/>
    <w:rsid w:val="6DDCF697"/>
    <w:rsid w:val="6DE05D60"/>
    <w:rsid w:val="6DE1536A"/>
    <w:rsid w:val="6DE1D047"/>
    <w:rsid w:val="6DE49B6E"/>
    <w:rsid w:val="6DE625DC"/>
    <w:rsid w:val="6DE676DF"/>
    <w:rsid w:val="6DE69425"/>
    <w:rsid w:val="6DE8D549"/>
    <w:rsid w:val="6DEA7B55"/>
    <w:rsid w:val="6DEE8D55"/>
    <w:rsid w:val="6DEFEE10"/>
    <w:rsid w:val="6DF351F5"/>
    <w:rsid w:val="6DF57635"/>
    <w:rsid w:val="6DF5FAC4"/>
    <w:rsid w:val="6DF672D2"/>
    <w:rsid w:val="6DF99766"/>
    <w:rsid w:val="6DFAF8A4"/>
    <w:rsid w:val="6DFCF879"/>
    <w:rsid w:val="6DFD3BFE"/>
    <w:rsid w:val="6E022DF8"/>
    <w:rsid w:val="6E04FCE0"/>
    <w:rsid w:val="6E063BEE"/>
    <w:rsid w:val="6E0650FC"/>
    <w:rsid w:val="6E069B3C"/>
    <w:rsid w:val="6E092EB5"/>
    <w:rsid w:val="6E0F9767"/>
    <w:rsid w:val="6E101E71"/>
    <w:rsid w:val="6E13002A"/>
    <w:rsid w:val="6E13620B"/>
    <w:rsid w:val="6E157EC2"/>
    <w:rsid w:val="6E1774C3"/>
    <w:rsid w:val="6E177B3C"/>
    <w:rsid w:val="6E17DE69"/>
    <w:rsid w:val="6E1A4439"/>
    <w:rsid w:val="6E204347"/>
    <w:rsid w:val="6E284B57"/>
    <w:rsid w:val="6E2BBA65"/>
    <w:rsid w:val="6E2F4626"/>
    <w:rsid w:val="6E2F9F8B"/>
    <w:rsid w:val="6E30012F"/>
    <w:rsid w:val="6E338304"/>
    <w:rsid w:val="6E357B46"/>
    <w:rsid w:val="6E36B698"/>
    <w:rsid w:val="6E37A4A1"/>
    <w:rsid w:val="6E4080BA"/>
    <w:rsid w:val="6E40E33E"/>
    <w:rsid w:val="6E41D5FA"/>
    <w:rsid w:val="6E423F59"/>
    <w:rsid w:val="6E44E988"/>
    <w:rsid w:val="6E46960D"/>
    <w:rsid w:val="6E46D04F"/>
    <w:rsid w:val="6E487512"/>
    <w:rsid w:val="6E487C73"/>
    <w:rsid w:val="6E4C2A6F"/>
    <w:rsid w:val="6E4D2E01"/>
    <w:rsid w:val="6E4D4F18"/>
    <w:rsid w:val="6E4DD417"/>
    <w:rsid w:val="6E4F6C55"/>
    <w:rsid w:val="6E537719"/>
    <w:rsid w:val="6E5BFD59"/>
    <w:rsid w:val="6E5D9DDA"/>
    <w:rsid w:val="6E5ED801"/>
    <w:rsid w:val="6E62D2C1"/>
    <w:rsid w:val="6E64A0EC"/>
    <w:rsid w:val="6E6B3864"/>
    <w:rsid w:val="6E71DE96"/>
    <w:rsid w:val="6E73B109"/>
    <w:rsid w:val="6E749077"/>
    <w:rsid w:val="6E7873AF"/>
    <w:rsid w:val="6E7B0EBC"/>
    <w:rsid w:val="6E7B12F6"/>
    <w:rsid w:val="6E80B0C8"/>
    <w:rsid w:val="6E856F6A"/>
    <w:rsid w:val="6E87B1AA"/>
    <w:rsid w:val="6E87E465"/>
    <w:rsid w:val="6E89019B"/>
    <w:rsid w:val="6E895B72"/>
    <w:rsid w:val="6E8E4E15"/>
    <w:rsid w:val="6E8FAB20"/>
    <w:rsid w:val="6E901969"/>
    <w:rsid w:val="6E905217"/>
    <w:rsid w:val="6E9063DB"/>
    <w:rsid w:val="6E907772"/>
    <w:rsid w:val="6E92A3B0"/>
    <w:rsid w:val="6E94FD84"/>
    <w:rsid w:val="6EA2517E"/>
    <w:rsid w:val="6EA3EBCA"/>
    <w:rsid w:val="6EA76268"/>
    <w:rsid w:val="6EA82445"/>
    <w:rsid w:val="6EAC5B7F"/>
    <w:rsid w:val="6EB4D094"/>
    <w:rsid w:val="6EB76B22"/>
    <w:rsid w:val="6EB9C691"/>
    <w:rsid w:val="6EBC0CCB"/>
    <w:rsid w:val="6EBD071A"/>
    <w:rsid w:val="6EC0E0A2"/>
    <w:rsid w:val="6EC49E60"/>
    <w:rsid w:val="6EC66355"/>
    <w:rsid w:val="6EC8D27F"/>
    <w:rsid w:val="6EC8DFF1"/>
    <w:rsid w:val="6EC98564"/>
    <w:rsid w:val="6ECCEC56"/>
    <w:rsid w:val="6ECFC57F"/>
    <w:rsid w:val="6ED3ABF1"/>
    <w:rsid w:val="6ED5C5D9"/>
    <w:rsid w:val="6ED635CD"/>
    <w:rsid w:val="6ED89AF4"/>
    <w:rsid w:val="6EDC9D42"/>
    <w:rsid w:val="6EDD9BA9"/>
    <w:rsid w:val="6EE2F052"/>
    <w:rsid w:val="6EEA22CE"/>
    <w:rsid w:val="6EED3F75"/>
    <w:rsid w:val="6EEDB3C9"/>
    <w:rsid w:val="6EEF5D08"/>
    <w:rsid w:val="6EF112A7"/>
    <w:rsid w:val="6EF40197"/>
    <w:rsid w:val="6EF9085D"/>
    <w:rsid w:val="6EF99B46"/>
    <w:rsid w:val="6EFAD4C9"/>
    <w:rsid w:val="6EFE29BD"/>
    <w:rsid w:val="6EFF65DB"/>
    <w:rsid w:val="6F025B1D"/>
    <w:rsid w:val="6F028B2E"/>
    <w:rsid w:val="6F03D358"/>
    <w:rsid w:val="6F09AF51"/>
    <w:rsid w:val="6F0A0F3E"/>
    <w:rsid w:val="6F105BD1"/>
    <w:rsid w:val="6F144E78"/>
    <w:rsid w:val="6F15BE61"/>
    <w:rsid w:val="6F1A3328"/>
    <w:rsid w:val="6F1B80D6"/>
    <w:rsid w:val="6F1F2B59"/>
    <w:rsid w:val="6F1F52C3"/>
    <w:rsid w:val="6F21EB46"/>
    <w:rsid w:val="6F242E95"/>
    <w:rsid w:val="6F2AB68D"/>
    <w:rsid w:val="6F2E3E7B"/>
    <w:rsid w:val="6F2EC1FF"/>
    <w:rsid w:val="6F2F6B95"/>
    <w:rsid w:val="6F344A7F"/>
    <w:rsid w:val="6F34AA25"/>
    <w:rsid w:val="6F3718A8"/>
    <w:rsid w:val="6F3F8E15"/>
    <w:rsid w:val="6F41E5AB"/>
    <w:rsid w:val="6F4493A5"/>
    <w:rsid w:val="6F46C0E5"/>
    <w:rsid w:val="6F477C78"/>
    <w:rsid w:val="6F4868FC"/>
    <w:rsid w:val="6F4A7BF4"/>
    <w:rsid w:val="6F4D8373"/>
    <w:rsid w:val="6F4E5AF1"/>
    <w:rsid w:val="6F4E70BB"/>
    <w:rsid w:val="6F573983"/>
    <w:rsid w:val="6F581B36"/>
    <w:rsid w:val="6F599F57"/>
    <w:rsid w:val="6F5D7208"/>
    <w:rsid w:val="6F5F9E9B"/>
    <w:rsid w:val="6F62D04A"/>
    <w:rsid w:val="6F62F80E"/>
    <w:rsid w:val="6F63E251"/>
    <w:rsid w:val="6F64D217"/>
    <w:rsid w:val="6F6AC75F"/>
    <w:rsid w:val="6F6FB6D1"/>
    <w:rsid w:val="6F71E7B5"/>
    <w:rsid w:val="6F7530DF"/>
    <w:rsid w:val="6F754FC0"/>
    <w:rsid w:val="6F794689"/>
    <w:rsid w:val="6F7E41AE"/>
    <w:rsid w:val="6F7FAD73"/>
    <w:rsid w:val="6F807B0B"/>
    <w:rsid w:val="6F84BCB6"/>
    <w:rsid w:val="6F8B49F0"/>
    <w:rsid w:val="6F8E3299"/>
    <w:rsid w:val="6F8EEA20"/>
    <w:rsid w:val="6F8FE061"/>
    <w:rsid w:val="6F90A7CC"/>
    <w:rsid w:val="6F93B87F"/>
    <w:rsid w:val="6F951DDC"/>
    <w:rsid w:val="6F9577A4"/>
    <w:rsid w:val="6F9A77E2"/>
    <w:rsid w:val="6F9AE8AD"/>
    <w:rsid w:val="6F9C336F"/>
    <w:rsid w:val="6FA24251"/>
    <w:rsid w:val="6FA486D5"/>
    <w:rsid w:val="6FA5350C"/>
    <w:rsid w:val="6FA5E8A9"/>
    <w:rsid w:val="6FA62280"/>
    <w:rsid w:val="6FA9DA58"/>
    <w:rsid w:val="6FB33749"/>
    <w:rsid w:val="6FB4083E"/>
    <w:rsid w:val="6FB5679C"/>
    <w:rsid w:val="6FB67195"/>
    <w:rsid w:val="6FB6AC9F"/>
    <w:rsid w:val="6FB72ADB"/>
    <w:rsid w:val="6FBA3B75"/>
    <w:rsid w:val="6FBAE7E7"/>
    <w:rsid w:val="6FBD6B70"/>
    <w:rsid w:val="6FBDC898"/>
    <w:rsid w:val="6FC5C0CA"/>
    <w:rsid w:val="6FC61A07"/>
    <w:rsid w:val="6FC641CE"/>
    <w:rsid w:val="6FC737B8"/>
    <w:rsid w:val="6FC7A07E"/>
    <w:rsid w:val="6FC87FD6"/>
    <w:rsid w:val="6FC8E602"/>
    <w:rsid w:val="6FCF9479"/>
    <w:rsid w:val="6FD2796E"/>
    <w:rsid w:val="6FD29A5D"/>
    <w:rsid w:val="6FD40608"/>
    <w:rsid w:val="6FD61B9C"/>
    <w:rsid w:val="6FD7AF33"/>
    <w:rsid w:val="6FD95AFA"/>
    <w:rsid w:val="6FD9B549"/>
    <w:rsid w:val="6FDA1094"/>
    <w:rsid w:val="6FDC88FF"/>
    <w:rsid w:val="6FE035A9"/>
    <w:rsid w:val="6FE42401"/>
    <w:rsid w:val="6FE7CD87"/>
    <w:rsid w:val="6FF4007C"/>
    <w:rsid w:val="6FF7C604"/>
    <w:rsid w:val="6FFC9CB7"/>
    <w:rsid w:val="6FFE5A23"/>
    <w:rsid w:val="6FFEE5B6"/>
    <w:rsid w:val="70008884"/>
    <w:rsid w:val="7009F06B"/>
    <w:rsid w:val="700B3F97"/>
    <w:rsid w:val="700C07BA"/>
    <w:rsid w:val="700D0517"/>
    <w:rsid w:val="700E89E6"/>
    <w:rsid w:val="70113181"/>
    <w:rsid w:val="70118B2A"/>
    <w:rsid w:val="7014B03B"/>
    <w:rsid w:val="7014FDC1"/>
    <w:rsid w:val="7017B1FF"/>
    <w:rsid w:val="70228814"/>
    <w:rsid w:val="702BEE66"/>
    <w:rsid w:val="702ED832"/>
    <w:rsid w:val="702FD8CF"/>
    <w:rsid w:val="7036E977"/>
    <w:rsid w:val="7036F38C"/>
    <w:rsid w:val="70377898"/>
    <w:rsid w:val="703CF844"/>
    <w:rsid w:val="703EE4B1"/>
    <w:rsid w:val="7041B02F"/>
    <w:rsid w:val="70434215"/>
    <w:rsid w:val="7043F4A6"/>
    <w:rsid w:val="7045E1CD"/>
    <w:rsid w:val="7046810C"/>
    <w:rsid w:val="704B9312"/>
    <w:rsid w:val="704E155C"/>
    <w:rsid w:val="704EE7BA"/>
    <w:rsid w:val="704F9D7E"/>
    <w:rsid w:val="70576E3D"/>
    <w:rsid w:val="7057E49B"/>
    <w:rsid w:val="70604F4C"/>
    <w:rsid w:val="70658444"/>
    <w:rsid w:val="706653DD"/>
    <w:rsid w:val="706764F4"/>
    <w:rsid w:val="707065A4"/>
    <w:rsid w:val="70730DA8"/>
    <w:rsid w:val="70732071"/>
    <w:rsid w:val="707365B7"/>
    <w:rsid w:val="70760681"/>
    <w:rsid w:val="707606E0"/>
    <w:rsid w:val="70788F7E"/>
    <w:rsid w:val="707C7DCF"/>
    <w:rsid w:val="707E9E4D"/>
    <w:rsid w:val="707FFEFB"/>
    <w:rsid w:val="70841A10"/>
    <w:rsid w:val="7089921C"/>
    <w:rsid w:val="708A48F6"/>
    <w:rsid w:val="708C2BF7"/>
    <w:rsid w:val="708EC3CB"/>
    <w:rsid w:val="709098B5"/>
    <w:rsid w:val="70938370"/>
    <w:rsid w:val="70939A2E"/>
    <w:rsid w:val="7093D50F"/>
    <w:rsid w:val="709466E9"/>
    <w:rsid w:val="709AB0D2"/>
    <w:rsid w:val="709CE764"/>
    <w:rsid w:val="709E33AD"/>
    <w:rsid w:val="709E9B8A"/>
    <w:rsid w:val="70A086BB"/>
    <w:rsid w:val="70A492CD"/>
    <w:rsid w:val="70A4FD9B"/>
    <w:rsid w:val="70A7A607"/>
    <w:rsid w:val="70AE2F58"/>
    <w:rsid w:val="70AE495F"/>
    <w:rsid w:val="70B49EBA"/>
    <w:rsid w:val="70B9FA99"/>
    <w:rsid w:val="70BAAC51"/>
    <w:rsid w:val="70BAAC5F"/>
    <w:rsid w:val="70BD853E"/>
    <w:rsid w:val="70BDDCEC"/>
    <w:rsid w:val="70BF5305"/>
    <w:rsid w:val="70BF64EB"/>
    <w:rsid w:val="70C1FA77"/>
    <w:rsid w:val="70C59C11"/>
    <w:rsid w:val="70C5B9B0"/>
    <w:rsid w:val="70C6C561"/>
    <w:rsid w:val="70C6F65C"/>
    <w:rsid w:val="70C90ABD"/>
    <w:rsid w:val="70C97C4B"/>
    <w:rsid w:val="70CA91E7"/>
    <w:rsid w:val="70D13FC4"/>
    <w:rsid w:val="70D1E952"/>
    <w:rsid w:val="70D3E618"/>
    <w:rsid w:val="70D54D06"/>
    <w:rsid w:val="70DD4E65"/>
    <w:rsid w:val="70DDD002"/>
    <w:rsid w:val="70E10E43"/>
    <w:rsid w:val="70E3D4B9"/>
    <w:rsid w:val="70E6D2B5"/>
    <w:rsid w:val="70E825FC"/>
    <w:rsid w:val="70E957ED"/>
    <w:rsid w:val="70E9B544"/>
    <w:rsid w:val="70EA631C"/>
    <w:rsid w:val="70ED847E"/>
    <w:rsid w:val="70EE955E"/>
    <w:rsid w:val="70F04BB3"/>
    <w:rsid w:val="70F18F00"/>
    <w:rsid w:val="70F4C571"/>
    <w:rsid w:val="70F5BACF"/>
    <w:rsid w:val="70FAF369"/>
    <w:rsid w:val="70FCCA42"/>
    <w:rsid w:val="70FE711A"/>
    <w:rsid w:val="7100DC0D"/>
    <w:rsid w:val="7102135F"/>
    <w:rsid w:val="7104303E"/>
    <w:rsid w:val="7104F1D8"/>
    <w:rsid w:val="71053ED3"/>
    <w:rsid w:val="710563DA"/>
    <w:rsid w:val="710776DD"/>
    <w:rsid w:val="7107BDF8"/>
    <w:rsid w:val="71103EB0"/>
    <w:rsid w:val="711078CE"/>
    <w:rsid w:val="7110B218"/>
    <w:rsid w:val="7113E3E1"/>
    <w:rsid w:val="711463B2"/>
    <w:rsid w:val="7114C7A3"/>
    <w:rsid w:val="7116DB7D"/>
    <w:rsid w:val="71188A5E"/>
    <w:rsid w:val="71189177"/>
    <w:rsid w:val="7118F1D7"/>
    <w:rsid w:val="711A4EFC"/>
    <w:rsid w:val="711B7159"/>
    <w:rsid w:val="711DAEB7"/>
    <w:rsid w:val="711DC69E"/>
    <w:rsid w:val="7123DB41"/>
    <w:rsid w:val="7124CCB9"/>
    <w:rsid w:val="71262E17"/>
    <w:rsid w:val="712FA10B"/>
    <w:rsid w:val="7130C4B6"/>
    <w:rsid w:val="71310845"/>
    <w:rsid w:val="7132565F"/>
    <w:rsid w:val="71328AA9"/>
    <w:rsid w:val="71338459"/>
    <w:rsid w:val="7136D5BA"/>
    <w:rsid w:val="71389D71"/>
    <w:rsid w:val="713AF0B9"/>
    <w:rsid w:val="713E80EE"/>
    <w:rsid w:val="714370CC"/>
    <w:rsid w:val="714B86EC"/>
    <w:rsid w:val="714EBC11"/>
    <w:rsid w:val="715497DF"/>
    <w:rsid w:val="7157DC19"/>
    <w:rsid w:val="71584FA8"/>
    <w:rsid w:val="71586969"/>
    <w:rsid w:val="7158996E"/>
    <w:rsid w:val="71600160"/>
    <w:rsid w:val="716493DF"/>
    <w:rsid w:val="71667CA0"/>
    <w:rsid w:val="71698B19"/>
    <w:rsid w:val="716FD669"/>
    <w:rsid w:val="71710202"/>
    <w:rsid w:val="7172C652"/>
    <w:rsid w:val="7174FB84"/>
    <w:rsid w:val="71752C49"/>
    <w:rsid w:val="71788244"/>
    <w:rsid w:val="7179B913"/>
    <w:rsid w:val="717C0F15"/>
    <w:rsid w:val="717C735E"/>
    <w:rsid w:val="71805F7C"/>
    <w:rsid w:val="7183209C"/>
    <w:rsid w:val="7183AA82"/>
    <w:rsid w:val="718500B0"/>
    <w:rsid w:val="71864DD5"/>
    <w:rsid w:val="718662F7"/>
    <w:rsid w:val="71881F02"/>
    <w:rsid w:val="71895164"/>
    <w:rsid w:val="7197D02A"/>
    <w:rsid w:val="719FA0F8"/>
    <w:rsid w:val="71A1908B"/>
    <w:rsid w:val="71A3202C"/>
    <w:rsid w:val="71A6703B"/>
    <w:rsid w:val="71A67493"/>
    <w:rsid w:val="71A8913B"/>
    <w:rsid w:val="71A913F1"/>
    <w:rsid w:val="71AADD30"/>
    <w:rsid w:val="71ADADB7"/>
    <w:rsid w:val="71AF0B6A"/>
    <w:rsid w:val="71B1DF4B"/>
    <w:rsid w:val="71B29E06"/>
    <w:rsid w:val="71B489CB"/>
    <w:rsid w:val="71B645C5"/>
    <w:rsid w:val="71B8B53C"/>
    <w:rsid w:val="71BA6E09"/>
    <w:rsid w:val="71BCB6DF"/>
    <w:rsid w:val="71BDC682"/>
    <w:rsid w:val="71BF34F3"/>
    <w:rsid w:val="71C09436"/>
    <w:rsid w:val="71C15170"/>
    <w:rsid w:val="71C3B358"/>
    <w:rsid w:val="71C65A24"/>
    <w:rsid w:val="71CF04F8"/>
    <w:rsid w:val="71CFEBC8"/>
    <w:rsid w:val="71D3ADFB"/>
    <w:rsid w:val="71D47257"/>
    <w:rsid w:val="71D8CBB7"/>
    <w:rsid w:val="71DD5BAA"/>
    <w:rsid w:val="71DDFF95"/>
    <w:rsid w:val="71E15DDD"/>
    <w:rsid w:val="71E302CF"/>
    <w:rsid w:val="71E6D3A7"/>
    <w:rsid w:val="71E8FF36"/>
    <w:rsid w:val="71EA4EEB"/>
    <w:rsid w:val="71EBECC6"/>
    <w:rsid w:val="71EC063F"/>
    <w:rsid w:val="71EEEF41"/>
    <w:rsid w:val="71F1EB84"/>
    <w:rsid w:val="71F28DF4"/>
    <w:rsid w:val="71F449A6"/>
    <w:rsid w:val="71F9D83D"/>
    <w:rsid w:val="71FBE5C5"/>
    <w:rsid w:val="71FC2810"/>
    <w:rsid w:val="71FD6AA4"/>
    <w:rsid w:val="7201C11C"/>
    <w:rsid w:val="7202A332"/>
    <w:rsid w:val="7204BCD6"/>
    <w:rsid w:val="7205FAAA"/>
    <w:rsid w:val="7206FBB6"/>
    <w:rsid w:val="7209B97E"/>
    <w:rsid w:val="7211607A"/>
    <w:rsid w:val="7212736D"/>
    <w:rsid w:val="72130DCF"/>
    <w:rsid w:val="72168A9B"/>
    <w:rsid w:val="7216B4FA"/>
    <w:rsid w:val="7216C64E"/>
    <w:rsid w:val="72181107"/>
    <w:rsid w:val="7219F4AE"/>
    <w:rsid w:val="721B285B"/>
    <w:rsid w:val="721CCDBD"/>
    <w:rsid w:val="721E264B"/>
    <w:rsid w:val="722569BD"/>
    <w:rsid w:val="7227FFB5"/>
    <w:rsid w:val="722865AA"/>
    <w:rsid w:val="722D73E7"/>
    <w:rsid w:val="722DDC88"/>
    <w:rsid w:val="722E727D"/>
    <w:rsid w:val="72325E9C"/>
    <w:rsid w:val="7233B013"/>
    <w:rsid w:val="72345D47"/>
    <w:rsid w:val="723A8B13"/>
    <w:rsid w:val="723EB5AF"/>
    <w:rsid w:val="72400681"/>
    <w:rsid w:val="7247BEDB"/>
    <w:rsid w:val="7247DE1F"/>
    <w:rsid w:val="72490AB4"/>
    <w:rsid w:val="72499C8D"/>
    <w:rsid w:val="724B8B3A"/>
    <w:rsid w:val="724DA877"/>
    <w:rsid w:val="7251C620"/>
    <w:rsid w:val="72520AD7"/>
    <w:rsid w:val="72575271"/>
    <w:rsid w:val="7258D41A"/>
    <w:rsid w:val="7259FE10"/>
    <w:rsid w:val="7260DEE1"/>
    <w:rsid w:val="7262CCA9"/>
    <w:rsid w:val="7268AC3E"/>
    <w:rsid w:val="72692F1D"/>
    <w:rsid w:val="726E1F0F"/>
    <w:rsid w:val="727847BF"/>
    <w:rsid w:val="727B61B4"/>
    <w:rsid w:val="7284F0EA"/>
    <w:rsid w:val="72852458"/>
    <w:rsid w:val="728A9A3B"/>
    <w:rsid w:val="728AB885"/>
    <w:rsid w:val="728F4252"/>
    <w:rsid w:val="7292109D"/>
    <w:rsid w:val="7292316E"/>
    <w:rsid w:val="7292710D"/>
    <w:rsid w:val="72929596"/>
    <w:rsid w:val="72941643"/>
    <w:rsid w:val="72945BA3"/>
    <w:rsid w:val="7294FAF9"/>
    <w:rsid w:val="729836EC"/>
    <w:rsid w:val="7299DA75"/>
    <w:rsid w:val="7299FC27"/>
    <w:rsid w:val="729C2CF3"/>
    <w:rsid w:val="729D95AE"/>
    <w:rsid w:val="72A3DCF9"/>
    <w:rsid w:val="72A3F131"/>
    <w:rsid w:val="72A4BB7A"/>
    <w:rsid w:val="72A6F8D5"/>
    <w:rsid w:val="72A7F41F"/>
    <w:rsid w:val="72AC6A5C"/>
    <w:rsid w:val="72AD3595"/>
    <w:rsid w:val="72B0CBD5"/>
    <w:rsid w:val="72B29E86"/>
    <w:rsid w:val="72B2ED1A"/>
    <w:rsid w:val="72B5893E"/>
    <w:rsid w:val="72B62BAD"/>
    <w:rsid w:val="72BA9720"/>
    <w:rsid w:val="72BB70B3"/>
    <w:rsid w:val="72BED513"/>
    <w:rsid w:val="72C3DB8B"/>
    <w:rsid w:val="72C5F9FE"/>
    <w:rsid w:val="72C7BE5C"/>
    <w:rsid w:val="72CDFADF"/>
    <w:rsid w:val="72D76BC3"/>
    <w:rsid w:val="72D7C2B1"/>
    <w:rsid w:val="72DA25F2"/>
    <w:rsid w:val="72DA61B6"/>
    <w:rsid w:val="72DC23E4"/>
    <w:rsid w:val="72DF3008"/>
    <w:rsid w:val="72E15BBA"/>
    <w:rsid w:val="72E7CF40"/>
    <w:rsid w:val="72E80957"/>
    <w:rsid w:val="72ED7A4F"/>
    <w:rsid w:val="72ED80E3"/>
    <w:rsid w:val="72EFF073"/>
    <w:rsid w:val="72F24DB7"/>
    <w:rsid w:val="72F4B6EA"/>
    <w:rsid w:val="72F5B743"/>
    <w:rsid w:val="72F9216C"/>
    <w:rsid w:val="72F9A684"/>
    <w:rsid w:val="7300B592"/>
    <w:rsid w:val="73027333"/>
    <w:rsid w:val="7307686C"/>
    <w:rsid w:val="73082B9D"/>
    <w:rsid w:val="730A725E"/>
    <w:rsid w:val="73110DF1"/>
    <w:rsid w:val="731141F8"/>
    <w:rsid w:val="73134A86"/>
    <w:rsid w:val="731D40F8"/>
    <w:rsid w:val="7320A23C"/>
    <w:rsid w:val="73226D57"/>
    <w:rsid w:val="7325BB3D"/>
    <w:rsid w:val="7325DD99"/>
    <w:rsid w:val="732683F6"/>
    <w:rsid w:val="7326F9C4"/>
    <w:rsid w:val="7329AED1"/>
    <w:rsid w:val="7329E9B6"/>
    <w:rsid w:val="732A4188"/>
    <w:rsid w:val="733050EB"/>
    <w:rsid w:val="733153AD"/>
    <w:rsid w:val="73318D55"/>
    <w:rsid w:val="7338BD45"/>
    <w:rsid w:val="733922CE"/>
    <w:rsid w:val="733D42A4"/>
    <w:rsid w:val="733F43DE"/>
    <w:rsid w:val="734C0444"/>
    <w:rsid w:val="73536A9F"/>
    <w:rsid w:val="7356B5FA"/>
    <w:rsid w:val="735E0E6D"/>
    <w:rsid w:val="735F9AE9"/>
    <w:rsid w:val="7361AAAF"/>
    <w:rsid w:val="736458AF"/>
    <w:rsid w:val="7369A15B"/>
    <w:rsid w:val="736CC2DE"/>
    <w:rsid w:val="736D15F7"/>
    <w:rsid w:val="736FFC18"/>
    <w:rsid w:val="73720621"/>
    <w:rsid w:val="7372EDBB"/>
    <w:rsid w:val="73761AEB"/>
    <w:rsid w:val="73792C1A"/>
    <w:rsid w:val="737B22CE"/>
    <w:rsid w:val="737E58C9"/>
    <w:rsid w:val="73827B7A"/>
    <w:rsid w:val="73827BE0"/>
    <w:rsid w:val="7383CF36"/>
    <w:rsid w:val="7385252D"/>
    <w:rsid w:val="73867467"/>
    <w:rsid w:val="73878961"/>
    <w:rsid w:val="738A32F4"/>
    <w:rsid w:val="738A5A5F"/>
    <w:rsid w:val="738A7D72"/>
    <w:rsid w:val="738A8944"/>
    <w:rsid w:val="738C7BE2"/>
    <w:rsid w:val="73914B67"/>
    <w:rsid w:val="73924C5A"/>
    <w:rsid w:val="73925A78"/>
    <w:rsid w:val="7394059F"/>
    <w:rsid w:val="73965613"/>
    <w:rsid w:val="73972A14"/>
    <w:rsid w:val="7397B626"/>
    <w:rsid w:val="739EFBE8"/>
    <w:rsid w:val="73A05D79"/>
    <w:rsid w:val="73A0E317"/>
    <w:rsid w:val="73A18520"/>
    <w:rsid w:val="73A1D0A4"/>
    <w:rsid w:val="73A2BE32"/>
    <w:rsid w:val="73A652AA"/>
    <w:rsid w:val="73AC54CB"/>
    <w:rsid w:val="73AC767A"/>
    <w:rsid w:val="73ADC9F9"/>
    <w:rsid w:val="73AF9719"/>
    <w:rsid w:val="73B2185B"/>
    <w:rsid w:val="73B8C86A"/>
    <w:rsid w:val="73BDFF10"/>
    <w:rsid w:val="73C0FDBD"/>
    <w:rsid w:val="73C1480E"/>
    <w:rsid w:val="73C46EFB"/>
    <w:rsid w:val="73CA2D28"/>
    <w:rsid w:val="73CA7BD1"/>
    <w:rsid w:val="73CAB1C3"/>
    <w:rsid w:val="73CC2582"/>
    <w:rsid w:val="73D213C1"/>
    <w:rsid w:val="73D320EB"/>
    <w:rsid w:val="73D5B637"/>
    <w:rsid w:val="73D7D7E5"/>
    <w:rsid w:val="73E1E9D4"/>
    <w:rsid w:val="73E28240"/>
    <w:rsid w:val="73E4FAF1"/>
    <w:rsid w:val="73E78E0C"/>
    <w:rsid w:val="73E80409"/>
    <w:rsid w:val="73EDFDAB"/>
    <w:rsid w:val="73EFD61B"/>
    <w:rsid w:val="73F1A70A"/>
    <w:rsid w:val="73F280E2"/>
    <w:rsid w:val="73F59811"/>
    <w:rsid w:val="73F6E0D8"/>
    <w:rsid w:val="73F74222"/>
    <w:rsid w:val="73FB8700"/>
    <w:rsid w:val="73FCDAE4"/>
    <w:rsid w:val="73FE59AF"/>
    <w:rsid w:val="73FE993E"/>
    <w:rsid w:val="7401207D"/>
    <w:rsid w:val="7401E3CB"/>
    <w:rsid w:val="7407E796"/>
    <w:rsid w:val="74088FF4"/>
    <w:rsid w:val="740B5158"/>
    <w:rsid w:val="7410E1B7"/>
    <w:rsid w:val="741191C9"/>
    <w:rsid w:val="7412E510"/>
    <w:rsid w:val="741331A4"/>
    <w:rsid w:val="74196E59"/>
    <w:rsid w:val="741A7027"/>
    <w:rsid w:val="741B0C3A"/>
    <w:rsid w:val="741DA88F"/>
    <w:rsid w:val="741F2EEE"/>
    <w:rsid w:val="742273B0"/>
    <w:rsid w:val="74234E79"/>
    <w:rsid w:val="7424A8F1"/>
    <w:rsid w:val="742647AB"/>
    <w:rsid w:val="742B017F"/>
    <w:rsid w:val="742CB6E6"/>
    <w:rsid w:val="742DC521"/>
    <w:rsid w:val="742DDB98"/>
    <w:rsid w:val="742EFB6D"/>
    <w:rsid w:val="742F72BE"/>
    <w:rsid w:val="74346138"/>
    <w:rsid w:val="7436AF50"/>
    <w:rsid w:val="743A2890"/>
    <w:rsid w:val="743A4741"/>
    <w:rsid w:val="743A73DE"/>
    <w:rsid w:val="743BDF60"/>
    <w:rsid w:val="743CE593"/>
    <w:rsid w:val="743F2534"/>
    <w:rsid w:val="743FA815"/>
    <w:rsid w:val="744482CE"/>
    <w:rsid w:val="744597F5"/>
    <w:rsid w:val="74469478"/>
    <w:rsid w:val="7448A868"/>
    <w:rsid w:val="7449D029"/>
    <w:rsid w:val="744C7C4C"/>
    <w:rsid w:val="744E28A9"/>
    <w:rsid w:val="745738FE"/>
    <w:rsid w:val="74583FFC"/>
    <w:rsid w:val="7458D6AE"/>
    <w:rsid w:val="745904EB"/>
    <w:rsid w:val="745EBC6D"/>
    <w:rsid w:val="7460E2FE"/>
    <w:rsid w:val="7460EC0D"/>
    <w:rsid w:val="74657E51"/>
    <w:rsid w:val="746AF60C"/>
    <w:rsid w:val="746BBB0E"/>
    <w:rsid w:val="746CD6D4"/>
    <w:rsid w:val="746E1A6E"/>
    <w:rsid w:val="74706C61"/>
    <w:rsid w:val="7473FA37"/>
    <w:rsid w:val="7476FD7C"/>
    <w:rsid w:val="74780025"/>
    <w:rsid w:val="747C3C08"/>
    <w:rsid w:val="747F2096"/>
    <w:rsid w:val="74837B51"/>
    <w:rsid w:val="7486877E"/>
    <w:rsid w:val="748A2095"/>
    <w:rsid w:val="748C6F1B"/>
    <w:rsid w:val="748C93E7"/>
    <w:rsid w:val="749297C7"/>
    <w:rsid w:val="74949F5E"/>
    <w:rsid w:val="749646A6"/>
    <w:rsid w:val="74988E73"/>
    <w:rsid w:val="7498AB58"/>
    <w:rsid w:val="7498CBA3"/>
    <w:rsid w:val="749B8A88"/>
    <w:rsid w:val="749CECA9"/>
    <w:rsid w:val="74A5834A"/>
    <w:rsid w:val="74A6869A"/>
    <w:rsid w:val="74A802C2"/>
    <w:rsid w:val="74A8BCAB"/>
    <w:rsid w:val="74AA4E7E"/>
    <w:rsid w:val="74AC887C"/>
    <w:rsid w:val="74AE756F"/>
    <w:rsid w:val="74B45076"/>
    <w:rsid w:val="74B4ABFE"/>
    <w:rsid w:val="74B69A1B"/>
    <w:rsid w:val="74B75E19"/>
    <w:rsid w:val="74B9A49F"/>
    <w:rsid w:val="74BAC15E"/>
    <w:rsid w:val="74BEA090"/>
    <w:rsid w:val="74C347DB"/>
    <w:rsid w:val="74C670ED"/>
    <w:rsid w:val="74C9B644"/>
    <w:rsid w:val="74CBEC8B"/>
    <w:rsid w:val="74CF1024"/>
    <w:rsid w:val="74CF4857"/>
    <w:rsid w:val="74D46BEF"/>
    <w:rsid w:val="74D50F90"/>
    <w:rsid w:val="74D91C2E"/>
    <w:rsid w:val="74DBB29F"/>
    <w:rsid w:val="74DCB35F"/>
    <w:rsid w:val="74DF23F5"/>
    <w:rsid w:val="74DFEBD4"/>
    <w:rsid w:val="74E01D77"/>
    <w:rsid w:val="74E64C67"/>
    <w:rsid w:val="74E6E1D5"/>
    <w:rsid w:val="74ECF607"/>
    <w:rsid w:val="74EFAF2F"/>
    <w:rsid w:val="74F17DD6"/>
    <w:rsid w:val="74F4FF2A"/>
    <w:rsid w:val="74F53726"/>
    <w:rsid w:val="74F8E31A"/>
    <w:rsid w:val="74FD858C"/>
    <w:rsid w:val="7504AE20"/>
    <w:rsid w:val="75067F52"/>
    <w:rsid w:val="7509133C"/>
    <w:rsid w:val="750A06A3"/>
    <w:rsid w:val="750A4C71"/>
    <w:rsid w:val="750BC557"/>
    <w:rsid w:val="750D28AD"/>
    <w:rsid w:val="750F5392"/>
    <w:rsid w:val="7510A94B"/>
    <w:rsid w:val="7510ECBD"/>
    <w:rsid w:val="75128582"/>
    <w:rsid w:val="75186B04"/>
    <w:rsid w:val="751F4452"/>
    <w:rsid w:val="75236759"/>
    <w:rsid w:val="752A61EF"/>
    <w:rsid w:val="75303879"/>
    <w:rsid w:val="75318570"/>
    <w:rsid w:val="753AB4A3"/>
    <w:rsid w:val="753B0198"/>
    <w:rsid w:val="753EAB62"/>
    <w:rsid w:val="753ECF02"/>
    <w:rsid w:val="7540E330"/>
    <w:rsid w:val="7540EBF7"/>
    <w:rsid w:val="7542458B"/>
    <w:rsid w:val="75428F4E"/>
    <w:rsid w:val="75492A53"/>
    <w:rsid w:val="7549BC97"/>
    <w:rsid w:val="754BA21A"/>
    <w:rsid w:val="754BB7AB"/>
    <w:rsid w:val="754CBD2C"/>
    <w:rsid w:val="754D0321"/>
    <w:rsid w:val="754E158E"/>
    <w:rsid w:val="75515F3E"/>
    <w:rsid w:val="755591AC"/>
    <w:rsid w:val="755713CA"/>
    <w:rsid w:val="755B2278"/>
    <w:rsid w:val="755B4A95"/>
    <w:rsid w:val="755C4459"/>
    <w:rsid w:val="755C926C"/>
    <w:rsid w:val="755E49FF"/>
    <w:rsid w:val="755EDB8E"/>
    <w:rsid w:val="755FFF28"/>
    <w:rsid w:val="75610FEA"/>
    <w:rsid w:val="7564314C"/>
    <w:rsid w:val="756771ED"/>
    <w:rsid w:val="756ECB88"/>
    <w:rsid w:val="7572D9E9"/>
    <w:rsid w:val="7575416F"/>
    <w:rsid w:val="7576EE2B"/>
    <w:rsid w:val="75796DAB"/>
    <w:rsid w:val="7579F59B"/>
    <w:rsid w:val="75828951"/>
    <w:rsid w:val="7585D0BB"/>
    <w:rsid w:val="75869AC5"/>
    <w:rsid w:val="758719A2"/>
    <w:rsid w:val="758A2AA2"/>
    <w:rsid w:val="759020F3"/>
    <w:rsid w:val="75905940"/>
    <w:rsid w:val="7593F00D"/>
    <w:rsid w:val="75965C9E"/>
    <w:rsid w:val="759B9BE1"/>
    <w:rsid w:val="759E41EC"/>
    <w:rsid w:val="75A62D5F"/>
    <w:rsid w:val="75A6DAD6"/>
    <w:rsid w:val="75A84E61"/>
    <w:rsid w:val="75AA5906"/>
    <w:rsid w:val="75ABEDC7"/>
    <w:rsid w:val="75AD740C"/>
    <w:rsid w:val="75AE09B0"/>
    <w:rsid w:val="75AE1D0D"/>
    <w:rsid w:val="75B30276"/>
    <w:rsid w:val="75C2180C"/>
    <w:rsid w:val="75C55090"/>
    <w:rsid w:val="75C92188"/>
    <w:rsid w:val="75C98D72"/>
    <w:rsid w:val="75CA78A8"/>
    <w:rsid w:val="75CB002C"/>
    <w:rsid w:val="75D5093C"/>
    <w:rsid w:val="75D6D556"/>
    <w:rsid w:val="75DB31DD"/>
    <w:rsid w:val="75DB6D43"/>
    <w:rsid w:val="75DE11CF"/>
    <w:rsid w:val="75DE1FF8"/>
    <w:rsid w:val="75DE78AA"/>
    <w:rsid w:val="75DFB44A"/>
    <w:rsid w:val="75E00299"/>
    <w:rsid w:val="75E22B7A"/>
    <w:rsid w:val="75E3104B"/>
    <w:rsid w:val="75E3AFD3"/>
    <w:rsid w:val="75E53AE5"/>
    <w:rsid w:val="75E8F05B"/>
    <w:rsid w:val="75EB259D"/>
    <w:rsid w:val="75EDF240"/>
    <w:rsid w:val="75EFEC7A"/>
    <w:rsid w:val="75F97A1E"/>
    <w:rsid w:val="75FF9A7A"/>
    <w:rsid w:val="75FFB861"/>
    <w:rsid w:val="760670E1"/>
    <w:rsid w:val="7607660D"/>
    <w:rsid w:val="760C8758"/>
    <w:rsid w:val="760C8C5C"/>
    <w:rsid w:val="76102BF8"/>
    <w:rsid w:val="7614010B"/>
    <w:rsid w:val="76147531"/>
    <w:rsid w:val="76152DC2"/>
    <w:rsid w:val="76159E26"/>
    <w:rsid w:val="76192EE7"/>
    <w:rsid w:val="761B4C8A"/>
    <w:rsid w:val="7620DB0E"/>
    <w:rsid w:val="7622AE85"/>
    <w:rsid w:val="76267AE6"/>
    <w:rsid w:val="7627FC46"/>
    <w:rsid w:val="76281920"/>
    <w:rsid w:val="76285ABA"/>
    <w:rsid w:val="762A6AE0"/>
    <w:rsid w:val="762A6D4B"/>
    <w:rsid w:val="762EBB86"/>
    <w:rsid w:val="7631FCDE"/>
    <w:rsid w:val="7634989E"/>
    <w:rsid w:val="7639C600"/>
    <w:rsid w:val="763CECFF"/>
    <w:rsid w:val="7642F747"/>
    <w:rsid w:val="764D2F0C"/>
    <w:rsid w:val="764E1892"/>
    <w:rsid w:val="764E7A33"/>
    <w:rsid w:val="7650EB11"/>
    <w:rsid w:val="7652B29B"/>
    <w:rsid w:val="765CAD83"/>
    <w:rsid w:val="766002D8"/>
    <w:rsid w:val="7663331B"/>
    <w:rsid w:val="7664701B"/>
    <w:rsid w:val="7667FE2E"/>
    <w:rsid w:val="766C2A9A"/>
    <w:rsid w:val="7672940B"/>
    <w:rsid w:val="7672F02F"/>
    <w:rsid w:val="76745130"/>
    <w:rsid w:val="7679A8A3"/>
    <w:rsid w:val="767AA936"/>
    <w:rsid w:val="767AFFCC"/>
    <w:rsid w:val="767D9D43"/>
    <w:rsid w:val="767F6396"/>
    <w:rsid w:val="768DFF4B"/>
    <w:rsid w:val="7690DC8F"/>
    <w:rsid w:val="7692669A"/>
    <w:rsid w:val="76988785"/>
    <w:rsid w:val="76A1000E"/>
    <w:rsid w:val="76A6409D"/>
    <w:rsid w:val="76AA4B2B"/>
    <w:rsid w:val="76AA58AB"/>
    <w:rsid w:val="76AB6253"/>
    <w:rsid w:val="76AB96DB"/>
    <w:rsid w:val="76AE3661"/>
    <w:rsid w:val="76AF2A80"/>
    <w:rsid w:val="76B0A9EA"/>
    <w:rsid w:val="76B1EAD7"/>
    <w:rsid w:val="76B64011"/>
    <w:rsid w:val="76B808D6"/>
    <w:rsid w:val="76BB38A3"/>
    <w:rsid w:val="76BB50A4"/>
    <w:rsid w:val="76BB5DB7"/>
    <w:rsid w:val="76BD571A"/>
    <w:rsid w:val="76BDE8EA"/>
    <w:rsid w:val="76BFA8B4"/>
    <w:rsid w:val="76C05B03"/>
    <w:rsid w:val="76C1C1BF"/>
    <w:rsid w:val="76C2AC6E"/>
    <w:rsid w:val="76C46B52"/>
    <w:rsid w:val="76C800DF"/>
    <w:rsid w:val="76CE8AFB"/>
    <w:rsid w:val="76D03E67"/>
    <w:rsid w:val="76D96999"/>
    <w:rsid w:val="76DB83E5"/>
    <w:rsid w:val="76DCB34E"/>
    <w:rsid w:val="76DE624C"/>
    <w:rsid w:val="76DFE193"/>
    <w:rsid w:val="76E1DC40"/>
    <w:rsid w:val="76E44673"/>
    <w:rsid w:val="76E4A8F8"/>
    <w:rsid w:val="76EA6F69"/>
    <w:rsid w:val="76ED7AB5"/>
    <w:rsid w:val="76EF2708"/>
    <w:rsid w:val="76F4A8F8"/>
    <w:rsid w:val="76F63CD6"/>
    <w:rsid w:val="76F8E696"/>
    <w:rsid w:val="76F8E865"/>
    <w:rsid w:val="76F91CF5"/>
    <w:rsid w:val="76FA5544"/>
    <w:rsid w:val="76FB38F2"/>
    <w:rsid w:val="76FB6E41"/>
    <w:rsid w:val="76FB9465"/>
    <w:rsid w:val="7700FCDF"/>
    <w:rsid w:val="770314EE"/>
    <w:rsid w:val="77060D5A"/>
    <w:rsid w:val="7708EA3A"/>
    <w:rsid w:val="770B15F9"/>
    <w:rsid w:val="770C3E33"/>
    <w:rsid w:val="770D4CFB"/>
    <w:rsid w:val="770EA271"/>
    <w:rsid w:val="770FB2E2"/>
    <w:rsid w:val="77169434"/>
    <w:rsid w:val="771EFF0B"/>
    <w:rsid w:val="77216BE0"/>
    <w:rsid w:val="7723E6AE"/>
    <w:rsid w:val="77281397"/>
    <w:rsid w:val="772B9B4F"/>
    <w:rsid w:val="772EEA06"/>
    <w:rsid w:val="772F4557"/>
    <w:rsid w:val="77309D86"/>
    <w:rsid w:val="7731F82F"/>
    <w:rsid w:val="77334D4C"/>
    <w:rsid w:val="7735CD9A"/>
    <w:rsid w:val="773632C9"/>
    <w:rsid w:val="7736ABDD"/>
    <w:rsid w:val="7736EDE7"/>
    <w:rsid w:val="7737220D"/>
    <w:rsid w:val="7739D758"/>
    <w:rsid w:val="773F172E"/>
    <w:rsid w:val="7748719C"/>
    <w:rsid w:val="7748E328"/>
    <w:rsid w:val="774B3123"/>
    <w:rsid w:val="775062A8"/>
    <w:rsid w:val="77527FB2"/>
    <w:rsid w:val="7753BD11"/>
    <w:rsid w:val="775CE921"/>
    <w:rsid w:val="776043AC"/>
    <w:rsid w:val="77679B60"/>
    <w:rsid w:val="7768DBC2"/>
    <w:rsid w:val="776E36F8"/>
    <w:rsid w:val="776E49D5"/>
    <w:rsid w:val="776E6450"/>
    <w:rsid w:val="7770840C"/>
    <w:rsid w:val="777397A3"/>
    <w:rsid w:val="77743CC0"/>
    <w:rsid w:val="77777839"/>
    <w:rsid w:val="7779DFAA"/>
    <w:rsid w:val="777C91E0"/>
    <w:rsid w:val="77844C95"/>
    <w:rsid w:val="7785391A"/>
    <w:rsid w:val="77894222"/>
    <w:rsid w:val="778A7394"/>
    <w:rsid w:val="778B732F"/>
    <w:rsid w:val="778CCED7"/>
    <w:rsid w:val="779ADDDC"/>
    <w:rsid w:val="779BCF91"/>
    <w:rsid w:val="779CD34D"/>
    <w:rsid w:val="779E2D95"/>
    <w:rsid w:val="77A28CEA"/>
    <w:rsid w:val="77A3422E"/>
    <w:rsid w:val="77A3AEF8"/>
    <w:rsid w:val="77A550ED"/>
    <w:rsid w:val="77A5B7E0"/>
    <w:rsid w:val="77B00356"/>
    <w:rsid w:val="77B023C8"/>
    <w:rsid w:val="77B454F3"/>
    <w:rsid w:val="77B4BDB4"/>
    <w:rsid w:val="77B5BEB4"/>
    <w:rsid w:val="77B7D856"/>
    <w:rsid w:val="77B96C2D"/>
    <w:rsid w:val="77BFC564"/>
    <w:rsid w:val="77C3C49A"/>
    <w:rsid w:val="77C4AAD1"/>
    <w:rsid w:val="77C623DC"/>
    <w:rsid w:val="77C698A9"/>
    <w:rsid w:val="77C8DC9F"/>
    <w:rsid w:val="77CBC648"/>
    <w:rsid w:val="77D1CA84"/>
    <w:rsid w:val="77D2314A"/>
    <w:rsid w:val="77D2BF89"/>
    <w:rsid w:val="77D63C20"/>
    <w:rsid w:val="77DAD31A"/>
    <w:rsid w:val="77DCE8F1"/>
    <w:rsid w:val="77DD7F3E"/>
    <w:rsid w:val="77E861A1"/>
    <w:rsid w:val="77E986FA"/>
    <w:rsid w:val="77EA23ED"/>
    <w:rsid w:val="77EBA42C"/>
    <w:rsid w:val="77F6E3CB"/>
    <w:rsid w:val="77F9098A"/>
    <w:rsid w:val="77FDB2AB"/>
    <w:rsid w:val="77FE709D"/>
    <w:rsid w:val="7801CBD8"/>
    <w:rsid w:val="7805925D"/>
    <w:rsid w:val="7806A31F"/>
    <w:rsid w:val="780C50FD"/>
    <w:rsid w:val="780F5BCB"/>
    <w:rsid w:val="78133933"/>
    <w:rsid w:val="781404BC"/>
    <w:rsid w:val="781D9857"/>
    <w:rsid w:val="781E6663"/>
    <w:rsid w:val="78201747"/>
    <w:rsid w:val="7822AD7E"/>
    <w:rsid w:val="7822D856"/>
    <w:rsid w:val="7825509A"/>
    <w:rsid w:val="782C0D14"/>
    <w:rsid w:val="78368E2F"/>
    <w:rsid w:val="783788A6"/>
    <w:rsid w:val="783A9AB7"/>
    <w:rsid w:val="783C5104"/>
    <w:rsid w:val="783E26E3"/>
    <w:rsid w:val="7841EE24"/>
    <w:rsid w:val="7844840D"/>
    <w:rsid w:val="7845C84F"/>
    <w:rsid w:val="7847A13F"/>
    <w:rsid w:val="7847D0BA"/>
    <w:rsid w:val="7847E9DD"/>
    <w:rsid w:val="7848D770"/>
    <w:rsid w:val="7849C647"/>
    <w:rsid w:val="784A2313"/>
    <w:rsid w:val="7859B7B5"/>
    <w:rsid w:val="785C4865"/>
    <w:rsid w:val="785DE865"/>
    <w:rsid w:val="7860F29C"/>
    <w:rsid w:val="7861423E"/>
    <w:rsid w:val="78621A04"/>
    <w:rsid w:val="78624CA4"/>
    <w:rsid w:val="7865EB7A"/>
    <w:rsid w:val="78662E26"/>
    <w:rsid w:val="786902E7"/>
    <w:rsid w:val="786D1376"/>
    <w:rsid w:val="786E3DD4"/>
    <w:rsid w:val="7871C588"/>
    <w:rsid w:val="7872A82C"/>
    <w:rsid w:val="7874AFF0"/>
    <w:rsid w:val="787539FA"/>
    <w:rsid w:val="7875B55B"/>
    <w:rsid w:val="787C0296"/>
    <w:rsid w:val="787E57D8"/>
    <w:rsid w:val="7881D2F4"/>
    <w:rsid w:val="7886F02E"/>
    <w:rsid w:val="78962D72"/>
    <w:rsid w:val="7897E01E"/>
    <w:rsid w:val="78997C1F"/>
    <w:rsid w:val="789AE704"/>
    <w:rsid w:val="789B3706"/>
    <w:rsid w:val="789FD855"/>
    <w:rsid w:val="78A39BED"/>
    <w:rsid w:val="78A56B44"/>
    <w:rsid w:val="78AF5CA6"/>
    <w:rsid w:val="78B5BD72"/>
    <w:rsid w:val="78BC8282"/>
    <w:rsid w:val="78BFB811"/>
    <w:rsid w:val="78C2FDFD"/>
    <w:rsid w:val="78C40CE8"/>
    <w:rsid w:val="78C4B3FA"/>
    <w:rsid w:val="78C57E22"/>
    <w:rsid w:val="78C69E44"/>
    <w:rsid w:val="78C72BFF"/>
    <w:rsid w:val="78CF9720"/>
    <w:rsid w:val="78D0CFDF"/>
    <w:rsid w:val="78D0D62A"/>
    <w:rsid w:val="78D1C144"/>
    <w:rsid w:val="78D239DD"/>
    <w:rsid w:val="78D3770F"/>
    <w:rsid w:val="78D5ACD3"/>
    <w:rsid w:val="78D7290D"/>
    <w:rsid w:val="78D7802A"/>
    <w:rsid w:val="78D9D173"/>
    <w:rsid w:val="78DBC036"/>
    <w:rsid w:val="78DE842C"/>
    <w:rsid w:val="78E21A87"/>
    <w:rsid w:val="78E405A5"/>
    <w:rsid w:val="78E48836"/>
    <w:rsid w:val="78E9C7E7"/>
    <w:rsid w:val="78EB44D2"/>
    <w:rsid w:val="78EC8241"/>
    <w:rsid w:val="78EF007F"/>
    <w:rsid w:val="78F1A3F6"/>
    <w:rsid w:val="78F3B269"/>
    <w:rsid w:val="78F6051C"/>
    <w:rsid w:val="78F6FCC2"/>
    <w:rsid w:val="78F7F9E3"/>
    <w:rsid w:val="78FF3DC3"/>
    <w:rsid w:val="79007E22"/>
    <w:rsid w:val="79014700"/>
    <w:rsid w:val="7901D95D"/>
    <w:rsid w:val="7902EBF0"/>
    <w:rsid w:val="7905FAD7"/>
    <w:rsid w:val="79077D53"/>
    <w:rsid w:val="7907D1A3"/>
    <w:rsid w:val="79124C7B"/>
    <w:rsid w:val="79148B17"/>
    <w:rsid w:val="7915692F"/>
    <w:rsid w:val="791970D7"/>
    <w:rsid w:val="791A09FB"/>
    <w:rsid w:val="791A6AF5"/>
    <w:rsid w:val="791B371C"/>
    <w:rsid w:val="791DB5FB"/>
    <w:rsid w:val="791F890C"/>
    <w:rsid w:val="7920CFC2"/>
    <w:rsid w:val="79255528"/>
    <w:rsid w:val="7926A495"/>
    <w:rsid w:val="792A913A"/>
    <w:rsid w:val="792DCA60"/>
    <w:rsid w:val="792DF957"/>
    <w:rsid w:val="7930B1B3"/>
    <w:rsid w:val="7937E524"/>
    <w:rsid w:val="793DC2DA"/>
    <w:rsid w:val="793E5D4B"/>
    <w:rsid w:val="793E9CA0"/>
    <w:rsid w:val="793EC850"/>
    <w:rsid w:val="794124FA"/>
    <w:rsid w:val="79412911"/>
    <w:rsid w:val="794210C9"/>
    <w:rsid w:val="79422171"/>
    <w:rsid w:val="7943C091"/>
    <w:rsid w:val="79446688"/>
    <w:rsid w:val="7945528D"/>
    <w:rsid w:val="7946CEB9"/>
    <w:rsid w:val="7946F510"/>
    <w:rsid w:val="794897BD"/>
    <w:rsid w:val="794C650B"/>
    <w:rsid w:val="795240AB"/>
    <w:rsid w:val="795412D7"/>
    <w:rsid w:val="7959131A"/>
    <w:rsid w:val="7959B3AF"/>
    <w:rsid w:val="795BEE12"/>
    <w:rsid w:val="795EB53C"/>
    <w:rsid w:val="795EB9DA"/>
    <w:rsid w:val="7961C83E"/>
    <w:rsid w:val="7964871E"/>
    <w:rsid w:val="79658D70"/>
    <w:rsid w:val="796FB9B1"/>
    <w:rsid w:val="7970EB0C"/>
    <w:rsid w:val="797288DE"/>
    <w:rsid w:val="7974C1FC"/>
    <w:rsid w:val="7977A00E"/>
    <w:rsid w:val="797D8C57"/>
    <w:rsid w:val="798202DF"/>
    <w:rsid w:val="798227A4"/>
    <w:rsid w:val="79831FDE"/>
    <w:rsid w:val="7985055E"/>
    <w:rsid w:val="79851111"/>
    <w:rsid w:val="79870373"/>
    <w:rsid w:val="798DA9C6"/>
    <w:rsid w:val="798F57DF"/>
    <w:rsid w:val="799063FD"/>
    <w:rsid w:val="799985AA"/>
    <w:rsid w:val="7999FCFF"/>
    <w:rsid w:val="799A5F50"/>
    <w:rsid w:val="799EE628"/>
    <w:rsid w:val="799FB7DE"/>
    <w:rsid w:val="79A43B90"/>
    <w:rsid w:val="79A54577"/>
    <w:rsid w:val="79A54BEF"/>
    <w:rsid w:val="79A7129E"/>
    <w:rsid w:val="79A83B66"/>
    <w:rsid w:val="79AB1EB1"/>
    <w:rsid w:val="79AB9509"/>
    <w:rsid w:val="79ADAD90"/>
    <w:rsid w:val="79B44116"/>
    <w:rsid w:val="79B6D1BD"/>
    <w:rsid w:val="79BAF469"/>
    <w:rsid w:val="79C172A1"/>
    <w:rsid w:val="79C3D10D"/>
    <w:rsid w:val="79C888A6"/>
    <w:rsid w:val="79CCE3DB"/>
    <w:rsid w:val="79CD21BA"/>
    <w:rsid w:val="79D0C5B7"/>
    <w:rsid w:val="79D48B88"/>
    <w:rsid w:val="79D4D9E3"/>
    <w:rsid w:val="79D4E89C"/>
    <w:rsid w:val="79D706BE"/>
    <w:rsid w:val="79D7A17D"/>
    <w:rsid w:val="79DC0F1D"/>
    <w:rsid w:val="79DCCE80"/>
    <w:rsid w:val="79DCE1A3"/>
    <w:rsid w:val="79E1945A"/>
    <w:rsid w:val="79E4FA86"/>
    <w:rsid w:val="79E889D9"/>
    <w:rsid w:val="79EA50BD"/>
    <w:rsid w:val="79EF3AD4"/>
    <w:rsid w:val="79F2320E"/>
    <w:rsid w:val="79F2CE32"/>
    <w:rsid w:val="79F5263C"/>
    <w:rsid w:val="79F5CAD8"/>
    <w:rsid w:val="79F5ED23"/>
    <w:rsid w:val="79F8BEBF"/>
    <w:rsid w:val="79F8C957"/>
    <w:rsid w:val="79F98303"/>
    <w:rsid w:val="79F991B3"/>
    <w:rsid w:val="79FCA671"/>
    <w:rsid w:val="79FD3A03"/>
    <w:rsid w:val="79FEF26B"/>
    <w:rsid w:val="79FF5A80"/>
    <w:rsid w:val="7A042E22"/>
    <w:rsid w:val="7A0757BF"/>
    <w:rsid w:val="7A075CC4"/>
    <w:rsid w:val="7A07C307"/>
    <w:rsid w:val="7A08ECAA"/>
    <w:rsid w:val="7A0EB3A8"/>
    <w:rsid w:val="7A12554C"/>
    <w:rsid w:val="7A12ED4B"/>
    <w:rsid w:val="7A149FD2"/>
    <w:rsid w:val="7A1CD0B3"/>
    <w:rsid w:val="7A2283AA"/>
    <w:rsid w:val="7A237A11"/>
    <w:rsid w:val="7A2622DE"/>
    <w:rsid w:val="7A2AF01F"/>
    <w:rsid w:val="7A2BFA84"/>
    <w:rsid w:val="7A2D2731"/>
    <w:rsid w:val="7A2FA629"/>
    <w:rsid w:val="7A30ED26"/>
    <w:rsid w:val="7A312B37"/>
    <w:rsid w:val="7A319DF9"/>
    <w:rsid w:val="7A352CCF"/>
    <w:rsid w:val="7A3A9111"/>
    <w:rsid w:val="7A3B22AD"/>
    <w:rsid w:val="7A3D340B"/>
    <w:rsid w:val="7A3DE039"/>
    <w:rsid w:val="7A40E07D"/>
    <w:rsid w:val="7A42B6BB"/>
    <w:rsid w:val="7A478562"/>
    <w:rsid w:val="7A4F58B8"/>
    <w:rsid w:val="7A54CF7F"/>
    <w:rsid w:val="7A59DA94"/>
    <w:rsid w:val="7A5A28B2"/>
    <w:rsid w:val="7A62C0B9"/>
    <w:rsid w:val="7A65E748"/>
    <w:rsid w:val="7A672003"/>
    <w:rsid w:val="7A678520"/>
    <w:rsid w:val="7A67CA4C"/>
    <w:rsid w:val="7A68B869"/>
    <w:rsid w:val="7A7007FE"/>
    <w:rsid w:val="7A706F45"/>
    <w:rsid w:val="7A735E63"/>
    <w:rsid w:val="7A750E60"/>
    <w:rsid w:val="7A75A50C"/>
    <w:rsid w:val="7A7889C7"/>
    <w:rsid w:val="7A7A3720"/>
    <w:rsid w:val="7A7AA5DE"/>
    <w:rsid w:val="7A7B1162"/>
    <w:rsid w:val="7A865994"/>
    <w:rsid w:val="7A891101"/>
    <w:rsid w:val="7A8CDB91"/>
    <w:rsid w:val="7A92D658"/>
    <w:rsid w:val="7A96E1FC"/>
    <w:rsid w:val="7A97D97A"/>
    <w:rsid w:val="7A985FAA"/>
    <w:rsid w:val="7A99EC2A"/>
    <w:rsid w:val="7A9A4B98"/>
    <w:rsid w:val="7A9E9715"/>
    <w:rsid w:val="7AA29CDF"/>
    <w:rsid w:val="7AA5D624"/>
    <w:rsid w:val="7AA62A4B"/>
    <w:rsid w:val="7AA7AA30"/>
    <w:rsid w:val="7AAD1249"/>
    <w:rsid w:val="7AB04114"/>
    <w:rsid w:val="7AB1952A"/>
    <w:rsid w:val="7AB4B75B"/>
    <w:rsid w:val="7ABE5F27"/>
    <w:rsid w:val="7ABE63CD"/>
    <w:rsid w:val="7AC0534F"/>
    <w:rsid w:val="7AC23435"/>
    <w:rsid w:val="7AC48CF1"/>
    <w:rsid w:val="7AC529CE"/>
    <w:rsid w:val="7AC62EB9"/>
    <w:rsid w:val="7AC65D41"/>
    <w:rsid w:val="7AC8E143"/>
    <w:rsid w:val="7ACA1069"/>
    <w:rsid w:val="7ACB5810"/>
    <w:rsid w:val="7AD33C94"/>
    <w:rsid w:val="7AD5FFF9"/>
    <w:rsid w:val="7AD66CEE"/>
    <w:rsid w:val="7AD8163B"/>
    <w:rsid w:val="7ADB6EA8"/>
    <w:rsid w:val="7ADF7674"/>
    <w:rsid w:val="7AE0B5EC"/>
    <w:rsid w:val="7AE323EF"/>
    <w:rsid w:val="7AE6BC67"/>
    <w:rsid w:val="7AEA97C1"/>
    <w:rsid w:val="7AF5EED1"/>
    <w:rsid w:val="7B0037AF"/>
    <w:rsid w:val="7B0051D0"/>
    <w:rsid w:val="7B071D63"/>
    <w:rsid w:val="7B0BB2D3"/>
    <w:rsid w:val="7B105471"/>
    <w:rsid w:val="7B10E4CD"/>
    <w:rsid w:val="7B16E4AB"/>
    <w:rsid w:val="7B1B967C"/>
    <w:rsid w:val="7B1BBB2F"/>
    <w:rsid w:val="7B1F7DD9"/>
    <w:rsid w:val="7B235957"/>
    <w:rsid w:val="7B271EBB"/>
    <w:rsid w:val="7B285222"/>
    <w:rsid w:val="7B2D9026"/>
    <w:rsid w:val="7B2E1B11"/>
    <w:rsid w:val="7B31087C"/>
    <w:rsid w:val="7B31AB58"/>
    <w:rsid w:val="7B31D861"/>
    <w:rsid w:val="7B33AD67"/>
    <w:rsid w:val="7B34FA54"/>
    <w:rsid w:val="7B3C8995"/>
    <w:rsid w:val="7B3D842C"/>
    <w:rsid w:val="7B3FB64D"/>
    <w:rsid w:val="7B42E431"/>
    <w:rsid w:val="7B47AC5F"/>
    <w:rsid w:val="7B498354"/>
    <w:rsid w:val="7B4B15B8"/>
    <w:rsid w:val="7B5B7ADD"/>
    <w:rsid w:val="7B5B9F0C"/>
    <w:rsid w:val="7B5E72D8"/>
    <w:rsid w:val="7B606766"/>
    <w:rsid w:val="7B657602"/>
    <w:rsid w:val="7B6618E0"/>
    <w:rsid w:val="7B6BE927"/>
    <w:rsid w:val="7B6C7B74"/>
    <w:rsid w:val="7B6CBCCA"/>
    <w:rsid w:val="7B6E155C"/>
    <w:rsid w:val="7B70E1F1"/>
    <w:rsid w:val="7B72519C"/>
    <w:rsid w:val="7B740228"/>
    <w:rsid w:val="7B7470C6"/>
    <w:rsid w:val="7B74B870"/>
    <w:rsid w:val="7B78A58C"/>
    <w:rsid w:val="7B78CAB9"/>
    <w:rsid w:val="7B7B37E6"/>
    <w:rsid w:val="7B7BC106"/>
    <w:rsid w:val="7B7BD7E2"/>
    <w:rsid w:val="7B7D789E"/>
    <w:rsid w:val="7B80A132"/>
    <w:rsid w:val="7B896AAE"/>
    <w:rsid w:val="7B8F5AFA"/>
    <w:rsid w:val="7B912ABB"/>
    <w:rsid w:val="7B93A866"/>
    <w:rsid w:val="7B985609"/>
    <w:rsid w:val="7B9B001D"/>
    <w:rsid w:val="7B9CE7A7"/>
    <w:rsid w:val="7BA24423"/>
    <w:rsid w:val="7BA27585"/>
    <w:rsid w:val="7BA4DBF8"/>
    <w:rsid w:val="7BA50AC9"/>
    <w:rsid w:val="7BA62534"/>
    <w:rsid w:val="7BA95016"/>
    <w:rsid w:val="7BAAF4E4"/>
    <w:rsid w:val="7BABF407"/>
    <w:rsid w:val="7BACBE19"/>
    <w:rsid w:val="7BB1B84B"/>
    <w:rsid w:val="7BB1FFD8"/>
    <w:rsid w:val="7BB289B4"/>
    <w:rsid w:val="7BB36C09"/>
    <w:rsid w:val="7BBB4AF5"/>
    <w:rsid w:val="7BBC74B1"/>
    <w:rsid w:val="7BBCEFBE"/>
    <w:rsid w:val="7BBF1E54"/>
    <w:rsid w:val="7BBFC38B"/>
    <w:rsid w:val="7BC21A5F"/>
    <w:rsid w:val="7BC31B56"/>
    <w:rsid w:val="7BC3FB6E"/>
    <w:rsid w:val="7BC8B49E"/>
    <w:rsid w:val="7BCC6CC9"/>
    <w:rsid w:val="7BCCC4C6"/>
    <w:rsid w:val="7BCD0296"/>
    <w:rsid w:val="7BCDCE34"/>
    <w:rsid w:val="7BD0FD29"/>
    <w:rsid w:val="7BD6638F"/>
    <w:rsid w:val="7BD7EA01"/>
    <w:rsid w:val="7BD87A16"/>
    <w:rsid w:val="7BD8B8C7"/>
    <w:rsid w:val="7BDB201D"/>
    <w:rsid w:val="7BDB3E48"/>
    <w:rsid w:val="7BDEEE7D"/>
    <w:rsid w:val="7BDEF9C8"/>
    <w:rsid w:val="7BE0020B"/>
    <w:rsid w:val="7BE4003D"/>
    <w:rsid w:val="7BE7ECC8"/>
    <w:rsid w:val="7BED1C9A"/>
    <w:rsid w:val="7BEF2A82"/>
    <w:rsid w:val="7BF018D8"/>
    <w:rsid w:val="7BF20B0E"/>
    <w:rsid w:val="7BF5C197"/>
    <w:rsid w:val="7BF8CAB0"/>
    <w:rsid w:val="7C063BC3"/>
    <w:rsid w:val="7C115F2C"/>
    <w:rsid w:val="7C14C204"/>
    <w:rsid w:val="7C1B9180"/>
    <w:rsid w:val="7C23E233"/>
    <w:rsid w:val="7C29144E"/>
    <w:rsid w:val="7C29E6DC"/>
    <w:rsid w:val="7C2B6558"/>
    <w:rsid w:val="7C2F0DE5"/>
    <w:rsid w:val="7C30220A"/>
    <w:rsid w:val="7C3BFF6B"/>
    <w:rsid w:val="7C3DE4FB"/>
    <w:rsid w:val="7C3F523A"/>
    <w:rsid w:val="7C400217"/>
    <w:rsid w:val="7C41ADE1"/>
    <w:rsid w:val="7C44B65C"/>
    <w:rsid w:val="7C469CB9"/>
    <w:rsid w:val="7C51B44C"/>
    <w:rsid w:val="7C540CE7"/>
    <w:rsid w:val="7C55BB0C"/>
    <w:rsid w:val="7C56E407"/>
    <w:rsid w:val="7C58BFC1"/>
    <w:rsid w:val="7C5A28FB"/>
    <w:rsid w:val="7C5BE1EF"/>
    <w:rsid w:val="7C5FA265"/>
    <w:rsid w:val="7C640184"/>
    <w:rsid w:val="7C6B7BD2"/>
    <w:rsid w:val="7C6C6CB4"/>
    <w:rsid w:val="7C6C8DAC"/>
    <w:rsid w:val="7C6E35D8"/>
    <w:rsid w:val="7C6F7AC8"/>
    <w:rsid w:val="7C75C36F"/>
    <w:rsid w:val="7C7CF37B"/>
    <w:rsid w:val="7C81D73A"/>
    <w:rsid w:val="7C841AC3"/>
    <w:rsid w:val="7C8483F2"/>
    <w:rsid w:val="7C89A27D"/>
    <w:rsid w:val="7C8E9B79"/>
    <w:rsid w:val="7C8F7D0A"/>
    <w:rsid w:val="7C90A099"/>
    <w:rsid w:val="7C90F485"/>
    <w:rsid w:val="7C912940"/>
    <w:rsid w:val="7C93170A"/>
    <w:rsid w:val="7C93BD44"/>
    <w:rsid w:val="7C93C4AC"/>
    <w:rsid w:val="7C97B74D"/>
    <w:rsid w:val="7C982B37"/>
    <w:rsid w:val="7C9F8EFF"/>
    <w:rsid w:val="7C9F9D60"/>
    <w:rsid w:val="7CA354F1"/>
    <w:rsid w:val="7CA582FD"/>
    <w:rsid w:val="7CA6A373"/>
    <w:rsid w:val="7CA81FCE"/>
    <w:rsid w:val="7CAD3641"/>
    <w:rsid w:val="7CADBDA8"/>
    <w:rsid w:val="7CADFB54"/>
    <w:rsid w:val="7CB5CEEA"/>
    <w:rsid w:val="7CB6661B"/>
    <w:rsid w:val="7CBD20F4"/>
    <w:rsid w:val="7CC00714"/>
    <w:rsid w:val="7CC3B11C"/>
    <w:rsid w:val="7CC4355A"/>
    <w:rsid w:val="7CC4BCE6"/>
    <w:rsid w:val="7CC5263F"/>
    <w:rsid w:val="7CC5311D"/>
    <w:rsid w:val="7CC79AFD"/>
    <w:rsid w:val="7CCB05B6"/>
    <w:rsid w:val="7CCC140D"/>
    <w:rsid w:val="7CCDCC16"/>
    <w:rsid w:val="7CCEFA43"/>
    <w:rsid w:val="7CD18F18"/>
    <w:rsid w:val="7CD235DC"/>
    <w:rsid w:val="7CD53C82"/>
    <w:rsid w:val="7CD63F7A"/>
    <w:rsid w:val="7CD780C5"/>
    <w:rsid w:val="7CDCB014"/>
    <w:rsid w:val="7CDE6481"/>
    <w:rsid w:val="7CE249FB"/>
    <w:rsid w:val="7CE3C1E2"/>
    <w:rsid w:val="7CE6BEE7"/>
    <w:rsid w:val="7CE793B3"/>
    <w:rsid w:val="7CEA0184"/>
    <w:rsid w:val="7CEE5B49"/>
    <w:rsid w:val="7CEEA432"/>
    <w:rsid w:val="7CEFB5C3"/>
    <w:rsid w:val="7CF4B80D"/>
    <w:rsid w:val="7CF6FA4B"/>
    <w:rsid w:val="7CF7ABCA"/>
    <w:rsid w:val="7CFD299A"/>
    <w:rsid w:val="7D0001C2"/>
    <w:rsid w:val="7D00FED2"/>
    <w:rsid w:val="7D061250"/>
    <w:rsid w:val="7D078511"/>
    <w:rsid w:val="7D0991AC"/>
    <w:rsid w:val="7D09D1A6"/>
    <w:rsid w:val="7D0AA491"/>
    <w:rsid w:val="7D0B50F4"/>
    <w:rsid w:val="7D105BE4"/>
    <w:rsid w:val="7D10D70B"/>
    <w:rsid w:val="7D162795"/>
    <w:rsid w:val="7D1C24A9"/>
    <w:rsid w:val="7D1DBFE6"/>
    <w:rsid w:val="7D1F796F"/>
    <w:rsid w:val="7D24C112"/>
    <w:rsid w:val="7D280140"/>
    <w:rsid w:val="7D2B15AC"/>
    <w:rsid w:val="7D32DC25"/>
    <w:rsid w:val="7D3A3048"/>
    <w:rsid w:val="7D3D7D5F"/>
    <w:rsid w:val="7D4133F5"/>
    <w:rsid w:val="7D44D2F2"/>
    <w:rsid w:val="7D480525"/>
    <w:rsid w:val="7D4930FF"/>
    <w:rsid w:val="7D4E1F81"/>
    <w:rsid w:val="7D52CAAD"/>
    <w:rsid w:val="7D5B4B1F"/>
    <w:rsid w:val="7D5B6032"/>
    <w:rsid w:val="7D5D2326"/>
    <w:rsid w:val="7D5E3F7F"/>
    <w:rsid w:val="7D5E9A94"/>
    <w:rsid w:val="7D5ECFB0"/>
    <w:rsid w:val="7D618991"/>
    <w:rsid w:val="7D62DF61"/>
    <w:rsid w:val="7D707B2F"/>
    <w:rsid w:val="7D70D77F"/>
    <w:rsid w:val="7D714F05"/>
    <w:rsid w:val="7D7384C6"/>
    <w:rsid w:val="7D73DBD3"/>
    <w:rsid w:val="7D73E067"/>
    <w:rsid w:val="7D7A577D"/>
    <w:rsid w:val="7D815BBC"/>
    <w:rsid w:val="7D873458"/>
    <w:rsid w:val="7D8A0149"/>
    <w:rsid w:val="7D8ADE68"/>
    <w:rsid w:val="7D94A00D"/>
    <w:rsid w:val="7D9D3ADA"/>
    <w:rsid w:val="7D9E5666"/>
    <w:rsid w:val="7D9EE469"/>
    <w:rsid w:val="7D9F1931"/>
    <w:rsid w:val="7D9F4F27"/>
    <w:rsid w:val="7D9F9A10"/>
    <w:rsid w:val="7DA1E349"/>
    <w:rsid w:val="7DA61023"/>
    <w:rsid w:val="7DA82E86"/>
    <w:rsid w:val="7DABC225"/>
    <w:rsid w:val="7DAD2B89"/>
    <w:rsid w:val="7DAF027F"/>
    <w:rsid w:val="7DB13475"/>
    <w:rsid w:val="7DB14157"/>
    <w:rsid w:val="7DB713D5"/>
    <w:rsid w:val="7DB9B160"/>
    <w:rsid w:val="7DBAC6E8"/>
    <w:rsid w:val="7DBC04B3"/>
    <w:rsid w:val="7DBF9979"/>
    <w:rsid w:val="7DC39236"/>
    <w:rsid w:val="7DC50BC8"/>
    <w:rsid w:val="7DC5A1BE"/>
    <w:rsid w:val="7DC944BD"/>
    <w:rsid w:val="7DC9DB90"/>
    <w:rsid w:val="7DCA578A"/>
    <w:rsid w:val="7DCAB32B"/>
    <w:rsid w:val="7DCBF26B"/>
    <w:rsid w:val="7DCD7716"/>
    <w:rsid w:val="7DD0648D"/>
    <w:rsid w:val="7DD70EBA"/>
    <w:rsid w:val="7DDA3AAB"/>
    <w:rsid w:val="7DDAF8F5"/>
    <w:rsid w:val="7DDC5303"/>
    <w:rsid w:val="7DDE996E"/>
    <w:rsid w:val="7DDECE06"/>
    <w:rsid w:val="7DE0AA1F"/>
    <w:rsid w:val="7DE1B615"/>
    <w:rsid w:val="7DE775C5"/>
    <w:rsid w:val="7DEC14FD"/>
    <w:rsid w:val="7DEDEBAE"/>
    <w:rsid w:val="7DEE84DC"/>
    <w:rsid w:val="7DF2C61E"/>
    <w:rsid w:val="7DF47883"/>
    <w:rsid w:val="7DF4C2D0"/>
    <w:rsid w:val="7DF59554"/>
    <w:rsid w:val="7DF6931A"/>
    <w:rsid w:val="7DF6ADEB"/>
    <w:rsid w:val="7DF7A975"/>
    <w:rsid w:val="7DF8D1E1"/>
    <w:rsid w:val="7DFD090F"/>
    <w:rsid w:val="7DFEE870"/>
    <w:rsid w:val="7E036E2B"/>
    <w:rsid w:val="7E088C68"/>
    <w:rsid w:val="7E099682"/>
    <w:rsid w:val="7E0A0A44"/>
    <w:rsid w:val="7E0A63B9"/>
    <w:rsid w:val="7E1003DA"/>
    <w:rsid w:val="7E107044"/>
    <w:rsid w:val="7E108907"/>
    <w:rsid w:val="7E12E208"/>
    <w:rsid w:val="7E188793"/>
    <w:rsid w:val="7E18A2C6"/>
    <w:rsid w:val="7E233A3B"/>
    <w:rsid w:val="7E2444D2"/>
    <w:rsid w:val="7E263D5C"/>
    <w:rsid w:val="7E26A3A9"/>
    <w:rsid w:val="7E273E90"/>
    <w:rsid w:val="7E27F127"/>
    <w:rsid w:val="7E2A7361"/>
    <w:rsid w:val="7E2F39C2"/>
    <w:rsid w:val="7E333D33"/>
    <w:rsid w:val="7E36A9F3"/>
    <w:rsid w:val="7E370014"/>
    <w:rsid w:val="7E373E47"/>
    <w:rsid w:val="7E37F065"/>
    <w:rsid w:val="7E42E3BB"/>
    <w:rsid w:val="7E4A09AC"/>
    <w:rsid w:val="7E4B811B"/>
    <w:rsid w:val="7E4B8B57"/>
    <w:rsid w:val="7E4E1F5C"/>
    <w:rsid w:val="7E4F282E"/>
    <w:rsid w:val="7E521A59"/>
    <w:rsid w:val="7E567A73"/>
    <w:rsid w:val="7E57A8FD"/>
    <w:rsid w:val="7E5A2321"/>
    <w:rsid w:val="7E5F01CC"/>
    <w:rsid w:val="7E657CF7"/>
    <w:rsid w:val="7E68D436"/>
    <w:rsid w:val="7E723486"/>
    <w:rsid w:val="7E73670D"/>
    <w:rsid w:val="7E74AAFE"/>
    <w:rsid w:val="7E760699"/>
    <w:rsid w:val="7E76341D"/>
    <w:rsid w:val="7E76AA5F"/>
    <w:rsid w:val="7E784134"/>
    <w:rsid w:val="7E7D6C8C"/>
    <w:rsid w:val="7E84F8D0"/>
    <w:rsid w:val="7E8A46EF"/>
    <w:rsid w:val="7E8E6A94"/>
    <w:rsid w:val="7E8EDA2F"/>
    <w:rsid w:val="7E8F9A05"/>
    <w:rsid w:val="7E93AAC6"/>
    <w:rsid w:val="7E9BD845"/>
    <w:rsid w:val="7E9CDD5E"/>
    <w:rsid w:val="7EA00C00"/>
    <w:rsid w:val="7EA110FB"/>
    <w:rsid w:val="7EA1924A"/>
    <w:rsid w:val="7EA401C7"/>
    <w:rsid w:val="7EA81BDE"/>
    <w:rsid w:val="7EA85490"/>
    <w:rsid w:val="7EB21FF1"/>
    <w:rsid w:val="7EB2B89F"/>
    <w:rsid w:val="7EB2D51C"/>
    <w:rsid w:val="7EB44A6B"/>
    <w:rsid w:val="7EB62C1D"/>
    <w:rsid w:val="7EB7F1BB"/>
    <w:rsid w:val="7EB910B5"/>
    <w:rsid w:val="7EBCB4B0"/>
    <w:rsid w:val="7EBD0C69"/>
    <w:rsid w:val="7EBFAE65"/>
    <w:rsid w:val="7EC0AF38"/>
    <w:rsid w:val="7EC2BD85"/>
    <w:rsid w:val="7EC38FAC"/>
    <w:rsid w:val="7EC3B1D3"/>
    <w:rsid w:val="7EC3FACF"/>
    <w:rsid w:val="7EC5C36D"/>
    <w:rsid w:val="7EC96B4E"/>
    <w:rsid w:val="7ECA4EAE"/>
    <w:rsid w:val="7ECEBBBA"/>
    <w:rsid w:val="7ED0D0C0"/>
    <w:rsid w:val="7ED10B59"/>
    <w:rsid w:val="7ED33044"/>
    <w:rsid w:val="7ED70CE2"/>
    <w:rsid w:val="7ED789FA"/>
    <w:rsid w:val="7EE2CF4F"/>
    <w:rsid w:val="7EE46CD0"/>
    <w:rsid w:val="7EEA7A13"/>
    <w:rsid w:val="7EEBA45A"/>
    <w:rsid w:val="7EEBDDCD"/>
    <w:rsid w:val="7EF008CD"/>
    <w:rsid w:val="7EF0570B"/>
    <w:rsid w:val="7EF8651C"/>
    <w:rsid w:val="7EF892D7"/>
    <w:rsid w:val="7EFAF6FA"/>
    <w:rsid w:val="7EFF52C3"/>
    <w:rsid w:val="7F0232EA"/>
    <w:rsid w:val="7F0541ED"/>
    <w:rsid w:val="7F09AB94"/>
    <w:rsid w:val="7F0BC840"/>
    <w:rsid w:val="7F0C9FFB"/>
    <w:rsid w:val="7F129C09"/>
    <w:rsid w:val="7F1BEF41"/>
    <w:rsid w:val="7F2D59DD"/>
    <w:rsid w:val="7F31EBB1"/>
    <w:rsid w:val="7F323817"/>
    <w:rsid w:val="7F34F37F"/>
    <w:rsid w:val="7F385F46"/>
    <w:rsid w:val="7F388AE4"/>
    <w:rsid w:val="7F388CE9"/>
    <w:rsid w:val="7F3B8DBB"/>
    <w:rsid w:val="7F3BA846"/>
    <w:rsid w:val="7F3D06F1"/>
    <w:rsid w:val="7F3FCE63"/>
    <w:rsid w:val="7F406A11"/>
    <w:rsid w:val="7F45B094"/>
    <w:rsid w:val="7F4B7502"/>
    <w:rsid w:val="7F4F3FEA"/>
    <w:rsid w:val="7F5216FA"/>
    <w:rsid w:val="7F525FCE"/>
    <w:rsid w:val="7F531D26"/>
    <w:rsid w:val="7F5597D8"/>
    <w:rsid w:val="7F5A4A52"/>
    <w:rsid w:val="7F5D4A6E"/>
    <w:rsid w:val="7F5EB84D"/>
    <w:rsid w:val="7F604FC9"/>
    <w:rsid w:val="7F62041A"/>
    <w:rsid w:val="7F66A871"/>
    <w:rsid w:val="7F68A874"/>
    <w:rsid w:val="7F6A4660"/>
    <w:rsid w:val="7F6E27B5"/>
    <w:rsid w:val="7F6E71F5"/>
    <w:rsid w:val="7F7179D8"/>
    <w:rsid w:val="7F73C038"/>
    <w:rsid w:val="7F747E7F"/>
    <w:rsid w:val="7F74B3DE"/>
    <w:rsid w:val="7F79ED37"/>
    <w:rsid w:val="7F7B5CFC"/>
    <w:rsid w:val="7F7BA1FC"/>
    <w:rsid w:val="7F806980"/>
    <w:rsid w:val="7F887357"/>
    <w:rsid w:val="7F8D4576"/>
    <w:rsid w:val="7F8E0F30"/>
    <w:rsid w:val="7F938940"/>
    <w:rsid w:val="7F941C2A"/>
    <w:rsid w:val="7F952A34"/>
    <w:rsid w:val="7F97215B"/>
    <w:rsid w:val="7F9934CE"/>
    <w:rsid w:val="7FA04507"/>
    <w:rsid w:val="7FA07338"/>
    <w:rsid w:val="7FA1FB12"/>
    <w:rsid w:val="7FA24B3B"/>
    <w:rsid w:val="7FA26E16"/>
    <w:rsid w:val="7FA5EB60"/>
    <w:rsid w:val="7FAC872D"/>
    <w:rsid w:val="7FACC229"/>
    <w:rsid w:val="7FACFEBE"/>
    <w:rsid w:val="7FAE7B65"/>
    <w:rsid w:val="7FAF517E"/>
    <w:rsid w:val="7FB3C13C"/>
    <w:rsid w:val="7FB7C3C9"/>
    <w:rsid w:val="7FBF87A2"/>
    <w:rsid w:val="7FC2BE25"/>
    <w:rsid w:val="7FC45423"/>
    <w:rsid w:val="7FC57777"/>
    <w:rsid w:val="7FC78625"/>
    <w:rsid w:val="7FCABEAC"/>
    <w:rsid w:val="7FCC5B59"/>
    <w:rsid w:val="7FCE9AC4"/>
    <w:rsid w:val="7FD3624E"/>
    <w:rsid w:val="7FD68078"/>
    <w:rsid w:val="7FD7BFD3"/>
    <w:rsid w:val="7FDADB83"/>
    <w:rsid w:val="7FDD11E6"/>
    <w:rsid w:val="7FE56E2B"/>
    <w:rsid w:val="7FE59ED7"/>
    <w:rsid w:val="7FE77E85"/>
    <w:rsid w:val="7FE90BCF"/>
    <w:rsid w:val="7FE9B642"/>
    <w:rsid w:val="7FEB2DFB"/>
    <w:rsid w:val="7FEC0F68"/>
    <w:rsid w:val="7FEC4ED6"/>
    <w:rsid w:val="7FEE598F"/>
    <w:rsid w:val="7FEF5E1C"/>
    <w:rsid w:val="7FEFBD54"/>
    <w:rsid w:val="7FF7807A"/>
    <w:rsid w:val="7FF82B86"/>
    <w:rsid w:val="7FFABD9A"/>
    <w:rsid w:val="7FFD9F5F"/>
    <w:rsid w:val="7FFEEA59"/>
    <w:rsid w:val="7FFF9E6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0C90D3"/>
  <w15:docId w15:val="{221439A8-3913-47E6-84A6-005A4C940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Times New Roman" w:hAnsi="Cambria"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08DA"/>
    <w:rPr>
      <w:rFonts w:ascii="Arial" w:hAnsi="Arial"/>
      <w:szCs w:val="22"/>
      <w:lang w:val="en-US" w:eastAsia="en-US"/>
    </w:rPr>
  </w:style>
  <w:style w:type="paragraph" w:styleId="Overskrift1">
    <w:name w:val="heading 1"/>
    <w:basedOn w:val="Normal"/>
    <w:next w:val="Normal"/>
    <w:link w:val="Overskrift1Tegn"/>
    <w:autoRedefine/>
    <w:uiPriority w:val="9"/>
    <w:qFormat/>
    <w:rsid w:val="00542FD5"/>
    <w:pPr>
      <w:keepNext/>
      <w:keepLines/>
      <w:pBdr>
        <w:bottom w:val="single" w:sz="8" w:space="1" w:color="A6A6A6" w:themeColor="background1" w:themeShade="A6"/>
      </w:pBdr>
      <w:spacing w:before="360"/>
      <w:outlineLvl w:val="0"/>
    </w:pPr>
    <w:rPr>
      <w:rFonts w:eastAsiaTheme="minorEastAsia" w:cs="Arial"/>
      <w:b/>
      <w:bCs/>
      <w:sz w:val="28"/>
      <w:szCs w:val="32"/>
      <w:lang w:val="nb-NO" w:eastAsia="nb-NO"/>
    </w:rPr>
  </w:style>
  <w:style w:type="paragraph" w:styleId="Overskrift2">
    <w:name w:val="heading 2"/>
    <w:basedOn w:val="Normal"/>
    <w:next w:val="Normal"/>
    <w:link w:val="Overskrift2Tegn"/>
    <w:autoRedefine/>
    <w:qFormat/>
    <w:rsid w:val="00B709E8"/>
    <w:pPr>
      <w:keepNext/>
      <w:keepLines/>
      <w:spacing w:before="60" w:after="120"/>
      <w:ind w:left="709"/>
      <w:outlineLvl w:val="1"/>
    </w:pPr>
    <w:rPr>
      <w:rFonts w:eastAsiaTheme="minorEastAsia" w:cs="Arial"/>
      <w:sz w:val="28"/>
      <w:szCs w:val="28"/>
      <w:lang w:val="nb-NO" w:eastAsia="nb-NO"/>
    </w:rPr>
  </w:style>
  <w:style w:type="paragraph" w:styleId="Overskrift3">
    <w:name w:val="heading 3"/>
    <w:basedOn w:val="Normal"/>
    <w:next w:val="Normal"/>
    <w:link w:val="Overskrift3Tegn"/>
    <w:autoRedefine/>
    <w:uiPriority w:val="99"/>
    <w:qFormat/>
    <w:rsid w:val="001D0ED8"/>
    <w:pPr>
      <w:keepNext/>
      <w:spacing w:before="60" w:after="120"/>
      <w:ind w:left="720" w:hanging="720"/>
      <w:outlineLvl w:val="2"/>
    </w:pPr>
    <w:rPr>
      <w:rFonts w:eastAsia="Arial" w:cs="Cambria Math"/>
      <w:sz w:val="24"/>
      <w:szCs w:val="24"/>
      <w:lang w:val="nb-NO" w:eastAsia="nb-NO"/>
    </w:rPr>
  </w:style>
  <w:style w:type="paragraph" w:styleId="Overskrift4">
    <w:name w:val="heading 4"/>
    <w:basedOn w:val="Normal"/>
    <w:next w:val="Normal"/>
    <w:link w:val="Overskrift4Tegn"/>
    <w:autoRedefine/>
    <w:uiPriority w:val="99"/>
    <w:qFormat/>
    <w:rsid w:val="00E01994"/>
    <w:pPr>
      <w:keepNext/>
      <w:spacing w:before="60" w:after="60"/>
      <w:outlineLvl w:val="3"/>
    </w:pPr>
    <w:rPr>
      <w:rFonts w:eastAsia="Arial" w:cs="Arial"/>
      <w:szCs w:val="20"/>
      <w:lang w:val="nb-NO"/>
    </w:rPr>
  </w:style>
  <w:style w:type="paragraph" w:styleId="Overskrift5">
    <w:name w:val="heading 5"/>
    <w:basedOn w:val="Normal"/>
    <w:next w:val="Normal"/>
    <w:link w:val="Overskrift5Tegn"/>
    <w:autoRedefine/>
    <w:uiPriority w:val="99"/>
    <w:qFormat/>
    <w:rsid w:val="00D64254"/>
    <w:pPr>
      <w:keepNext/>
      <w:numPr>
        <w:ilvl w:val="4"/>
        <w:numId w:val="19"/>
      </w:numPr>
      <w:spacing w:before="60" w:after="60"/>
      <w:outlineLvl w:val="4"/>
    </w:pPr>
    <w:rPr>
      <w:i/>
      <w:sz w:val="22"/>
    </w:rPr>
  </w:style>
  <w:style w:type="paragraph" w:styleId="Overskrift6">
    <w:name w:val="heading 6"/>
    <w:basedOn w:val="Normal"/>
    <w:next w:val="Normal"/>
    <w:link w:val="Overskrift6Tegn"/>
    <w:autoRedefine/>
    <w:uiPriority w:val="99"/>
    <w:qFormat/>
    <w:rsid w:val="00D64254"/>
    <w:pPr>
      <w:keepNext/>
      <w:numPr>
        <w:ilvl w:val="5"/>
        <w:numId w:val="19"/>
      </w:numPr>
      <w:spacing w:after="60"/>
      <w:outlineLvl w:val="5"/>
    </w:pPr>
    <w:rPr>
      <w:szCs w:val="20"/>
    </w:rPr>
  </w:style>
  <w:style w:type="paragraph" w:styleId="Overskrift7">
    <w:name w:val="heading 7"/>
    <w:basedOn w:val="Normal"/>
    <w:next w:val="Normal"/>
    <w:link w:val="Overskrift7Tegn"/>
    <w:uiPriority w:val="9"/>
    <w:unhideWhenUsed/>
    <w:qFormat/>
    <w:rsid w:val="00D64254"/>
    <w:pPr>
      <w:keepNext/>
      <w:keepLines/>
      <w:numPr>
        <w:ilvl w:val="6"/>
        <w:numId w:val="19"/>
      </w:numPr>
      <w:spacing w:before="200" w:line="276" w:lineRule="auto"/>
      <w:outlineLvl w:val="6"/>
    </w:pPr>
    <w:rPr>
      <w:rFonts w:ascii="Cambria" w:hAnsi="Cambria"/>
      <w:i/>
      <w:iCs/>
      <w:color w:val="404040"/>
      <w:sz w:val="22"/>
      <w:lang w:val="nb-NO"/>
    </w:rPr>
  </w:style>
  <w:style w:type="paragraph" w:styleId="Overskrift8">
    <w:name w:val="heading 8"/>
    <w:basedOn w:val="Normal"/>
    <w:next w:val="Normal"/>
    <w:link w:val="Overskrift8Tegn"/>
    <w:uiPriority w:val="9"/>
    <w:unhideWhenUsed/>
    <w:qFormat/>
    <w:rsid w:val="00D64254"/>
    <w:pPr>
      <w:keepNext/>
      <w:keepLines/>
      <w:numPr>
        <w:ilvl w:val="7"/>
        <w:numId w:val="19"/>
      </w:numPr>
      <w:spacing w:before="200" w:line="276" w:lineRule="auto"/>
      <w:outlineLvl w:val="7"/>
    </w:pPr>
    <w:rPr>
      <w:rFonts w:ascii="Cambria" w:hAnsi="Cambria"/>
      <w:color w:val="404040"/>
      <w:szCs w:val="20"/>
      <w:lang w:val="nb-NO"/>
    </w:rPr>
  </w:style>
  <w:style w:type="paragraph" w:styleId="Overskrift9">
    <w:name w:val="heading 9"/>
    <w:basedOn w:val="Normal"/>
    <w:next w:val="Normal"/>
    <w:link w:val="Overskrift9Tegn"/>
    <w:uiPriority w:val="9"/>
    <w:unhideWhenUsed/>
    <w:qFormat/>
    <w:rsid w:val="00D64254"/>
    <w:pPr>
      <w:keepNext/>
      <w:keepLines/>
      <w:numPr>
        <w:ilvl w:val="8"/>
        <w:numId w:val="19"/>
      </w:numPr>
      <w:spacing w:before="200" w:line="276" w:lineRule="auto"/>
      <w:outlineLvl w:val="8"/>
    </w:pPr>
    <w:rPr>
      <w:rFonts w:ascii="Cambria" w:hAnsi="Cambria"/>
      <w:i/>
      <w:iCs/>
      <w:color w:val="404040"/>
      <w:szCs w:val="20"/>
      <w:lang w:val="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542FD5"/>
    <w:rPr>
      <w:rFonts w:ascii="Arial" w:eastAsiaTheme="minorEastAsia" w:hAnsi="Arial" w:cs="Arial"/>
      <w:b/>
      <w:bCs/>
      <w:sz w:val="28"/>
      <w:szCs w:val="32"/>
    </w:rPr>
  </w:style>
  <w:style w:type="character" w:customStyle="1" w:styleId="Overskrift2Tegn">
    <w:name w:val="Overskrift 2 Tegn"/>
    <w:basedOn w:val="Standardskriftforavsnitt"/>
    <w:link w:val="Overskrift2"/>
    <w:rsid w:val="00B709E8"/>
    <w:rPr>
      <w:rFonts w:ascii="Arial" w:eastAsiaTheme="minorEastAsia" w:hAnsi="Arial" w:cs="Arial"/>
      <w:sz w:val="28"/>
      <w:szCs w:val="28"/>
    </w:rPr>
  </w:style>
  <w:style w:type="character" w:customStyle="1" w:styleId="Overskrift3Tegn">
    <w:name w:val="Overskrift 3 Tegn"/>
    <w:basedOn w:val="Standardskriftforavsnitt"/>
    <w:link w:val="Overskrift3"/>
    <w:uiPriority w:val="99"/>
    <w:rsid w:val="001D0ED8"/>
    <w:rPr>
      <w:rFonts w:ascii="Arial" w:eastAsia="Arial" w:hAnsi="Arial" w:cs="Cambria Math"/>
      <w:sz w:val="24"/>
      <w:szCs w:val="24"/>
    </w:rPr>
  </w:style>
  <w:style w:type="character" w:customStyle="1" w:styleId="Overskrift4Tegn">
    <w:name w:val="Overskrift 4 Tegn"/>
    <w:basedOn w:val="Standardskriftforavsnitt"/>
    <w:link w:val="Overskrift4"/>
    <w:uiPriority w:val="99"/>
    <w:rsid w:val="00E01994"/>
    <w:rPr>
      <w:rFonts w:ascii="Arial" w:eastAsia="Arial" w:hAnsi="Arial" w:cs="Arial"/>
      <w:lang w:eastAsia="en-US"/>
    </w:rPr>
  </w:style>
  <w:style w:type="character" w:customStyle="1" w:styleId="Overskrift5Tegn">
    <w:name w:val="Overskrift 5 Tegn"/>
    <w:basedOn w:val="Standardskriftforavsnitt"/>
    <w:link w:val="Overskrift5"/>
    <w:uiPriority w:val="99"/>
    <w:rsid w:val="007253E6"/>
    <w:rPr>
      <w:rFonts w:ascii="Arial" w:hAnsi="Arial"/>
      <w:i/>
      <w:sz w:val="22"/>
      <w:szCs w:val="22"/>
      <w:lang w:val="en-US" w:eastAsia="en-US"/>
    </w:rPr>
  </w:style>
  <w:style w:type="character" w:customStyle="1" w:styleId="Overskrift6Tegn">
    <w:name w:val="Overskrift 6 Tegn"/>
    <w:basedOn w:val="Standardskriftforavsnitt"/>
    <w:link w:val="Overskrift6"/>
    <w:uiPriority w:val="99"/>
    <w:rsid w:val="007253E6"/>
    <w:rPr>
      <w:rFonts w:ascii="Arial" w:hAnsi="Arial"/>
      <w:lang w:val="en-US" w:eastAsia="en-US"/>
    </w:rPr>
  </w:style>
  <w:style w:type="paragraph" w:customStyle="1" w:styleId="Bakside1">
    <w:name w:val="Bakside 1"/>
    <w:qFormat/>
    <w:rsid w:val="00D64254"/>
    <w:pPr>
      <w:spacing w:before="100" w:beforeAutospacing="1" w:after="100" w:afterAutospacing="1"/>
      <w:ind w:left="113"/>
    </w:pPr>
    <w:rPr>
      <w:rFonts w:ascii="Times New Roman" w:hAnsi="Times New Roman"/>
      <w:color w:val="A6A6A6" w:themeColor="background1" w:themeShade="A6"/>
      <w:sz w:val="200"/>
      <w:szCs w:val="24"/>
    </w:rPr>
  </w:style>
  <w:style w:type="paragraph" w:customStyle="1" w:styleId="Bakside2">
    <w:name w:val="Bakside 2"/>
    <w:basedOn w:val="Normal"/>
    <w:qFormat/>
    <w:rsid w:val="00D64254"/>
    <w:pPr>
      <w:spacing w:before="100" w:beforeAutospacing="1" w:after="100" w:afterAutospacing="1"/>
    </w:pPr>
    <w:rPr>
      <w:rFonts w:cs="Arial"/>
      <w:sz w:val="32"/>
      <w:szCs w:val="28"/>
      <w:lang w:val="nb-NO" w:eastAsia="nb-NO"/>
    </w:rPr>
  </w:style>
  <w:style w:type="paragraph" w:customStyle="1" w:styleId="Bakside3">
    <w:name w:val="Bakside 3"/>
    <w:basedOn w:val="Normal"/>
    <w:qFormat/>
    <w:rsid w:val="00D64254"/>
    <w:pPr>
      <w:spacing w:before="100" w:beforeAutospacing="1" w:after="100" w:afterAutospacing="1"/>
    </w:pPr>
    <w:rPr>
      <w:rFonts w:cs="Arial"/>
      <w:szCs w:val="24"/>
      <w:lang w:val="nb-NO" w:eastAsia="nb-NO"/>
    </w:rPr>
  </w:style>
  <w:style w:type="paragraph" w:styleId="Bunntekst">
    <w:name w:val="footer"/>
    <w:basedOn w:val="Normal"/>
    <w:link w:val="BunntekstTegn"/>
    <w:autoRedefine/>
    <w:uiPriority w:val="99"/>
    <w:qFormat/>
    <w:rsid w:val="00D64254"/>
    <w:pPr>
      <w:tabs>
        <w:tab w:val="right" w:pos="8222"/>
      </w:tabs>
      <w:ind w:left="-851"/>
    </w:pPr>
    <w:rPr>
      <w:sz w:val="18"/>
      <w:szCs w:val="28"/>
    </w:rPr>
  </w:style>
  <w:style w:type="character" w:customStyle="1" w:styleId="BunntekstTegn">
    <w:name w:val="Bunntekst Tegn"/>
    <w:basedOn w:val="Standardskriftforavsnitt"/>
    <w:link w:val="Bunntekst"/>
    <w:uiPriority w:val="99"/>
    <w:rsid w:val="00D64254"/>
    <w:rPr>
      <w:rFonts w:ascii="Arial" w:hAnsi="Arial"/>
      <w:sz w:val="18"/>
      <w:szCs w:val="28"/>
      <w:lang w:val="en-US" w:eastAsia="en-US"/>
    </w:rPr>
  </w:style>
  <w:style w:type="paragraph" w:customStyle="1" w:styleId="Forside1">
    <w:name w:val="Forside 1"/>
    <w:qFormat/>
    <w:rsid w:val="00D64254"/>
    <w:rPr>
      <w:rFonts w:ascii="Times New Roman" w:hAnsi="Times New Roman"/>
      <w:sz w:val="32"/>
      <w:szCs w:val="22"/>
      <w:lang w:val="en-US" w:eastAsia="en-US"/>
    </w:rPr>
  </w:style>
  <w:style w:type="paragraph" w:customStyle="1" w:styleId="Forside2">
    <w:name w:val="Forside 2"/>
    <w:qFormat/>
    <w:rsid w:val="00D64254"/>
    <w:rPr>
      <w:rFonts w:ascii="Times New Roman" w:hAnsi="Times New Roman"/>
      <w:b/>
      <w:sz w:val="36"/>
      <w:szCs w:val="36"/>
      <w:lang w:val="en-US" w:eastAsia="en-US"/>
    </w:rPr>
  </w:style>
  <w:style w:type="character" w:styleId="Fulgthyperkobling">
    <w:name w:val="FollowedHyperlink"/>
    <w:basedOn w:val="Standardskriftforavsnitt"/>
    <w:uiPriority w:val="99"/>
    <w:semiHidden/>
    <w:unhideWhenUsed/>
    <w:rsid w:val="00D64254"/>
    <w:rPr>
      <w:color w:val="800080" w:themeColor="followedHyperlink"/>
      <w:u w:val="single"/>
    </w:rPr>
  </w:style>
  <w:style w:type="character" w:styleId="Hyperkobling">
    <w:name w:val="Hyperlink"/>
    <w:basedOn w:val="Standardskriftforavsnitt"/>
    <w:uiPriority w:val="99"/>
    <w:unhideWhenUsed/>
    <w:rsid w:val="00D64254"/>
    <w:rPr>
      <w:color w:val="0000FF" w:themeColor="hyperlink"/>
      <w:u w:val="single"/>
    </w:rPr>
  </w:style>
  <w:style w:type="paragraph" w:styleId="INNH1">
    <w:name w:val="toc 1"/>
    <w:basedOn w:val="Normal"/>
    <w:next w:val="Normal"/>
    <w:autoRedefine/>
    <w:uiPriority w:val="39"/>
    <w:unhideWhenUsed/>
    <w:rsid w:val="000A6FB4"/>
    <w:pPr>
      <w:tabs>
        <w:tab w:val="left" w:pos="400"/>
        <w:tab w:val="right" w:leader="dot" w:pos="7360"/>
      </w:tabs>
      <w:spacing w:before="240" w:after="120"/>
    </w:pPr>
    <w:rPr>
      <w:rFonts w:asciiTheme="minorHAnsi" w:hAnsiTheme="minorHAnsi" w:cstheme="minorHAnsi"/>
      <w:b/>
      <w:bCs/>
      <w:szCs w:val="20"/>
    </w:rPr>
  </w:style>
  <w:style w:type="paragraph" w:styleId="INNH2">
    <w:name w:val="toc 2"/>
    <w:basedOn w:val="Normal"/>
    <w:next w:val="Normal"/>
    <w:autoRedefine/>
    <w:uiPriority w:val="39"/>
    <w:unhideWhenUsed/>
    <w:rsid w:val="005A7388"/>
    <w:pPr>
      <w:tabs>
        <w:tab w:val="left" w:pos="600"/>
        <w:tab w:val="right" w:leader="dot" w:pos="7361"/>
      </w:tabs>
      <w:spacing w:before="120"/>
      <w:ind w:left="200"/>
    </w:pPr>
    <w:rPr>
      <w:rFonts w:asciiTheme="minorHAnsi" w:hAnsiTheme="minorHAnsi" w:cstheme="minorHAnsi"/>
      <w:i/>
      <w:iCs/>
      <w:szCs w:val="20"/>
    </w:rPr>
  </w:style>
  <w:style w:type="paragraph" w:styleId="INNH3">
    <w:name w:val="toc 3"/>
    <w:basedOn w:val="Normal"/>
    <w:next w:val="Normal"/>
    <w:autoRedefine/>
    <w:uiPriority w:val="39"/>
    <w:unhideWhenUsed/>
    <w:rsid w:val="001C137B"/>
    <w:pPr>
      <w:tabs>
        <w:tab w:val="left" w:pos="1200"/>
        <w:tab w:val="right" w:leader="dot" w:pos="7360"/>
      </w:tabs>
      <w:ind w:left="400"/>
    </w:pPr>
    <w:rPr>
      <w:rFonts w:asciiTheme="minorHAnsi" w:hAnsiTheme="minorHAnsi" w:cstheme="minorHAnsi"/>
      <w:szCs w:val="20"/>
    </w:rPr>
  </w:style>
  <w:style w:type="paragraph" w:styleId="INNH4">
    <w:name w:val="toc 4"/>
    <w:basedOn w:val="Normal"/>
    <w:next w:val="Normal"/>
    <w:autoRedefine/>
    <w:uiPriority w:val="39"/>
    <w:unhideWhenUsed/>
    <w:rsid w:val="00D64254"/>
    <w:pPr>
      <w:ind w:left="600"/>
    </w:pPr>
    <w:rPr>
      <w:rFonts w:asciiTheme="minorHAnsi" w:hAnsiTheme="minorHAnsi" w:cstheme="minorHAnsi"/>
      <w:szCs w:val="20"/>
    </w:rPr>
  </w:style>
  <w:style w:type="paragraph" w:styleId="INNH5">
    <w:name w:val="toc 5"/>
    <w:basedOn w:val="Normal"/>
    <w:next w:val="Normal"/>
    <w:autoRedefine/>
    <w:uiPriority w:val="39"/>
    <w:unhideWhenUsed/>
    <w:rsid w:val="00D64254"/>
    <w:pPr>
      <w:ind w:left="800"/>
    </w:pPr>
    <w:rPr>
      <w:rFonts w:asciiTheme="minorHAnsi" w:hAnsiTheme="minorHAnsi" w:cstheme="minorHAnsi"/>
      <w:szCs w:val="20"/>
    </w:rPr>
  </w:style>
  <w:style w:type="paragraph" w:styleId="INNH6">
    <w:name w:val="toc 6"/>
    <w:basedOn w:val="Normal"/>
    <w:next w:val="Normal"/>
    <w:autoRedefine/>
    <w:uiPriority w:val="39"/>
    <w:unhideWhenUsed/>
    <w:rsid w:val="00D64254"/>
    <w:pPr>
      <w:ind w:left="1000"/>
    </w:pPr>
    <w:rPr>
      <w:rFonts w:asciiTheme="minorHAnsi" w:hAnsiTheme="minorHAnsi" w:cstheme="minorHAnsi"/>
      <w:szCs w:val="20"/>
    </w:rPr>
  </w:style>
  <w:style w:type="paragraph" w:styleId="INNH7">
    <w:name w:val="toc 7"/>
    <w:basedOn w:val="Normal"/>
    <w:next w:val="Normal"/>
    <w:autoRedefine/>
    <w:uiPriority w:val="39"/>
    <w:unhideWhenUsed/>
    <w:rsid w:val="00D64254"/>
    <w:pPr>
      <w:ind w:left="1200"/>
    </w:pPr>
    <w:rPr>
      <w:rFonts w:asciiTheme="minorHAnsi" w:hAnsiTheme="minorHAnsi" w:cstheme="minorHAnsi"/>
      <w:szCs w:val="20"/>
    </w:rPr>
  </w:style>
  <w:style w:type="paragraph" w:styleId="INNH8">
    <w:name w:val="toc 8"/>
    <w:basedOn w:val="Normal"/>
    <w:next w:val="Normal"/>
    <w:autoRedefine/>
    <w:uiPriority w:val="39"/>
    <w:unhideWhenUsed/>
    <w:rsid w:val="00D64254"/>
    <w:pPr>
      <w:ind w:left="1400"/>
    </w:pPr>
    <w:rPr>
      <w:rFonts w:asciiTheme="minorHAnsi" w:hAnsiTheme="minorHAnsi" w:cstheme="minorHAnsi"/>
      <w:szCs w:val="20"/>
    </w:rPr>
  </w:style>
  <w:style w:type="paragraph" w:styleId="INNH9">
    <w:name w:val="toc 9"/>
    <w:basedOn w:val="Normal"/>
    <w:next w:val="Normal"/>
    <w:autoRedefine/>
    <w:uiPriority w:val="39"/>
    <w:unhideWhenUsed/>
    <w:rsid w:val="00D64254"/>
    <w:pPr>
      <w:ind w:left="1600"/>
    </w:pPr>
    <w:rPr>
      <w:rFonts w:asciiTheme="minorHAnsi" w:hAnsiTheme="minorHAnsi" w:cstheme="minorHAnsi"/>
      <w:szCs w:val="20"/>
    </w:rPr>
  </w:style>
  <w:style w:type="paragraph" w:styleId="Listeavsnitt">
    <w:name w:val="List Paragraph"/>
    <w:aliases w:val="Punktmerking"/>
    <w:basedOn w:val="Normal"/>
    <w:link w:val="ListeavsnittTegn"/>
    <w:uiPriority w:val="34"/>
    <w:qFormat/>
    <w:rsid w:val="00D64254"/>
    <w:pPr>
      <w:ind w:left="720"/>
      <w:contextualSpacing/>
    </w:pPr>
  </w:style>
  <w:style w:type="paragraph" w:customStyle="1" w:styleId="Punktliste1">
    <w:name w:val="Punktliste1"/>
    <w:basedOn w:val="Listeavsnitt"/>
    <w:autoRedefine/>
    <w:qFormat/>
    <w:rsid w:val="00D64254"/>
    <w:pPr>
      <w:numPr>
        <w:numId w:val="18"/>
      </w:numPr>
      <w:spacing w:before="40"/>
    </w:pPr>
  </w:style>
  <w:style w:type="paragraph" w:customStyle="1" w:styleId="Tabellnormal">
    <w:name w:val="Tabell normal"/>
    <w:link w:val="TabellnormalTegn"/>
    <w:qFormat/>
    <w:rsid w:val="00D64254"/>
    <w:rPr>
      <w:rFonts w:ascii="Arial" w:hAnsi="Arial"/>
      <w:sz w:val="18"/>
      <w:szCs w:val="22"/>
      <w:lang w:val="en-US" w:eastAsia="en-US"/>
    </w:rPr>
  </w:style>
  <w:style w:type="paragraph" w:customStyle="1" w:styleId="Tabelloverskrift">
    <w:name w:val="Tabell overskrift"/>
    <w:qFormat/>
    <w:rsid w:val="00D64254"/>
    <w:rPr>
      <w:rFonts w:ascii="Arial" w:hAnsi="Arial"/>
      <w:szCs w:val="22"/>
      <w:lang w:val="en-US" w:eastAsia="en-US"/>
    </w:rPr>
  </w:style>
  <w:style w:type="table" w:styleId="Tabellrutenett">
    <w:name w:val="Table Grid"/>
    <w:basedOn w:val="Vanligtabell"/>
    <w:rsid w:val="00D64254"/>
    <w:rPr>
      <w:rFonts w:ascii="TheSansOffice" w:hAnsi="TheSansOffic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telover">
    <w:name w:val="Tittel over"/>
    <w:autoRedefine/>
    <w:qFormat/>
    <w:rsid w:val="005C7EC8"/>
    <w:pPr>
      <w:numPr>
        <w:numId w:val="21"/>
      </w:numPr>
    </w:pPr>
    <w:rPr>
      <w:rFonts w:ascii="Arial" w:hAnsi="Arial"/>
      <w:sz w:val="48"/>
      <w:szCs w:val="24"/>
      <w:lang w:val="en-US" w:eastAsia="en-US"/>
    </w:rPr>
  </w:style>
  <w:style w:type="paragraph" w:customStyle="1" w:styleId="Tittelunder">
    <w:name w:val="Tittel under"/>
    <w:link w:val="TittelunderTegn"/>
    <w:autoRedefine/>
    <w:qFormat/>
    <w:rsid w:val="00D64254"/>
    <w:pPr>
      <w:tabs>
        <w:tab w:val="right" w:pos="8505"/>
      </w:tabs>
      <w:spacing w:before="120"/>
    </w:pPr>
    <w:rPr>
      <w:rFonts w:ascii="Arial" w:hAnsi="Arial"/>
      <w:sz w:val="72"/>
      <w:szCs w:val="36"/>
      <w:lang w:val="en-US" w:eastAsia="en-US"/>
    </w:rPr>
  </w:style>
  <w:style w:type="paragraph" w:customStyle="1" w:styleId="Tittelunder2">
    <w:name w:val="Tittel under2"/>
    <w:basedOn w:val="Tittelover"/>
    <w:qFormat/>
    <w:rsid w:val="00D64254"/>
    <w:pPr>
      <w:jc w:val="right"/>
    </w:pPr>
    <w:rPr>
      <w:sz w:val="24"/>
    </w:rPr>
  </w:style>
  <w:style w:type="paragraph" w:styleId="Topptekst">
    <w:name w:val="header"/>
    <w:basedOn w:val="Normal"/>
    <w:link w:val="TopptekstTegn"/>
    <w:autoRedefine/>
    <w:qFormat/>
    <w:rsid w:val="00D81522"/>
    <w:pPr>
      <w:numPr>
        <w:numId w:val="39"/>
      </w:numPr>
    </w:pPr>
    <w:rPr>
      <w:sz w:val="28"/>
      <w:szCs w:val="28"/>
    </w:rPr>
  </w:style>
  <w:style w:type="character" w:customStyle="1" w:styleId="TopptekstTegn">
    <w:name w:val="Topptekst Tegn"/>
    <w:basedOn w:val="Standardskriftforavsnitt"/>
    <w:link w:val="Topptekst"/>
    <w:rsid w:val="00D81522"/>
    <w:rPr>
      <w:rFonts w:ascii="Arial" w:hAnsi="Arial"/>
      <w:sz w:val="28"/>
      <w:szCs w:val="28"/>
      <w:lang w:val="en-US" w:eastAsia="en-US"/>
    </w:rPr>
  </w:style>
  <w:style w:type="paragraph" w:customStyle="1" w:styleId="Under3">
    <w:name w:val="Under 3"/>
    <w:basedOn w:val="Tittelunder"/>
    <w:link w:val="Under3Tegn"/>
    <w:qFormat/>
    <w:rsid w:val="00D64254"/>
  </w:style>
  <w:style w:type="paragraph" w:styleId="Bobletekst">
    <w:name w:val="Balloon Text"/>
    <w:basedOn w:val="Normal"/>
    <w:link w:val="BobletekstTegn"/>
    <w:uiPriority w:val="99"/>
    <w:semiHidden/>
    <w:unhideWhenUsed/>
    <w:rsid w:val="0016216C"/>
    <w:rPr>
      <w:rFonts w:ascii="Tahoma" w:hAnsi="Tahoma" w:cs="Tahoma"/>
      <w:sz w:val="16"/>
      <w:szCs w:val="16"/>
    </w:rPr>
  </w:style>
  <w:style w:type="character" w:customStyle="1" w:styleId="TittelunderTegn">
    <w:name w:val="Tittel under Tegn"/>
    <w:basedOn w:val="Standardskriftforavsnitt"/>
    <w:link w:val="Tittelunder"/>
    <w:rsid w:val="00D64254"/>
    <w:rPr>
      <w:rFonts w:ascii="Arial" w:hAnsi="Arial"/>
      <w:sz w:val="72"/>
      <w:szCs w:val="36"/>
      <w:lang w:val="en-US" w:eastAsia="en-US"/>
    </w:rPr>
  </w:style>
  <w:style w:type="character" w:customStyle="1" w:styleId="Under3Tegn">
    <w:name w:val="Under 3 Tegn"/>
    <w:basedOn w:val="TittelunderTegn"/>
    <w:link w:val="Under3"/>
    <w:rsid w:val="00D64254"/>
    <w:rPr>
      <w:rFonts w:ascii="Arial" w:hAnsi="Arial"/>
      <w:sz w:val="72"/>
      <w:szCs w:val="36"/>
      <w:lang w:val="en-US" w:eastAsia="en-US"/>
    </w:rPr>
  </w:style>
  <w:style w:type="character" w:customStyle="1" w:styleId="BobletekstTegn">
    <w:name w:val="Bobletekst Tegn"/>
    <w:basedOn w:val="Standardskriftforavsnitt"/>
    <w:link w:val="Bobletekst"/>
    <w:uiPriority w:val="99"/>
    <w:semiHidden/>
    <w:rsid w:val="0016216C"/>
    <w:rPr>
      <w:rFonts w:ascii="Tahoma" w:hAnsi="Tahoma" w:cs="Tahoma"/>
      <w:sz w:val="16"/>
      <w:szCs w:val="16"/>
      <w:lang w:val="en-US" w:eastAsia="en-US"/>
    </w:rPr>
  </w:style>
  <w:style w:type="character" w:customStyle="1" w:styleId="Overskrift7Tegn">
    <w:name w:val="Overskrift 7 Tegn"/>
    <w:basedOn w:val="Standardskriftforavsnitt"/>
    <w:link w:val="Overskrift7"/>
    <w:uiPriority w:val="9"/>
    <w:rsid w:val="00D64254"/>
    <w:rPr>
      <w:i/>
      <w:iCs/>
      <w:color w:val="404040"/>
      <w:sz w:val="22"/>
      <w:szCs w:val="22"/>
      <w:lang w:eastAsia="en-US"/>
    </w:rPr>
  </w:style>
  <w:style w:type="character" w:customStyle="1" w:styleId="Overskrift8Tegn">
    <w:name w:val="Overskrift 8 Tegn"/>
    <w:basedOn w:val="Standardskriftforavsnitt"/>
    <w:link w:val="Overskrift8"/>
    <w:uiPriority w:val="9"/>
    <w:rsid w:val="00D64254"/>
    <w:rPr>
      <w:color w:val="404040"/>
      <w:lang w:eastAsia="en-US"/>
    </w:rPr>
  </w:style>
  <w:style w:type="character" w:customStyle="1" w:styleId="Overskrift9Tegn">
    <w:name w:val="Overskrift 9 Tegn"/>
    <w:basedOn w:val="Standardskriftforavsnitt"/>
    <w:link w:val="Overskrift9"/>
    <w:uiPriority w:val="9"/>
    <w:rsid w:val="00D64254"/>
    <w:rPr>
      <w:i/>
      <w:iCs/>
      <w:color w:val="404040"/>
      <w:lang w:eastAsia="en-US"/>
    </w:rPr>
  </w:style>
  <w:style w:type="paragraph" w:customStyle="1" w:styleId="Tabellpunktliste">
    <w:name w:val="Tabell punktliste"/>
    <w:basedOn w:val="Tabellnormal"/>
    <w:link w:val="TabellpunktlisteTegn"/>
    <w:autoRedefine/>
    <w:qFormat/>
    <w:rsid w:val="00082995"/>
    <w:pPr>
      <w:widowControl w:val="0"/>
    </w:pPr>
    <w:rPr>
      <w:sz w:val="20"/>
      <w:szCs w:val="24"/>
      <w:lang w:val="nb-NO"/>
    </w:rPr>
  </w:style>
  <w:style w:type="character" w:customStyle="1" w:styleId="TabellpunktlisteTegn">
    <w:name w:val="Tabell punktliste Tegn"/>
    <w:basedOn w:val="Standardskriftforavsnitt"/>
    <w:link w:val="Tabellpunktliste"/>
    <w:rsid w:val="00082995"/>
    <w:rPr>
      <w:rFonts w:ascii="Arial" w:hAnsi="Arial"/>
      <w:szCs w:val="24"/>
      <w:lang w:eastAsia="en-US"/>
    </w:rPr>
  </w:style>
  <w:style w:type="character" w:customStyle="1" w:styleId="TabellnormalTegn">
    <w:name w:val="Tabell normal Tegn"/>
    <w:basedOn w:val="Standardskriftforavsnitt"/>
    <w:link w:val="Tabellnormal"/>
    <w:rsid w:val="00D4577F"/>
    <w:rPr>
      <w:rFonts w:ascii="Arial" w:hAnsi="Arial"/>
      <w:sz w:val="18"/>
      <w:szCs w:val="22"/>
      <w:lang w:val="en-US" w:eastAsia="en-US"/>
    </w:rPr>
  </w:style>
  <w:style w:type="paragraph" w:customStyle="1" w:styleId="Grunnleggendeavsnitt">
    <w:name w:val="[Grunnleggende avsnitt]"/>
    <w:basedOn w:val="Normal"/>
    <w:uiPriority w:val="99"/>
    <w:rsid w:val="0016031F"/>
    <w:pPr>
      <w:autoSpaceDE w:val="0"/>
      <w:autoSpaceDN w:val="0"/>
      <w:adjustRightInd w:val="0"/>
      <w:spacing w:line="288" w:lineRule="auto"/>
      <w:textAlignment w:val="center"/>
    </w:pPr>
    <w:rPr>
      <w:rFonts w:ascii="MinionPro-Regular" w:eastAsiaTheme="minorHAnsi" w:hAnsi="MinionPro-Regular" w:cs="MinionPro-Regular"/>
      <w:color w:val="000000"/>
      <w:sz w:val="24"/>
      <w:szCs w:val="24"/>
      <w:lang w:val="nb-NO"/>
    </w:rPr>
  </w:style>
  <w:style w:type="paragraph" w:customStyle="1" w:styleId="Default">
    <w:name w:val="Default"/>
    <w:rsid w:val="00900B6A"/>
    <w:pPr>
      <w:autoSpaceDE w:val="0"/>
      <w:autoSpaceDN w:val="0"/>
      <w:adjustRightInd w:val="0"/>
    </w:pPr>
    <w:rPr>
      <w:rFonts w:ascii="Oslo Sans Office" w:hAnsi="Oslo Sans Office" w:cs="Oslo Sans Office"/>
      <w:color w:val="000000"/>
      <w:sz w:val="24"/>
      <w:szCs w:val="24"/>
    </w:rPr>
  </w:style>
  <w:style w:type="paragraph" w:customStyle="1" w:styleId="Tabelltekst">
    <w:name w:val="Tabelltekst"/>
    <w:rsid w:val="00FB7CFE"/>
    <w:pPr>
      <w:spacing w:before="40" w:after="20"/>
      <w:ind w:left="113"/>
    </w:pPr>
    <w:rPr>
      <w:rFonts w:ascii="Arial" w:hAnsi="Arial"/>
      <w:sz w:val="22"/>
      <w:lang w:eastAsia="en-US"/>
    </w:rPr>
  </w:style>
  <w:style w:type="character" w:customStyle="1" w:styleId="ListeavsnittTegn">
    <w:name w:val="Listeavsnitt Tegn"/>
    <w:aliases w:val="Punktmerking Tegn"/>
    <w:basedOn w:val="Standardskriftforavsnitt"/>
    <w:link w:val="Listeavsnitt"/>
    <w:uiPriority w:val="34"/>
    <w:locked/>
    <w:rsid w:val="00D621CB"/>
    <w:rPr>
      <w:rFonts w:ascii="Arial" w:hAnsi="Arial"/>
      <w:szCs w:val="22"/>
      <w:lang w:val="en-US" w:eastAsia="en-US"/>
    </w:rPr>
  </w:style>
  <w:style w:type="paragraph" w:styleId="Merknadstekst">
    <w:name w:val="annotation text"/>
    <w:basedOn w:val="Normal"/>
    <w:link w:val="MerknadstekstTegn"/>
    <w:unhideWhenUsed/>
    <w:rsid w:val="00BA7F4C"/>
    <w:rPr>
      <w:szCs w:val="20"/>
    </w:rPr>
  </w:style>
  <w:style w:type="character" w:customStyle="1" w:styleId="MerknadstekstTegn">
    <w:name w:val="Merknadstekst Tegn"/>
    <w:basedOn w:val="Standardskriftforavsnitt"/>
    <w:link w:val="Merknadstekst"/>
    <w:rsid w:val="00BA7F4C"/>
    <w:rPr>
      <w:rFonts w:ascii="Arial" w:hAnsi="Arial"/>
      <w:lang w:val="en-US" w:eastAsia="en-US"/>
    </w:rPr>
  </w:style>
  <w:style w:type="character" w:styleId="Merknadsreferanse">
    <w:name w:val="annotation reference"/>
    <w:basedOn w:val="Standardskriftforavsnitt"/>
    <w:unhideWhenUsed/>
    <w:rsid w:val="00BA7F4C"/>
    <w:rPr>
      <w:sz w:val="16"/>
      <w:szCs w:val="16"/>
    </w:rPr>
  </w:style>
  <w:style w:type="character" w:customStyle="1" w:styleId="UnresolvedMention1">
    <w:name w:val="Unresolved Mention1"/>
    <w:basedOn w:val="Standardskriftforavsnitt"/>
    <w:uiPriority w:val="99"/>
    <w:unhideWhenUsed/>
    <w:rsid w:val="00424158"/>
    <w:rPr>
      <w:color w:val="605E5C"/>
      <w:shd w:val="clear" w:color="auto" w:fill="E1DFDD"/>
    </w:rPr>
  </w:style>
  <w:style w:type="table" w:styleId="Listetabell3uthevingsfarge5">
    <w:name w:val="List Table 3 Accent 5"/>
    <w:basedOn w:val="Vanligtabell"/>
    <w:uiPriority w:val="48"/>
    <w:rsid w:val="00441163"/>
    <w:rPr>
      <w:rFonts w:asciiTheme="minorHAnsi" w:eastAsiaTheme="minorHAnsi" w:hAnsiTheme="minorHAnsi" w:cstheme="minorBidi"/>
      <w:sz w:val="22"/>
      <w:szCs w:val="22"/>
      <w:lang w:eastAsia="en-U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styleId="Bildetekst">
    <w:name w:val="caption"/>
    <w:basedOn w:val="Normal"/>
    <w:next w:val="Normal"/>
    <w:uiPriority w:val="35"/>
    <w:unhideWhenUsed/>
    <w:rsid w:val="00441163"/>
    <w:pPr>
      <w:spacing w:after="200"/>
    </w:pPr>
    <w:rPr>
      <w:i/>
      <w:iCs/>
      <w:color w:val="1F497D" w:themeColor="text2"/>
      <w:sz w:val="18"/>
      <w:szCs w:val="18"/>
    </w:rPr>
  </w:style>
  <w:style w:type="paragraph" w:styleId="Kommentaremne">
    <w:name w:val="annotation subject"/>
    <w:basedOn w:val="Merknadstekst"/>
    <w:next w:val="Merknadstekst"/>
    <w:link w:val="KommentaremneTegn"/>
    <w:uiPriority w:val="99"/>
    <w:semiHidden/>
    <w:unhideWhenUsed/>
    <w:rsid w:val="003E6696"/>
    <w:rPr>
      <w:b/>
      <w:bCs/>
    </w:rPr>
  </w:style>
  <w:style w:type="character" w:customStyle="1" w:styleId="KommentaremneTegn">
    <w:name w:val="Kommentaremne Tegn"/>
    <w:basedOn w:val="MerknadstekstTegn"/>
    <w:link w:val="Kommentaremne"/>
    <w:uiPriority w:val="99"/>
    <w:semiHidden/>
    <w:rsid w:val="003E6696"/>
    <w:rPr>
      <w:rFonts w:ascii="Arial" w:hAnsi="Arial"/>
      <w:b/>
      <w:bCs/>
      <w:lang w:val="en-US" w:eastAsia="en-US"/>
    </w:rPr>
  </w:style>
  <w:style w:type="character" w:customStyle="1" w:styleId="Mention1">
    <w:name w:val="Mention1"/>
    <w:basedOn w:val="Standardskriftforavsnitt"/>
    <w:uiPriority w:val="99"/>
    <w:unhideWhenUsed/>
    <w:rsid w:val="00A45D3A"/>
    <w:rPr>
      <w:color w:val="2B579A"/>
      <w:shd w:val="clear" w:color="auto" w:fill="E1DFDD"/>
    </w:rPr>
  </w:style>
  <w:style w:type="character" w:customStyle="1" w:styleId="UnresolvedMention2">
    <w:name w:val="Unresolved Mention2"/>
    <w:basedOn w:val="Standardskriftforavsnitt"/>
    <w:uiPriority w:val="99"/>
    <w:semiHidden/>
    <w:unhideWhenUsed/>
    <w:rsid w:val="005236AC"/>
    <w:rPr>
      <w:color w:val="605E5C"/>
      <w:shd w:val="clear" w:color="auto" w:fill="E1DFDD"/>
    </w:rPr>
  </w:style>
  <w:style w:type="character" w:styleId="Omtale">
    <w:name w:val="Mention"/>
    <w:basedOn w:val="Standardskriftforavsnitt"/>
    <w:uiPriority w:val="99"/>
    <w:unhideWhenUsed/>
    <w:rPr>
      <w:color w:val="2B579A"/>
      <w:shd w:val="clear" w:color="auto" w:fill="E6E6E6"/>
    </w:rPr>
  </w:style>
  <w:style w:type="character" w:styleId="Ulstomtale">
    <w:name w:val="Unresolved Mention"/>
    <w:basedOn w:val="Standardskriftforavsnitt"/>
    <w:uiPriority w:val="99"/>
    <w:unhideWhenUsed/>
    <w:rsid w:val="0015402E"/>
    <w:rPr>
      <w:color w:val="605E5C"/>
      <w:shd w:val="clear" w:color="auto" w:fill="E1DFDD"/>
    </w:rPr>
  </w:style>
  <w:style w:type="character" w:customStyle="1" w:styleId="Mention2">
    <w:name w:val="Mention2"/>
    <w:basedOn w:val="Standardskriftforavsnitt"/>
    <w:uiPriority w:val="99"/>
    <w:unhideWhenUsed/>
    <w:rsid w:val="00D74B92"/>
    <w:rPr>
      <w:color w:val="2B579A"/>
      <w:shd w:val="clear" w:color="auto" w:fill="E6E6E6"/>
    </w:rPr>
  </w:style>
  <w:style w:type="character" w:customStyle="1" w:styleId="UnresolvedMention3">
    <w:name w:val="Unresolved Mention3"/>
    <w:basedOn w:val="Standardskriftforavsnitt"/>
    <w:uiPriority w:val="99"/>
    <w:unhideWhenUsed/>
    <w:rsid w:val="00D74B92"/>
    <w:rPr>
      <w:color w:val="605E5C"/>
      <w:shd w:val="clear" w:color="auto" w:fill="E1DFDD"/>
    </w:rPr>
  </w:style>
  <w:style w:type="paragraph" w:customStyle="1" w:styleId="Style1">
    <w:name w:val="Style1"/>
    <w:basedOn w:val="Overskrift4"/>
    <w:link w:val="Style1Char"/>
    <w:qFormat/>
    <w:rsid w:val="00BE498E"/>
    <w:pPr>
      <w:numPr>
        <w:numId w:val="20"/>
      </w:numPr>
    </w:pPr>
  </w:style>
  <w:style w:type="character" w:customStyle="1" w:styleId="Style1Char">
    <w:name w:val="Style1 Char"/>
    <w:basedOn w:val="Overskrift4Tegn"/>
    <w:link w:val="Style1"/>
    <w:rsid w:val="00BE498E"/>
    <w:rPr>
      <w:rFonts w:ascii="Arial" w:eastAsia="Arial" w:hAnsi="Arial" w:cs="Arial"/>
      <w:lang w:eastAsia="en-US"/>
    </w:rPr>
  </w:style>
  <w:style w:type="paragraph" w:styleId="Overskriftforinnholdsfortegnelse">
    <w:name w:val="TOC Heading"/>
    <w:basedOn w:val="Overskrift1"/>
    <w:next w:val="Normal"/>
    <w:uiPriority w:val="39"/>
    <w:unhideWhenUsed/>
    <w:qFormat/>
    <w:rsid w:val="00387728"/>
    <w:pPr>
      <w:pBdr>
        <w:bottom w:val="none" w:sz="0" w:space="0" w:color="auto"/>
      </w:pBdr>
      <w:spacing w:before="240" w:line="259" w:lineRule="auto"/>
      <w:outlineLvl w:val="9"/>
    </w:pPr>
    <w:rPr>
      <w:rFonts w:asciiTheme="majorHAnsi" w:eastAsiaTheme="majorEastAsia" w:hAnsiTheme="majorHAnsi" w:cstheme="majorBidi"/>
      <w:color w:val="365F91" w:themeColor="accent1" w:themeShade="BF"/>
      <w:sz w:val="32"/>
      <w:lang w:val="en-US" w:eastAsia="en-US"/>
    </w:rPr>
  </w:style>
  <w:style w:type="character" w:customStyle="1" w:styleId="UnresolvedMention30">
    <w:name w:val="Unresolved Mention30"/>
    <w:basedOn w:val="Standardskriftforavsnitt"/>
    <w:uiPriority w:val="99"/>
    <w:unhideWhenUsed/>
    <w:rsid w:val="007F7345"/>
    <w:rPr>
      <w:color w:val="605E5C"/>
      <w:shd w:val="clear" w:color="auto" w:fill="E1DFDD"/>
    </w:rPr>
  </w:style>
  <w:style w:type="character" w:customStyle="1" w:styleId="Mention20">
    <w:name w:val="Mention20"/>
    <w:basedOn w:val="Standardskriftforavsnitt"/>
    <w:uiPriority w:val="99"/>
    <w:unhideWhenUsed/>
    <w:rsid w:val="007F7345"/>
    <w:rPr>
      <w:color w:val="2B579A"/>
      <w:shd w:val="clear" w:color="auto" w:fill="E1DFDD"/>
    </w:rPr>
  </w:style>
  <w:style w:type="paragraph" w:styleId="Revisjon">
    <w:name w:val="Revision"/>
    <w:hidden/>
    <w:uiPriority w:val="99"/>
    <w:semiHidden/>
    <w:rsid w:val="007F7345"/>
    <w:rPr>
      <w:rFonts w:ascii="Arial" w:hAnsi="Arial"/>
      <w:szCs w:val="22"/>
      <w:lang w:eastAsia="en-US"/>
    </w:rPr>
  </w:style>
  <w:style w:type="paragraph" w:customStyle="1" w:styleId="Heading3e">
    <w:name w:val="Heading 3 e"/>
    <w:basedOn w:val="Listeavsnitt"/>
    <w:link w:val="Heading3eChar"/>
    <w:qFormat/>
    <w:rsid w:val="006A0356"/>
    <w:pPr>
      <w:keepNext/>
      <w:numPr>
        <w:ilvl w:val="2"/>
        <w:numId w:val="22"/>
      </w:numPr>
      <w:spacing w:before="60" w:after="120"/>
      <w:outlineLvl w:val="2"/>
    </w:pPr>
    <w:rPr>
      <w:sz w:val="24"/>
      <w:szCs w:val="28"/>
      <w:lang w:val="nb-NO"/>
    </w:rPr>
  </w:style>
  <w:style w:type="character" w:customStyle="1" w:styleId="Heading3eChar">
    <w:name w:val="Heading 3 e Char"/>
    <w:basedOn w:val="ListeavsnittTegn"/>
    <w:link w:val="Heading3e"/>
    <w:rsid w:val="006A0356"/>
    <w:rPr>
      <w:rFonts w:ascii="Arial" w:hAnsi="Arial"/>
      <w:sz w:val="24"/>
      <w:szCs w:val="28"/>
      <w:lang w:val="en-US" w:eastAsia="en-US"/>
    </w:rPr>
  </w:style>
  <w:style w:type="paragraph" w:customStyle="1" w:styleId="Innrykk1">
    <w:name w:val="Innrykk1"/>
    <w:link w:val="Innrykk1Char"/>
    <w:qFormat/>
    <w:rsid w:val="00155963"/>
    <w:pPr>
      <w:spacing w:before="120" w:after="120"/>
      <w:ind w:left="709"/>
    </w:pPr>
    <w:rPr>
      <w:rFonts w:ascii="Arial" w:hAnsi="Arial"/>
      <w:sz w:val="22"/>
      <w:lang w:eastAsia="en-US"/>
    </w:rPr>
  </w:style>
  <w:style w:type="character" w:customStyle="1" w:styleId="Innrykk1Char">
    <w:name w:val="Innrykk1 Char"/>
    <w:basedOn w:val="Standardskriftforavsnitt"/>
    <w:link w:val="Innrykk1"/>
    <w:rsid w:val="00155963"/>
    <w:rPr>
      <w:rFonts w:ascii="Arial" w:hAnsi="Arial"/>
      <w:sz w:val="22"/>
      <w:lang w:eastAsia="en-US"/>
    </w:rPr>
  </w:style>
  <w:style w:type="paragraph" w:styleId="Brdtekstinnrykk">
    <w:name w:val="Body Text Indent"/>
    <w:basedOn w:val="Normal"/>
    <w:link w:val="BrdtekstinnrykkTegn"/>
    <w:uiPriority w:val="99"/>
    <w:rsid w:val="00777368"/>
    <w:pPr>
      <w:ind w:left="567"/>
    </w:pPr>
    <w:rPr>
      <w:rFonts w:eastAsia="Times"/>
      <w:sz w:val="18"/>
      <w:szCs w:val="20"/>
      <w:lang w:val="nb-NO" w:eastAsia="nb-NO"/>
    </w:rPr>
  </w:style>
  <w:style w:type="character" w:customStyle="1" w:styleId="BrdtekstinnrykkTegn">
    <w:name w:val="Brødtekstinnrykk Tegn"/>
    <w:basedOn w:val="Standardskriftforavsnitt"/>
    <w:link w:val="Brdtekstinnrykk"/>
    <w:uiPriority w:val="99"/>
    <w:rsid w:val="00777368"/>
    <w:rPr>
      <w:rFonts w:ascii="Arial" w:eastAsia="Times" w:hAnsi="Arial"/>
      <w:sz w:val="18"/>
    </w:rPr>
  </w:style>
  <w:style w:type="paragraph" w:styleId="Brdtekstinnrykk3">
    <w:name w:val="Body Text Indent 3"/>
    <w:basedOn w:val="Normal"/>
    <w:link w:val="Brdtekstinnrykk3Tegn"/>
    <w:uiPriority w:val="99"/>
    <w:semiHidden/>
    <w:unhideWhenUsed/>
    <w:rsid w:val="00777368"/>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777368"/>
    <w:rPr>
      <w:rFonts w:ascii="Arial" w:hAnsi="Arial"/>
      <w:sz w:val="16"/>
      <w:szCs w:val="16"/>
      <w:lang w:val="en-US" w:eastAsia="en-US"/>
    </w:rPr>
  </w:style>
  <w:style w:type="paragraph" w:styleId="Ingenmellomrom">
    <w:name w:val="No Spacing"/>
    <w:qFormat/>
    <w:rsid w:val="00777368"/>
    <w:rPr>
      <w:rFonts w:ascii="Times" w:eastAsia="Times" w:hAnsi="Times"/>
      <w:sz w:val="24"/>
    </w:rPr>
  </w:style>
  <w:style w:type="paragraph" w:styleId="Brdtekst">
    <w:name w:val="Body Text"/>
    <w:basedOn w:val="Normal"/>
    <w:link w:val="BrdtekstTegn"/>
    <w:uiPriority w:val="99"/>
    <w:semiHidden/>
    <w:unhideWhenUsed/>
    <w:rsid w:val="00777368"/>
    <w:pPr>
      <w:spacing w:after="120"/>
    </w:pPr>
  </w:style>
  <w:style w:type="character" w:customStyle="1" w:styleId="BrdtekstTegn">
    <w:name w:val="Brødtekst Tegn"/>
    <w:basedOn w:val="Standardskriftforavsnitt"/>
    <w:link w:val="Brdtekst"/>
    <w:uiPriority w:val="99"/>
    <w:semiHidden/>
    <w:rsid w:val="00777368"/>
    <w:rPr>
      <w:rFonts w:ascii="Arial" w:hAnsi="Arial"/>
      <w:szCs w:val="22"/>
      <w:lang w:val="en-US" w:eastAsia="en-US"/>
    </w:rPr>
  </w:style>
  <w:style w:type="paragraph" w:customStyle="1" w:styleId="Middelsrutenett1-uthevingsfarge21">
    <w:name w:val="Middels rutenett 1 - uthevingsfarge 21"/>
    <w:basedOn w:val="Normal"/>
    <w:uiPriority w:val="34"/>
    <w:qFormat/>
    <w:rsid w:val="00777368"/>
    <w:pPr>
      <w:ind w:left="720"/>
      <w:contextualSpacing/>
    </w:pPr>
    <w:rPr>
      <w:rFonts w:ascii="Times" w:eastAsia="Times" w:hAnsi="Times"/>
      <w:sz w:val="24"/>
      <w:szCs w:val="20"/>
      <w:lang w:val="nb-NO"/>
    </w:rPr>
  </w:style>
  <w:style w:type="character" w:customStyle="1" w:styleId="cf01">
    <w:name w:val="cf01"/>
    <w:basedOn w:val="Standardskriftforavsnitt"/>
    <w:rsid w:val="0054473C"/>
    <w:rPr>
      <w:rFonts w:ascii="Segoe UI" w:hAnsi="Segoe UI" w:cs="Segoe UI" w:hint="default"/>
      <w:sz w:val="18"/>
      <w:szCs w:val="18"/>
    </w:rPr>
  </w:style>
  <w:style w:type="numbering" w:customStyle="1" w:styleId="CurrentList1">
    <w:name w:val="Current List1"/>
    <w:uiPriority w:val="99"/>
    <w:rsid w:val="00815C23"/>
    <w:pPr>
      <w:numPr>
        <w:numId w:val="23"/>
      </w:numPr>
    </w:pPr>
  </w:style>
  <w:style w:type="numbering" w:customStyle="1" w:styleId="CurrentList2">
    <w:name w:val="Current List2"/>
    <w:uiPriority w:val="99"/>
    <w:rsid w:val="00CA54D7"/>
    <w:pPr>
      <w:numPr>
        <w:numId w:val="24"/>
      </w:numPr>
    </w:pPr>
  </w:style>
  <w:style w:type="numbering" w:customStyle="1" w:styleId="CurrentList3">
    <w:name w:val="Current List3"/>
    <w:uiPriority w:val="99"/>
    <w:rsid w:val="009E13EF"/>
    <w:pPr>
      <w:numPr>
        <w:numId w:val="25"/>
      </w:numPr>
    </w:pPr>
  </w:style>
  <w:style w:type="paragraph" w:customStyle="1" w:styleId="Brd2">
    <w:name w:val="Brød_2"/>
    <w:basedOn w:val="Brdtekst"/>
    <w:link w:val="Brd2Char"/>
    <w:qFormat/>
    <w:rsid w:val="00376515"/>
    <w:pPr>
      <w:spacing w:before="20" w:line="264" w:lineRule="auto"/>
      <w:ind w:left="567"/>
    </w:pPr>
    <w:rPr>
      <w:rFonts w:ascii="Calibri" w:hAnsi="Calibri"/>
      <w:sz w:val="22"/>
    </w:rPr>
  </w:style>
  <w:style w:type="character" w:customStyle="1" w:styleId="Brd2Char">
    <w:name w:val="Brød_2 Char"/>
    <w:basedOn w:val="BrdtekstTegn"/>
    <w:link w:val="Brd2"/>
    <w:rsid w:val="00376515"/>
    <w:rPr>
      <w:rFonts w:ascii="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60490">
      <w:bodyDiv w:val="1"/>
      <w:marLeft w:val="0"/>
      <w:marRight w:val="0"/>
      <w:marTop w:val="0"/>
      <w:marBottom w:val="0"/>
      <w:divBdr>
        <w:top w:val="none" w:sz="0" w:space="0" w:color="auto"/>
        <w:left w:val="none" w:sz="0" w:space="0" w:color="auto"/>
        <w:bottom w:val="none" w:sz="0" w:space="0" w:color="auto"/>
        <w:right w:val="none" w:sz="0" w:space="0" w:color="auto"/>
      </w:divBdr>
    </w:div>
    <w:div w:id="22026920">
      <w:bodyDiv w:val="1"/>
      <w:marLeft w:val="0"/>
      <w:marRight w:val="0"/>
      <w:marTop w:val="0"/>
      <w:marBottom w:val="0"/>
      <w:divBdr>
        <w:top w:val="none" w:sz="0" w:space="0" w:color="auto"/>
        <w:left w:val="none" w:sz="0" w:space="0" w:color="auto"/>
        <w:bottom w:val="none" w:sz="0" w:space="0" w:color="auto"/>
        <w:right w:val="none" w:sz="0" w:space="0" w:color="auto"/>
      </w:divBdr>
    </w:div>
    <w:div w:id="86464010">
      <w:bodyDiv w:val="1"/>
      <w:marLeft w:val="0"/>
      <w:marRight w:val="0"/>
      <w:marTop w:val="0"/>
      <w:marBottom w:val="0"/>
      <w:divBdr>
        <w:top w:val="none" w:sz="0" w:space="0" w:color="auto"/>
        <w:left w:val="none" w:sz="0" w:space="0" w:color="auto"/>
        <w:bottom w:val="none" w:sz="0" w:space="0" w:color="auto"/>
        <w:right w:val="none" w:sz="0" w:space="0" w:color="auto"/>
      </w:divBdr>
    </w:div>
    <w:div w:id="148061803">
      <w:bodyDiv w:val="1"/>
      <w:marLeft w:val="0"/>
      <w:marRight w:val="0"/>
      <w:marTop w:val="0"/>
      <w:marBottom w:val="0"/>
      <w:divBdr>
        <w:top w:val="none" w:sz="0" w:space="0" w:color="auto"/>
        <w:left w:val="none" w:sz="0" w:space="0" w:color="auto"/>
        <w:bottom w:val="none" w:sz="0" w:space="0" w:color="auto"/>
        <w:right w:val="none" w:sz="0" w:space="0" w:color="auto"/>
      </w:divBdr>
    </w:div>
    <w:div w:id="201209214">
      <w:bodyDiv w:val="1"/>
      <w:marLeft w:val="0"/>
      <w:marRight w:val="0"/>
      <w:marTop w:val="0"/>
      <w:marBottom w:val="0"/>
      <w:divBdr>
        <w:top w:val="none" w:sz="0" w:space="0" w:color="auto"/>
        <w:left w:val="none" w:sz="0" w:space="0" w:color="auto"/>
        <w:bottom w:val="none" w:sz="0" w:space="0" w:color="auto"/>
        <w:right w:val="none" w:sz="0" w:space="0" w:color="auto"/>
      </w:divBdr>
    </w:div>
    <w:div w:id="214123499">
      <w:bodyDiv w:val="1"/>
      <w:marLeft w:val="0"/>
      <w:marRight w:val="0"/>
      <w:marTop w:val="0"/>
      <w:marBottom w:val="0"/>
      <w:divBdr>
        <w:top w:val="none" w:sz="0" w:space="0" w:color="auto"/>
        <w:left w:val="none" w:sz="0" w:space="0" w:color="auto"/>
        <w:bottom w:val="none" w:sz="0" w:space="0" w:color="auto"/>
        <w:right w:val="none" w:sz="0" w:space="0" w:color="auto"/>
      </w:divBdr>
    </w:div>
    <w:div w:id="262156542">
      <w:bodyDiv w:val="1"/>
      <w:marLeft w:val="0"/>
      <w:marRight w:val="0"/>
      <w:marTop w:val="0"/>
      <w:marBottom w:val="0"/>
      <w:divBdr>
        <w:top w:val="none" w:sz="0" w:space="0" w:color="auto"/>
        <w:left w:val="none" w:sz="0" w:space="0" w:color="auto"/>
        <w:bottom w:val="none" w:sz="0" w:space="0" w:color="auto"/>
        <w:right w:val="none" w:sz="0" w:space="0" w:color="auto"/>
      </w:divBdr>
    </w:div>
    <w:div w:id="293221997">
      <w:bodyDiv w:val="1"/>
      <w:marLeft w:val="0"/>
      <w:marRight w:val="0"/>
      <w:marTop w:val="0"/>
      <w:marBottom w:val="0"/>
      <w:divBdr>
        <w:top w:val="none" w:sz="0" w:space="0" w:color="auto"/>
        <w:left w:val="none" w:sz="0" w:space="0" w:color="auto"/>
        <w:bottom w:val="none" w:sz="0" w:space="0" w:color="auto"/>
        <w:right w:val="none" w:sz="0" w:space="0" w:color="auto"/>
      </w:divBdr>
    </w:div>
    <w:div w:id="365954231">
      <w:bodyDiv w:val="1"/>
      <w:marLeft w:val="0"/>
      <w:marRight w:val="0"/>
      <w:marTop w:val="0"/>
      <w:marBottom w:val="0"/>
      <w:divBdr>
        <w:top w:val="none" w:sz="0" w:space="0" w:color="auto"/>
        <w:left w:val="none" w:sz="0" w:space="0" w:color="auto"/>
        <w:bottom w:val="none" w:sz="0" w:space="0" w:color="auto"/>
        <w:right w:val="none" w:sz="0" w:space="0" w:color="auto"/>
      </w:divBdr>
    </w:div>
    <w:div w:id="366758693">
      <w:bodyDiv w:val="1"/>
      <w:marLeft w:val="0"/>
      <w:marRight w:val="0"/>
      <w:marTop w:val="0"/>
      <w:marBottom w:val="0"/>
      <w:divBdr>
        <w:top w:val="none" w:sz="0" w:space="0" w:color="auto"/>
        <w:left w:val="none" w:sz="0" w:space="0" w:color="auto"/>
        <w:bottom w:val="none" w:sz="0" w:space="0" w:color="auto"/>
        <w:right w:val="none" w:sz="0" w:space="0" w:color="auto"/>
      </w:divBdr>
    </w:div>
    <w:div w:id="506556654">
      <w:bodyDiv w:val="1"/>
      <w:marLeft w:val="0"/>
      <w:marRight w:val="0"/>
      <w:marTop w:val="0"/>
      <w:marBottom w:val="0"/>
      <w:divBdr>
        <w:top w:val="none" w:sz="0" w:space="0" w:color="auto"/>
        <w:left w:val="none" w:sz="0" w:space="0" w:color="auto"/>
        <w:bottom w:val="none" w:sz="0" w:space="0" w:color="auto"/>
        <w:right w:val="none" w:sz="0" w:space="0" w:color="auto"/>
      </w:divBdr>
    </w:div>
    <w:div w:id="553466442">
      <w:bodyDiv w:val="1"/>
      <w:marLeft w:val="0"/>
      <w:marRight w:val="0"/>
      <w:marTop w:val="0"/>
      <w:marBottom w:val="0"/>
      <w:divBdr>
        <w:top w:val="none" w:sz="0" w:space="0" w:color="auto"/>
        <w:left w:val="none" w:sz="0" w:space="0" w:color="auto"/>
        <w:bottom w:val="none" w:sz="0" w:space="0" w:color="auto"/>
        <w:right w:val="none" w:sz="0" w:space="0" w:color="auto"/>
      </w:divBdr>
    </w:div>
    <w:div w:id="569729040">
      <w:bodyDiv w:val="1"/>
      <w:marLeft w:val="0"/>
      <w:marRight w:val="0"/>
      <w:marTop w:val="0"/>
      <w:marBottom w:val="0"/>
      <w:divBdr>
        <w:top w:val="none" w:sz="0" w:space="0" w:color="auto"/>
        <w:left w:val="none" w:sz="0" w:space="0" w:color="auto"/>
        <w:bottom w:val="none" w:sz="0" w:space="0" w:color="auto"/>
        <w:right w:val="none" w:sz="0" w:space="0" w:color="auto"/>
      </w:divBdr>
    </w:div>
    <w:div w:id="623661442">
      <w:bodyDiv w:val="1"/>
      <w:marLeft w:val="0"/>
      <w:marRight w:val="0"/>
      <w:marTop w:val="0"/>
      <w:marBottom w:val="0"/>
      <w:divBdr>
        <w:top w:val="none" w:sz="0" w:space="0" w:color="auto"/>
        <w:left w:val="none" w:sz="0" w:space="0" w:color="auto"/>
        <w:bottom w:val="none" w:sz="0" w:space="0" w:color="auto"/>
        <w:right w:val="none" w:sz="0" w:space="0" w:color="auto"/>
      </w:divBdr>
      <w:divsChild>
        <w:div w:id="8877644">
          <w:marLeft w:val="0"/>
          <w:marRight w:val="0"/>
          <w:marTop w:val="0"/>
          <w:marBottom w:val="0"/>
          <w:divBdr>
            <w:top w:val="none" w:sz="0" w:space="0" w:color="auto"/>
            <w:left w:val="none" w:sz="0" w:space="0" w:color="auto"/>
            <w:bottom w:val="none" w:sz="0" w:space="0" w:color="auto"/>
            <w:right w:val="none" w:sz="0" w:space="0" w:color="auto"/>
          </w:divBdr>
        </w:div>
        <w:div w:id="53896611">
          <w:marLeft w:val="0"/>
          <w:marRight w:val="0"/>
          <w:marTop w:val="0"/>
          <w:marBottom w:val="0"/>
          <w:divBdr>
            <w:top w:val="none" w:sz="0" w:space="0" w:color="auto"/>
            <w:left w:val="none" w:sz="0" w:space="0" w:color="auto"/>
            <w:bottom w:val="none" w:sz="0" w:space="0" w:color="auto"/>
            <w:right w:val="none" w:sz="0" w:space="0" w:color="auto"/>
          </w:divBdr>
        </w:div>
        <w:div w:id="104421971">
          <w:marLeft w:val="0"/>
          <w:marRight w:val="0"/>
          <w:marTop w:val="0"/>
          <w:marBottom w:val="0"/>
          <w:divBdr>
            <w:top w:val="none" w:sz="0" w:space="0" w:color="auto"/>
            <w:left w:val="none" w:sz="0" w:space="0" w:color="auto"/>
            <w:bottom w:val="none" w:sz="0" w:space="0" w:color="auto"/>
            <w:right w:val="none" w:sz="0" w:space="0" w:color="auto"/>
          </w:divBdr>
        </w:div>
        <w:div w:id="143858482">
          <w:marLeft w:val="0"/>
          <w:marRight w:val="0"/>
          <w:marTop w:val="0"/>
          <w:marBottom w:val="0"/>
          <w:divBdr>
            <w:top w:val="none" w:sz="0" w:space="0" w:color="auto"/>
            <w:left w:val="none" w:sz="0" w:space="0" w:color="auto"/>
            <w:bottom w:val="none" w:sz="0" w:space="0" w:color="auto"/>
            <w:right w:val="none" w:sz="0" w:space="0" w:color="auto"/>
          </w:divBdr>
        </w:div>
        <w:div w:id="194511122">
          <w:marLeft w:val="0"/>
          <w:marRight w:val="0"/>
          <w:marTop w:val="0"/>
          <w:marBottom w:val="0"/>
          <w:divBdr>
            <w:top w:val="none" w:sz="0" w:space="0" w:color="auto"/>
            <w:left w:val="none" w:sz="0" w:space="0" w:color="auto"/>
            <w:bottom w:val="none" w:sz="0" w:space="0" w:color="auto"/>
            <w:right w:val="none" w:sz="0" w:space="0" w:color="auto"/>
          </w:divBdr>
        </w:div>
        <w:div w:id="279462131">
          <w:marLeft w:val="0"/>
          <w:marRight w:val="0"/>
          <w:marTop w:val="0"/>
          <w:marBottom w:val="0"/>
          <w:divBdr>
            <w:top w:val="none" w:sz="0" w:space="0" w:color="auto"/>
            <w:left w:val="none" w:sz="0" w:space="0" w:color="auto"/>
            <w:bottom w:val="none" w:sz="0" w:space="0" w:color="auto"/>
            <w:right w:val="none" w:sz="0" w:space="0" w:color="auto"/>
          </w:divBdr>
        </w:div>
        <w:div w:id="655845945">
          <w:marLeft w:val="0"/>
          <w:marRight w:val="0"/>
          <w:marTop w:val="0"/>
          <w:marBottom w:val="0"/>
          <w:divBdr>
            <w:top w:val="none" w:sz="0" w:space="0" w:color="auto"/>
            <w:left w:val="none" w:sz="0" w:space="0" w:color="auto"/>
            <w:bottom w:val="none" w:sz="0" w:space="0" w:color="auto"/>
            <w:right w:val="none" w:sz="0" w:space="0" w:color="auto"/>
          </w:divBdr>
        </w:div>
        <w:div w:id="730082229">
          <w:marLeft w:val="0"/>
          <w:marRight w:val="0"/>
          <w:marTop w:val="0"/>
          <w:marBottom w:val="0"/>
          <w:divBdr>
            <w:top w:val="none" w:sz="0" w:space="0" w:color="auto"/>
            <w:left w:val="none" w:sz="0" w:space="0" w:color="auto"/>
            <w:bottom w:val="none" w:sz="0" w:space="0" w:color="auto"/>
            <w:right w:val="none" w:sz="0" w:space="0" w:color="auto"/>
          </w:divBdr>
        </w:div>
        <w:div w:id="819032981">
          <w:marLeft w:val="0"/>
          <w:marRight w:val="0"/>
          <w:marTop w:val="0"/>
          <w:marBottom w:val="0"/>
          <w:divBdr>
            <w:top w:val="none" w:sz="0" w:space="0" w:color="auto"/>
            <w:left w:val="none" w:sz="0" w:space="0" w:color="auto"/>
            <w:bottom w:val="none" w:sz="0" w:space="0" w:color="auto"/>
            <w:right w:val="none" w:sz="0" w:space="0" w:color="auto"/>
          </w:divBdr>
        </w:div>
        <w:div w:id="855461572">
          <w:marLeft w:val="0"/>
          <w:marRight w:val="0"/>
          <w:marTop w:val="0"/>
          <w:marBottom w:val="0"/>
          <w:divBdr>
            <w:top w:val="none" w:sz="0" w:space="0" w:color="auto"/>
            <w:left w:val="none" w:sz="0" w:space="0" w:color="auto"/>
            <w:bottom w:val="none" w:sz="0" w:space="0" w:color="auto"/>
            <w:right w:val="none" w:sz="0" w:space="0" w:color="auto"/>
          </w:divBdr>
        </w:div>
        <w:div w:id="1106384901">
          <w:marLeft w:val="0"/>
          <w:marRight w:val="0"/>
          <w:marTop w:val="0"/>
          <w:marBottom w:val="0"/>
          <w:divBdr>
            <w:top w:val="none" w:sz="0" w:space="0" w:color="auto"/>
            <w:left w:val="none" w:sz="0" w:space="0" w:color="auto"/>
            <w:bottom w:val="none" w:sz="0" w:space="0" w:color="auto"/>
            <w:right w:val="none" w:sz="0" w:space="0" w:color="auto"/>
          </w:divBdr>
        </w:div>
        <w:div w:id="1161193002">
          <w:marLeft w:val="0"/>
          <w:marRight w:val="0"/>
          <w:marTop w:val="0"/>
          <w:marBottom w:val="0"/>
          <w:divBdr>
            <w:top w:val="none" w:sz="0" w:space="0" w:color="auto"/>
            <w:left w:val="none" w:sz="0" w:space="0" w:color="auto"/>
            <w:bottom w:val="none" w:sz="0" w:space="0" w:color="auto"/>
            <w:right w:val="none" w:sz="0" w:space="0" w:color="auto"/>
          </w:divBdr>
        </w:div>
        <w:div w:id="1191147629">
          <w:marLeft w:val="0"/>
          <w:marRight w:val="0"/>
          <w:marTop w:val="0"/>
          <w:marBottom w:val="0"/>
          <w:divBdr>
            <w:top w:val="none" w:sz="0" w:space="0" w:color="auto"/>
            <w:left w:val="none" w:sz="0" w:space="0" w:color="auto"/>
            <w:bottom w:val="none" w:sz="0" w:space="0" w:color="auto"/>
            <w:right w:val="none" w:sz="0" w:space="0" w:color="auto"/>
          </w:divBdr>
        </w:div>
        <w:div w:id="1219169626">
          <w:marLeft w:val="0"/>
          <w:marRight w:val="0"/>
          <w:marTop w:val="0"/>
          <w:marBottom w:val="0"/>
          <w:divBdr>
            <w:top w:val="none" w:sz="0" w:space="0" w:color="auto"/>
            <w:left w:val="none" w:sz="0" w:space="0" w:color="auto"/>
            <w:bottom w:val="none" w:sz="0" w:space="0" w:color="auto"/>
            <w:right w:val="none" w:sz="0" w:space="0" w:color="auto"/>
          </w:divBdr>
        </w:div>
        <w:div w:id="1262879897">
          <w:marLeft w:val="0"/>
          <w:marRight w:val="0"/>
          <w:marTop w:val="0"/>
          <w:marBottom w:val="0"/>
          <w:divBdr>
            <w:top w:val="none" w:sz="0" w:space="0" w:color="auto"/>
            <w:left w:val="none" w:sz="0" w:space="0" w:color="auto"/>
            <w:bottom w:val="none" w:sz="0" w:space="0" w:color="auto"/>
            <w:right w:val="none" w:sz="0" w:space="0" w:color="auto"/>
          </w:divBdr>
        </w:div>
        <w:div w:id="1319454535">
          <w:marLeft w:val="0"/>
          <w:marRight w:val="0"/>
          <w:marTop w:val="0"/>
          <w:marBottom w:val="0"/>
          <w:divBdr>
            <w:top w:val="none" w:sz="0" w:space="0" w:color="auto"/>
            <w:left w:val="none" w:sz="0" w:space="0" w:color="auto"/>
            <w:bottom w:val="none" w:sz="0" w:space="0" w:color="auto"/>
            <w:right w:val="none" w:sz="0" w:space="0" w:color="auto"/>
          </w:divBdr>
        </w:div>
        <w:div w:id="1347516231">
          <w:marLeft w:val="0"/>
          <w:marRight w:val="0"/>
          <w:marTop w:val="0"/>
          <w:marBottom w:val="0"/>
          <w:divBdr>
            <w:top w:val="none" w:sz="0" w:space="0" w:color="auto"/>
            <w:left w:val="none" w:sz="0" w:space="0" w:color="auto"/>
            <w:bottom w:val="none" w:sz="0" w:space="0" w:color="auto"/>
            <w:right w:val="none" w:sz="0" w:space="0" w:color="auto"/>
          </w:divBdr>
        </w:div>
        <w:div w:id="1460732522">
          <w:marLeft w:val="0"/>
          <w:marRight w:val="0"/>
          <w:marTop w:val="0"/>
          <w:marBottom w:val="0"/>
          <w:divBdr>
            <w:top w:val="none" w:sz="0" w:space="0" w:color="auto"/>
            <w:left w:val="none" w:sz="0" w:space="0" w:color="auto"/>
            <w:bottom w:val="none" w:sz="0" w:space="0" w:color="auto"/>
            <w:right w:val="none" w:sz="0" w:space="0" w:color="auto"/>
          </w:divBdr>
        </w:div>
        <w:div w:id="1633050216">
          <w:marLeft w:val="0"/>
          <w:marRight w:val="0"/>
          <w:marTop w:val="0"/>
          <w:marBottom w:val="0"/>
          <w:divBdr>
            <w:top w:val="none" w:sz="0" w:space="0" w:color="auto"/>
            <w:left w:val="none" w:sz="0" w:space="0" w:color="auto"/>
            <w:bottom w:val="none" w:sz="0" w:space="0" w:color="auto"/>
            <w:right w:val="none" w:sz="0" w:space="0" w:color="auto"/>
          </w:divBdr>
        </w:div>
        <w:div w:id="1668902597">
          <w:marLeft w:val="0"/>
          <w:marRight w:val="0"/>
          <w:marTop w:val="0"/>
          <w:marBottom w:val="0"/>
          <w:divBdr>
            <w:top w:val="none" w:sz="0" w:space="0" w:color="auto"/>
            <w:left w:val="none" w:sz="0" w:space="0" w:color="auto"/>
            <w:bottom w:val="none" w:sz="0" w:space="0" w:color="auto"/>
            <w:right w:val="none" w:sz="0" w:space="0" w:color="auto"/>
          </w:divBdr>
        </w:div>
        <w:div w:id="1750999488">
          <w:marLeft w:val="0"/>
          <w:marRight w:val="0"/>
          <w:marTop w:val="0"/>
          <w:marBottom w:val="0"/>
          <w:divBdr>
            <w:top w:val="none" w:sz="0" w:space="0" w:color="auto"/>
            <w:left w:val="none" w:sz="0" w:space="0" w:color="auto"/>
            <w:bottom w:val="none" w:sz="0" w:space="0" w:color="auto"/>
            <w:right w:val="none" w:sz="0" w:space="0" w:color="auto"/>
          </w:divBdr>
        </w:div>
        <w:div w:id="1761834182">
          <w:marLeft w:val="0"/>
          <w:marRight w:val="0"/>
          <w:marTop w:val="0"/>
          <w:marBottom w:val="0"/>
          <w:divBdr>
            <w:top w:val="none" w:sz="0" w:space="0" w:color="auto"/>
            <w:left w:val="none" w:sz="0" w:space="0" w:color="auto"/>
            <w:bottom w:val="none" w:sz="0" w:space="0" w:color="auto"/>
            <w:right w:val="none" w:sz="0" w:space="0" w:color="auto"/>
          </w:divBdr>
        </w:div>
        <w:div w:id="1782071410">
          <w:marLeft w:val="0"/>
          <w:marRight w:val="0"/>
          <w:marTop w:val="0"/>
          <w:marBottom w:val="0"/>
          <w:divBdr>
            <w:top w:val="none" w:sz="0" w:space="0" w:color="auto"/>
            <w:left w:val="none" w:sz="0" w:space="0" w:color="auto"/>
            <w:bottom w:val="none" w:sz="0" w:space="0" w:color="auto"/>
            <w:right w:val="none" w:sz="0" w:space="0" w:color="auto"/>
          </w:divBdr>
        </w:div>
        <w:div w:id="2064864584">
          <w:marLeft w:val="0"/>
          <w:marRight w:val="0"/>
          <w:marTop w:val="0"/>
          <w:marBottom w:val="0"/>
          <w:divBdr>
            <w:top w:val="none" w:sz="0" w:space="0" w:color="auto"/>
            <w:left w:val="none" w:sz="0" w:space="0" w:color="auto"/>
            <w:bottom w:val="none" w:sz="0" w:space="0" w:color="auto"/>
            <w:right w:val="none" w:sz="0" w:space="0" w:color="auto"/>
          </w:divBdr>
        </w:div>
        <w:div w:id="2093158979">
          <w:marLeft w:val="0"/>
          <w:marRight w:val="0"/>
          <w:marTop w:val="0"/>
          <w:marBottom w:val="0"/>
          <w:divBdr>
            <w:top w:val="none" w:sz="0" w:space="0" w:color="auto"/>
            <w:left w:val="none" w:sz="0" w:space="0" w:color="auto"/>
            <w:bottom w:val="none" w:sz="0" w:space="0" w:color="auto"/>
            <w:right w:val="none" w:sz="0" w:space="0" w:color="auto"/>
          </w:divBdr>
        </w:div>
      </w:divsChild>
    </w:div>
    <w:div w:id="637953990">
      <w:bodyDiv w:val="1"/>
      <w:marLeft w:val="0"/>
      <w:marRight w:val="0"/>
      <w:marTop w:val="0"/>
      <w:marBottom w:val="0"/>
      <w:divBdr>
        <w:top w:val="none" w:sz="0" w:space="0" w:color="auto"/>
        <w:left w:val="none" w:sz="0" w:space="0" w:color="auto"/>
        <w:bottom w:val="none" w:sz="0" w:space="0" w:color="auto"/>
        <w:right w:val="none" w:sz="0" w:space="0" w:color="auto"/>
      </w:divBdr>
    </w:div>
    <w:div w:id="671759301">
      <w:bodyDiv w:val="1"/>
      <w:marLeft w:val="0"/>
      <w:marRight w:val="0"/>
      <w:marTop w:val="0"/>
      <w:marBottom w:val="0"/>
      <w:divBdr>
        <w:top w:val="none" w:sz="0" w:space="0" w:color="auto"/>
        <w:left w:val="none" w:sz="0" w:space="0" w:color="auto"/>
        <w:bottom w:val="none" w:sz="0" w:space="0" w:color="auto"/>
        <w:right w:val="none" w:sz="0" w:space="0" w:color="auto"/>
      </w:divBdr>
    </w:div>
    <w:div w:id="678002238">
      <w:bodyDiv w:val="1"/>
      <w:marLeft w:val="0"/>
      <w:marRight w:val="0"/>
      <w:marTop w:val="0"/>
      <w:marBottom w:val="0"/>
      <w:divBdr>
        <w:top w:val="none" w:sz="0" w:space="0" w:color="auto"/>
        <w:left w:val="none" w:sz="0" w:space="0" w:color="auto"/>
        <w:bottom w:val="none" w:sz="0" w:space="0" w:color="auto"/>
        <w:right w:val="none" w:sz="0" w:space="0" w:color="auto"/>
      </w:divBdr>
    </w:div>
    <w:div w:id="721252227">
      <w:bodyDiv w:val="1"/>
      <w:marLeft w:val="0"/>
      <w:marRight w:val="0"/>
      <w:marTop w:val="0"/>
      <w:marBottom w:val="0"/>
      <w:divBdr>
        <w:top w:val="none" w:sz="0" w:space="0" w:color="auto"/>
        <w:left w:val="none" w:sz="0" w:space="0" w:color="auto"/>
        <w:bottom w:val="none" w:sz="0" w:space="0" w:color="auto"/>
        <w:right w:val="none" w:sz="0" w:space="0" w:color="auto"/>
      </w:divBdr>
    </w:div>
    <w:div w:id="896432164">
      <w:bodyDiv w:val="1"/>
      <w:marLeft w:val="0"/>
      <w:marRight w:val="0"/>
      <w:marTop w:val="0"/>
      <w:marBottom w:val="0"/>
      <w:divBdr>
        <w:top w:val="none" w:sz="0" w:space="0" w:color="auto"/>
        <w:left w:val="none" w:sz="0" w:space="0" w:color="auto"/>
        <w:bottom w:val="none" w:sz="0" w:space="0" w:color="auto"/>
        <w:right w:val="none" w:sz="0" w:space="0" w:color="auto"/>
      </w:divBdr>
      <w:divsChild>
        <w:div w:id="523204968">
          <w:marLeft w:val="0"/>
          <w:marRight w:val="0"/>
          <w:marTop w:val="0"/>
          <w:marBottom w:val="0"/>
          <w:divBdr>
            <w:top w:val="none" w:sz="0" w:space="0" w:color="auto"/>
            <w:left w:val="none" w:sz="0" w:space="0" w:color="auto"/>
            <w:bottom w:val="none" w:sz="0" w:space="0" w:color="auto"/>
            <w:right w:val="none" w:sz="0" w:space="0" w:color="auto"/>
          </w:divBdr>
        </w:div>
      </w:divsChild>
    </w:div>
    <w:div w:id="970087921">
      <w:bodyDiv w:val="1"/>
      <w:marLeft w:val="0"/>
      <w:marRight w:val="0"/>
      <w:marTop w:val="0"/>
      <w:marBottom w:val="0"/>
      <w:divBdr>
        <w:top w:val="none" w:sz="0" w:space="0" w:color="auto"/>
        <w:left w:val="none" w:sz="0" w:space="0" w:color="auto"/>
        <w:bottom w:val="none" w:sz="0" w:space="0" w:color="auto"/>
        <w:right w:val="none" w:sz="0" w:space="0" w:color="auto"/>
      </w:divBdr>
    </w:div>
    <w:div w:id="1027868464">
      <w:bodyDiv w:val="1"/>
      <w:marLeft w:val="0"/>
      <w:marRight w:val="0"/>
      <w:marTop w:val="0"/>
      <w:marBottom w:val="0"/>
      <w:divBdr>
        <w:top w:val="none" w:sz="0" w:space="0" w:color="auto"/>
        <w:left w:val="none" w:sz="0" w:space="0" w:color="auto"/>
        <w:bottom w:val="none" w:sz="0" w:space="0" w:color="auto"/>
        <w:right w:val="none" w:sz="0" w:space="0" w:color="auto"/>
      </w:divBdr>
    </w:div>
    <w:div w:id="1059013991">
      <w:bodyDiv w:val="1"/>
      <w:marLeft w:val="0"/>
      <w:marRight w:val="0"/>
      <w:marTop w:val="0"/>
      <w:marBottom w:val="0"/>
      <w:divBdr>
        <w:top w:val="none" w:sz="0" w:space="0" w:color="auto"/>
        <w:left w:val="none" w:sz="0" w:space="0" w:color="auto"/>
        <w:bottom w:val="none" w:sz="0" w:space="0" w:color="auto"/>
        <w:right w:val="none" w:sz="0" w:space="0" w:color="auto"/>
      </w:divBdr>
    </w:div>
    <w:div w:id="1066101108">
      <w:bodyDiv w:val="1"/>
      <w:marLeft w:val="0"/>
      <w:marRight w:val="0"/>
      <w:marTop w:val="0"/>
      <w:marBottom w:val="0"/>
      <w:divBdr>
        <w:top w:val="none" w:sz="0" w:space="0" w:color="auto"/>
        <w:left w:val="none" w:sz="0" w:space="0" w:color="auto"/>
        <w:bottom w:val="none" w:sz="0" w:space="0" w:color="auto"/>
        <w:right w:val="none" w:sz="0" w:space="0" w:color="auto"/>
      </w:divBdr>
      <w:divsChild>
        <w:div w:id="542862735">
          <w:marLeft w:val="0"/>
          <w:marRight w:val="0"/>
          <w:marTop w:val="0"/>
          <w:marBottom w:val="0"/>
          <w:divBdr>
            <w:top w:val="none" w:sz="0" w:space="0" w:color="auto"/>
            <w:left w:val="none" w:sz="0" w:space="0" w:color="auto"/>
            <w:bottom w:val="none" w:sz="0" w:space="0" w:color="auto"/>
            <w:right w:val="none" w:sz="0" w:space="0" w:color="auto"/>
          </w:divBdr>
        </w:div>
      </w:divsChild>
    </w:div>
    <w:div w:id="1205170932">
      <w:bodyDiv w:val="1"/>
      <w:marLeft w:val="0"/>
      <w:marRight w:val="0"/>
      <w:marTop w:val="0"/>
      <w:marBottom w:val="0"/>
      <w:divBdr>
        <w:top w:val="none" w:sz="0" w:space="0" w:color="auto"/>
        <w:left w:val="none" w:sz="0" w:space="0" w:color="auto"/>
        <w:bottom w:val="none" w:sz="0" w:space="0" w:color="auto"/>
        <w:right w:val="none" w:sz="0" w:space="0" w:color="auto"/>
      </w:divBdr>
    </w:div>
    <w:div w:id="1336222157">
      <w:bodyDiv w:val="1"/>
      <w:marLeft w:val="0"/>
      <w:marRight w:val="0"/>
      <w:marTop w:val="0"/>
      <w:marBottom w:val="0"/>
      <w:divBdr>
        <w:top w:val="none" w:sz="0" w:space="0" w:color="auto"/>
        <w:left w:val="none" w:sz="0" w:space="0" w:color="auto"/>
        <w:bottom w:val="none" w:sz="0" w:space="0" w:color="auto"/>
        <w:right w:val="none" w:sz="0" w:space="0" w:color="auto"/>
      </w:divBdr>
    </w:div>
    <w:div w:id="1347170539">
      <w:bodyDiv w:val="1"/>
      <w:marLeft w:val="0"/>
      <w:marRight w:val="0"/>
      <w:marTop w:val="0"/>
      <w:marBottom w:val="0"/>
      <w:divBdr>
        <w:top w:val="none" w:sz="0" w:space="0" w:color="auto"/>
        <w:left w:val="none" w:sz="0" w:space="0" w:color="auto"/>
        <w:bottom w:val="none" w:sz="0" w:space="0" w:color="auto"/>
        <w:right w:val="none" w:sz="0" w:space="0" w:color="auto"/>
      </w:divBdr>
    </w:div>
    <w:div w:id="1483500807">
      <w:bodyDiv w:val="1"/>
      <w:marLeft w:val="0"/>
      <w:marRight w:val="0"/>
      <w:marTop w:val="0"/>
      <w:marBottom w:val="0"/>
      <w:divBdr>
        <w:top w:val="none" w:sz="0" w:space="0" w:color="auto"/>
        <w:left w:val="none" w:sz="0" w:space="0" w:color="auto"/>
        <w:bottom w:val="none" w:sz="0" w:space="0" w:color="auto"/>
        <w:right w:val="none" w:sz="0" w:space="0" w:color="auto"/>
      </w:divBdr>
    </w:div>
    <w:div w:id="1508445475">
      <w:bodyDiv w:val="1"/>
      <w:marLeft w:val="0"/>
      <w:marRight w:val="0"/>
      <w:marTop w:val="0"/>
      <w:marBottom w:val="0"/>
      <w:divBdr>
        <w:top w:val="none" w:sz="0" w:space="0" w:color="auto"/>
        <w:left w:val="none" w:sz="0" w:space="0" w:color="auto"/>
        <w:bottom w:val="none" w:sz="0" w:space="0" w:color="auto"/>
        <w:right w:val="none" w:sz="0" w:space="0" w:color="auto"/>
      </w:divBdr>
    </w:div>
    <w:div w:id="1539928715">
      <w:bodyDiv w:val="1"/>
      <w:marLeft w:val="0"/>
      <w:marRight w:val="0"/>
      <w:marTop w:val="0"/>
      <w:marBottom w:val="0"/>
      <w:divBdr>
        <w:top w:val="none" w:sz="0" w:space="0" w:color="auto"/>
        <w:left w:val="none" w:sz="0" w:space="0" w:color="auto"/>
        <w:bottom w:val="none" w:sz="0" w:space="0" w:color="auto"/>
        <w:right w:val="none" w:sz="0" w:space="0" w:color="auto"/>
      </w:divBdr>
    </w:div>
    <w:div w:id="1546481608">
      <w:bodyDiv w:val="1"/>
      <w:marLeft w:val="0"/>
      <w:marRight w:val="0"/>
      <w:marTop w:val="0"/>
      <w:marBottom w:val="0"/>
      <w:divBdr>
        <w:top w:val="none" w:sz="0" w:space="0" w:color="auto"/>
        <w:left w:val="none" w:sz="0" w:space="0" w:color="auto"/>
        <w:bottom w:val="none" w:sz="0" w:space="0" w:color="auto"/>
        <w:right w:val="none" w:sz="0" w:space="0" w:color="auto"/>
      </w:divBdr>
    </w:div>
    <w:div w:id="1702054520">
      <w:bodyDiv w:val="1"/>
      <w:marLeft w:val="0"/>
      <w:marRight w:val="0"/>
      <w:marTop w:val="0"/>
      <w:marBottom w:val="0"/>
      <w:divBdr>
        <w:top w:val="none" w:sz="0" w:space="0" w:color="auto"/>
        <w:left w:val="none" w:sz="0" w:space="0" w:color="auto"/>
        <w:bottom w:val="none" w:sz="0" w:space="0" w:color="auto"/>
        <w:right w:val="none" w:sz="0" w:space="0" w:color="auto"/>
      </w:divBdr>
    </w:div>
    <w:div w:id="1793397397">
      <w:bodyDiv w:val="1"/>
      <w:marLeft w:val="0"/>
      <w:marRight w:val="0"/>
      <w:marTop w:val="0"/>
      <w:marBottom w:val="0"/>
      <w:divBdr>
        <w:top w:val="none" w:sz="0" w:space="0" w:color="auto"/>
        <w:left w:val="none" w:sz="0" w:space="0" w:color="auto"/>
        <w:bottom w:val="none" w:sz="0" w:space="0" w:color="auto"/>
        <w:right w:val="none" w:sz="0" w:space="0" w:color="auto"/>
      </w:divBdr>
    </w:div>
    <w:div w:id="1801146416">
      <w:bodyDiv w:val="1"/>
      <w:marLeft w:val="0"/>
      <w:marRight w:val="0"/>
      <w:marTop w:val="0"/>
      <w:marBottom w:val="0"/>
      <w:divBdr>
        <w:top w:val="none" w:sz="0" w:space="0" w:color="auto"/>
        <w:left w:val="none" w:sz="0" w:space="0" w:color="auto"/>
        <w:bottom w:val="none" w:sz="0" w:space="0" w:color="auto"/>
        <w:right w:val="none" w:sz="0" w:space="0" w:color="auto"/>
      </w:divBdr>
    </w:div>
    <w:div w:id="1833250230">
      <w:bodyDiv w:val="1"/>
      <w:marLeft w:val="0"/>
      <w:marRight w:val="0"/>
      <w:marTop w:val="0"/>
      <w:marBottom w:val="0"/>
      <w:divBdr>
        <w:top w:val="none" w:sz="0" w:space="0" w:color="auto"/>
        <w:left w:val="none" w:sz="0" w:space="0" w:color="auto"/>
        <w:bottom w:val="none" w:sz="0" w:space="0" w:color="auto"/>
        <w:right w:val="none" w:sz="0" w:space="0" w:color="auto"/>
      </w:divBdr>
    </w:div>
    <w:div w:id="1895846158">
      <w:bodyDiv w:val="1"/>
      <w:marLeft w:val="0"/>
      <w:marRight w:val="0"/>
      <w:marTop w:val="0"/>
      <w:marBottom w:val="0"/>
      <w:divBdr>
        <w:top w:val="none" w:sz="0" w:space="0" w:color="auto"/>
        <w:left w:val="none" w:sz="0" w:space="0" w:color="auto"/>
        <w:bottom w:val="none" w:sz="0" w:space="0" w:color="auto"/>
        <w:right w:val="none" w:sz="0" w:space="0" w:color="auto"/>
      </w:divBdr>
    </w:div>
    <w:div w:id="1918129210">
      <w:bodyDiv w:val="1"/>
      <w:marLeft w:val="0"/>
      <w:marRight w:val="0"/>
      <w:marTop w:val="0"/>
      <w:marBottom w:val="0"/>
      <w:divBdr>
        <w:top w:val="none" w:sz="0" w:space="0" w:color="auto"/>
        <w:left w:val="none" w:sz="0" w:space="0" w:color="auto"/>
        <w:bottom w:val="none" w:sz="0" w:space="0" w:color="auto"/>
        <w:right w:val="none" w:sz="0" w:space="0" w:color="auto"/>
      </w:divBdr>
    </w:div>
    <w:div w:id="1947613741">
      <w:bodyDiv w:val="1"/>
      <w:marLeft w:val="0"/>
      <w:marRight w:val="0"/>
      <w:marTop w:val="0"/>
      <w:marBottom w:val="0"/>
      <w:divBdr>
        <w:top w:val="none" w:sz="0" w:space="0" w:color="auto"/>
        <w:left w:val="none" w:sz="0" w:space="0" w:color="auto"/>
        <w:bottom w:val="none" w:sz="0" w:space="0" w:color="auto"/>
        <w:right w:val="none" w:sz="0" w:space="0" w:color="auto"/>
      </w:divBdr>
    </w:div>
    <w:div w:id="2018077016">
      <w:bodyDiv w:val="1"/>
      <w:marLeft w:val="0"/>
      <w:marRight w:val="0"/>
      <w:marTop w:val="0"/>
      <w:marBottom w:val="0"/>
      <w:divBdr>
        <w:top w:val="none" w:sz="0" w:space="0" w:color="auto"/>
        <w:left w:val="none" w:sz="0" w:space="0" w:color="auto"/>
        <w:bottom w:val="none" w:sz="0" w:space="0" w:color="auto"/>
        <w:right w:val="none" w:sz="0" w:space="0" w:color="auto"/>
      </w:divBdr>
    </w:div>
    <w:div w:id="2046633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om\Desktop\FKOK%20Mal%20A4%20svhv%20v02.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008A30-2F1D-4D46-A8B7-19A8BD441EB9}">
  <ds:schemaRefs>
    <ds:schemaRef ds:uri="http://schemas.microsoft.com/sharepoint/v3/contenttype/forms"/>
  </ds:schemaRefs>
</ds:datastoreItem>
</file>

<file path=customXml/itemProps2.xml><?xml version="1.0" encoding="utf-8"?>
<ds:datastoreItem xmlns:ds="http://schemas.openxmlformats.org/officeDocument/2006/customXml" ds:itemID="{BDB67F8C-140F-4D09-9185-B40852819C48}">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3.xml><?xml version="1.0" encoding="utf-8"?>
<ds:datastoreItem xmlns:ds="http://schemas.openxmlformats.org/officeDocument/2006/customXml" ds:itemID="{588217DC-49C3-4B41-BEC7-2BED118B84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0A513B-9957-4873-8B4E-58B9E1D3F2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FKOK Mal A4 svhv v02.dotx</Template>
  <TotalTime>5</TotalTime>
  <Pages>12</Pages>
  <Words>3829</Words>
  <Characters>20297</Characters>
  <Application>Microsoft Office Word</Application>
  <DocSecurity>0</DocSecurity>
  <Lines>169</Lines>
  <Paragraphs>48</Paragraphs>
  <ScaleCrop>false</ScaleCrop>
  <HeadingPairs>
    <vt:vector size="2" baseType="variant">
      <vt:variant>
        <vt:lpstr>Tittel</vt:lpstr>
      </vt:variant>
      <vt:variant>
        <vt:i4>1</vt:i4>
      </vt:variant>
    </vt:vector>
  </HeadingPairs>
  <TitlesOfParts>
    <vt:vector size="1" baseType="lpstr">
      <vt:lpstr/>
    </vt:vector>
  </TitlesOfParts>
  <Company>Undervisningsbygg</Company>
  <LinksUpToDate>false</LinksUpToDate>
  <CharactersWithSpaces>24078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Bente Omberg</dc:creator>
  <cp:keywords/>
  <cp:lastModifiedBy>Siri Tuores-Bø</cp:lastModifiedBy>
  <cp:revision>2</cp:revision>
  <cp:lastPrinted>2026-03-24T09:54:00Z</cp:lastPrinted>
  <dcterms:created xsi:type="dcterms:W3CDTF">2026-06-17T19:00:00Z</dcterms:created>
  <dcterms:modified xsi:type="dcterms:W3CDTF">2026-06-17T19:00:00Z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ies>
</file>